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50A7B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50A7B" w:rsidP="008F5996" w:rsidR="00950A7B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50A7B" w:rsidP="008F5996" w:rsidR="00950A7B" w:rsidRPr="00525C75">
            <w:pPr>
              <w:jc w:val="center"/>
            </w:pP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50A7B" w:rsidP="008F5996" w:rsidR="00950A7B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50A7B" w:rsidP="008F5996" w:rsidR="00950A7B" w:rsidRPr="00525C75">
            <w:pPr>
              <w:jc w:val="center"/>
            </w:pPr>
          </w:p>
        </w:tc>
      </w:tr>
    </w:tbl>
    <w:p w14:textId="3ac98aa" w14:paraId="3ac98aa" w:rsidRDefault="00145E25" w:rsidP="00145E25" w:rsidR="00145E25" w:rsidRPr="00604729">
      <w:pPr>
        <w:jc w:val="right"/>
        <w15:collapsed w:val="false"/>
      </w:pPr>
      <w:r w:rsidRPr="00604729">
        <w:t>3 St-</w:t>
      </w:r>
      <w:r w:rsidR="00255569">
        <w:t>1052</w:t>
      </w:r>
      <w:r>
        <w:t>/12</w:t>
      </w:r>
      <w:r w:rsidR="001E64B4">
        <w:t>-97</w:t>
      </w:r>
    </w:p>
    <w:p w:rsidRDefault="00145E25" w:rsidP="00145E25" w:rsidR="00145E25" w:rsidRPr="00604729">
      <w:r w:rsidRPr="00604729">
        <w:tab/>
      </w:r>
    </w:p>
    <w:p w:rsidRDefault="00145E25" w:rsidP="00145E25" w:rsidR="00145E25"/>
    <w:p w:rsidRDefault="00950A7B" w:rsidP="00950A7B" w:rsidR="00950A7B" w:rsidRPr="00604729">
      <w:pPr>
        <w:jc w:val="center"/>
      </w:pPr>
      <w:r>
        <w:t>R E P U B L I K A   H R V A T S K A</w:t>
      </w:r>
    </w:p>
    <w:p w:rsidRDefault="00145E25" w:rsidP="00145E25" w:rsidR="00145E25" w:rsidRPr="00950A7B">
      <w:pPr>
        <w:jc w:val="center"/>
      </w:pPr>
      <w:r w:rsidRPr="00950A7B">
        <w:t>Z A K L J U Č A K</w:t>
      </w:r>
    </w:p>
    <w:p w:rsidRDefault="00145E25" w:rsidP="00145E25" w:rsidR="00145E25"/>
    <w:p w:rsidRDefault="00145E25" w:rsidP="00E170AE" w:rsidR="00E170AE" w:rsidRPr="0007251B">
      <w:pPr>
        <w:ind w:firstLine="708"/>
      </w:pPr>
      <w:r>
        <w:tab/>
      </w:r>
      <w:r w:rsidRPr="00145E25">
        <w:t>Trgovački sud u Zagrebu</w:t>
      </w:r>
      <w:r>
        <w:t xml:space="preserve">, </w:t>
      </w:r>
      <w:r w:rsidRPr="00145E25">
        <w:t>po su</w:t>
      </w:r>
      <w:r>
        <w:t>d</w:t>
      </w:r>
      <w:r w:rsidRPr="00145E25">
        <w:t xml:space="preserve">cu Mihaelu Kovačiću, u stečajnom postupku nad dužnikom </w:t>
      </w:r>
      <w:r w:rsidR="00255569" w:rsidRPr="00950A7B">
        <w:t>CHROMOS ORGANSKE BOJE d.d. – u stečaju,</w:t>
      </w:r>
      <w:r w:rsidR="00255569" w:rsidRPr="00512BC5">
        <w:rPr>
          <w:b/>
        </w:rPr>
        <w:t xml:space="preserve"> </w:t>
      </w:r>
      <w:r w:rsidR="00255569" w:rsidRPr="00512BC5">
        <w:t xml:space="preserve">Zagreb, Žitnjak bb, OIB: 27166383413, </w:t>
      </w:r>
      <w:r w:rsidR="00E170AE" w:rsidRPr="0007251B">
        <w:t xml:space="preserve">na temelju članka 38.b stavak 1. toč. 3. </w:t>
      </w:r>
      <w:r w:rsidR="004A6A1F">
        <w:t xml:space="preserve">Stečajnog zakona </w:t>
      </w:r>
      <w:r w:rsidR="004A6A1F" w:rsidRPr="00090D46">
        <w:t>(NN 44/96, 29/99, 129/00, 123/03, 82/06, 116/10, 25/12, 133/12 i 45/13 – odluka Ustavnog suda)</w:t>
      </w:r>
      <w:r w:rsidR="00E170AE" w:rsidRPr="0007251B">
        <w:t xml:space="preserve">, </w:t>
      </w:r>
      <w:r w:rsidR="00DC5E2E">
        <w:t>4. travnja 2017.</w:t>
      </w:r>
    </w:p>
    <w:p w:rsidRDefault="00E170AE" w:rsidP="00E170AE" w:rsidR="00E170AE"/>
    <w:p w:rsidRDefault="00E170AE" w:rsidP="00E170AE" w:rsidR="00E170AE" w:rsidRPr="00950A7B">
      <w:pPr>
        <w:jc w:val="center"/>
      </w:pPr>
      <w:r w:rsidRPr="00950A7B">
        <w:t>z a k l j u č i o   j e</w:t>
      </w:r>
    </w:p>
    <w:p w:rsidRDefault="00E170AE" w:rsidP="00E170AE" w:rsidR="00E170AE" w:rsidRPr="0007251B"/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 xml:space="preserve">I. Saziva se Skupština vjerovnika za dan </w:t>
      </w:r>
      <w:r w:rsidR="00DC5E2E">
        <w:rPr>
          <w:b/>
          <w:u w:val="single"/>
        </w:rPr>
        <w:t>11</w:t>
      </w:r>
      <w:r w:rsidR="00950A7B" w:rsidRPr="00950A7B">
        <w:rPr>
          <w:b/>
          <w:u w:val="single"/>
        </w:rPr>
        <w:t xml:space="preserve">. </w:t>
      </w:r>
      <w:r w:rsidR="00DC5E2E">
        <w:rPr>
          <w:b/>
          <w:u w:val="single"/>
        </w:rPr>
        <w:t>svibnja</w:t>
      </w:r>
      <w:r w:rsidR="00950A7B" w:rsidRPr="00950A7B">
        <w:rPr>
          <w:b/>
          <w:u w:val="single"/>
        </w:rPr>
        <w:t xml:space="preserve"> </w:t>
      </w:r>
      <w:r w:rsidRPr="00950A7B">
        <w:rPr>
          <w:b/>
          <w:u w:val="single"/>
        </w:rPr>
        <w:t>201</w:t>
      </w:r>
      <w:r w:rsidR="00DC5E2E">
        <w:rPr>
          <w:b/>
          <w:u w:val="single"/>
        </w:rPr>
        <w:t>7</w:t>
      </w:r>
      <w:r w:rsidRPr="00950A7B">
        <w:rPr>
          <w:u w:val="single"/>
        </w:rPr>
        <w:t>.</w:t>
      </w:r>
      <w:r w:rsidR="00950A7B" w:rsidRPr="00950A7B">
        <w:rPr>
          <w:u w:val="single"/>
        </w:rPr>
        <w:t xml:space="preserve"> </w:t>
      </w:r>
      <w:r w:rsidR="00950A7B" w:rsidRPr="00950A7B">
        <w:rPr>
          <w:b/>
          <w:u w:val="single"/>
        </w:rPr>
        <w:t xml:space="preserve">u </w:t>
      </w:r>
      <w:r w:rsidR="00DC5E2E">
        <w:rPr>
          <w:b/>
          <w:u w:val="single"/>
        </w:rPr>
        <w:t>10.40</w:t>
      </w:r>
      <w:r w:rsidR="00950A7B" w:rsidRPr="00950A7B">
        <w:rPr>
          <w:b/>
          <w:u w:val="single"/>
        </w:rPr>
        <w:t xml:space="preserve"> sati</w:t>
      </w:r>
      <w:r w:rsidRPr="00950A7B">
        <w:rPr>
          <w:u w:val="single"/>
        </w:rPr>
        <w:t>,</w:t>
      </w:r>
      <w:r w:rsidRPr="0007251B">
        <w:t xml:space="preserve"> koja će se održati na Trgovačkom sudu u Zagrebu, Petrinjska 8, sudnica 96/II (Mala dvorana)</w:t>
      </w:r>
      <w:r w:rsidR="00950A7B">
        <w:t>.</w:t>
      </w:r>
    </w:p>
    <w:p w:rsidRDefault="00E170AE" w:rsidP="00E170AE" w:rsidR="00E170AE" w:rsidRPr="0007251B">
      <w:pPr>
        <w:autoSpaceDE w:val="false"/>
        <w:autoSpaceDN w:val="false"/>
        <w:adjustRightInd w:val="false"/>
        <w:rPr>
          <w:b/>
        </w:rPr>
      </w:pP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  <w:t>II. Dnevni red skupštine:</w:t>
      </w:r>
    </w:p>
    <w:p w:rsidRDefault="00E170AE" w:rsidP="00E170AE" w:rsidR="00E170AE" w:rsidRPr="0007251B">
      <w:pPr>
        <w:autoSpaceDE w:val="false"/>
        <w:autoSpaceDN w:val="false"/>
        <w:adjustRightInd w:val="false"/>
      </w:pPr>
      <w:r w:rsidRPr="0007251B">
        <w:tab/>
      </w:r>
    </w:p>
    <w:p w:rsidRDefault="00950A7B" w:rsidP="00E170AE" w:rsidR="00950A7B">
      <w:pPr>
        <w:autoSpaceDE w:val="false"/>
        <w:autoSpaceDN w:val="false"/>
        <w:adjustRightInd w:val="false"/>
      </w:pPr>
      <w:r>
        <w:t xml:space="preserve"> </w:t>
      </w:r>
      <w:r w:rsidR="00E170AE" w:rsidRPr="0007251B">
        <w:tab/>
      </w:r>
      <w:r w:rsidR="00E170AE" w:rsidRPr="0007251B">
        <w:tab/>
        <w:t xml:space="preserve">1. Izvješće stečajnog upravitelji o do sada provedenim radnjama u stečajnom                 </w:t>
      </w:r>
    </w:p>
    <w:p w:rsidRDefault="00950A7B" w:rsidP="00E170AE" w:rsidR="00E170AE" w:rsidRPr="0007251B">
      <w:pPr>
        <w:autoSpaceDE w:val="false"/>
        <w:autoSpaceDN w:val="false"/>
        <w:adjustRightInd w:val="false"/>
      </w:pPr>
      <w:r>
        <w:t xml:space="preserve">                             </w:t>
      </w:r>
      <w:r w:rsidR="00E170AE" w:rsidRPr="0007251B">
        <w:t xml:space="preserve">postupku i stanju stečajne mase,  </w:t>
      </w:r>
    </w:p>
    <w:p w:rsidRDefault="00E170AE" w:rsidP="00E170AE" w:rsidR="00E170AE" w:rsidRPr="0007251B">
      <w:pPr>
        <w:autoSpaceDE w:val="false"/>
        <w:autoSpaceDN w:val="false"/>
        <w:adjustRightInd w:val="false"/>
      </w:pPr>
    </w:p>
    <w:p w:rsidRDefault="00E170AE" w:rsidP="008D1BE5" w:rsidR="00DC5E2E">
      <w:pPr>
        <w:autoSpaceDE w:val="false"/>
        <w:autoSpaceDN w:val="false"/>
        <w:adjustRightInd w:val="false"/>
      </w:pPr>
      <w:r w:rsidRPr="0007251B">
        <w:tab/>
      </w:r>
      <w:r w:rsidRPr="0007251B">
        <w:tab/>
        <w:t xml:space="preserve">2. Donošenje odluke vjerovnika o </w:t>
      </w:r>
      <w:r w:rsidR="008D1BE5" w:rsidRPr="008D1BE5">
        <w:t>ponud</w:t>
      </w:r>
      <w:r w:rsidR="008D1BE5">
        <w:t>i</w:t>
      </w:r>
      <w:r w:rsidR="008D1BE5" w:rsidRPr="008D1BE5">
        <w:t xml:space="preserve"> društva </w:t>
      </w:r>
      <w:r w:rsidR="00DC5E2E">
        <w:t>Polis</w:t>
      </w:r>
      <w:r w:rsidR="008D1BE5" w:rsidRPr="008D1BE5">
        <w:t xml:space="preserve"> d.o.o. </w:t>
      </w:r>
      <w:r w:rsidR="008D1BE5">
        <w:t xml:space="preserve">Zagreb </w:t>
      </w:r>
      <w:r w:rsidR="008D1BE5">
        <w:tab/>
      </w:r>
      <w:r w:rsidR="008D1BE5">
        <w:tab/>
        <w:t xml:space="preserve">    </w:t>
      </w:r>
      <w:r w:rsidR="00DC5E2E">
        <w:t xml:space="preserve">            </w:t>
      </w:r>
      <w:r w:rsidR="008D1BE5">
        <w:t xml:space="preserve">za </w:t>
      </w:r>
      <w:r w:rsidR="00DC5E2E">
        <w:t xml:space="preserve">otkup preostale imovine stečajnog dužnika za ukupan iznos od </w:t>
      </w:r>
    </w:p>
    <w:p w:rsidRDefault="00DC5E2E" w:rsidP="008D1BE5" w:rsidR="00DC5E2E">
      <w:pPr>
        <w:autoSpaceDE w:val="false"/>
        <w:autoSpaceDN w:val="false"/>
        <w:adjustRightInd w:val="false"/>
      </w:pPr>
      <w:r>
        <w:t xml:space="preserve">                            1.700.000,00 kn te ponudi za preuzimanja obveze zbrinjavanja preostalog  </w:t>
      </w:r>
    </w:p>
    <w:p w:rsidRDefault="00DC5E2E" w:rsidP="008D1BE5" w:rsidR="008D1BE5" w:rsidRPr="008D1BE5">
      <w:pPr>
        <w:autoSpaceDE w:val="false"/>
        <w:autoSpaceDN w:val="false"/>
        <w:adjustRightInd w:val="false"/>
      </w:pPr>
      <w:r>
        <w:t xml:space="preserve">                             opasnog otpada. </w:t>
      </w:r>
    </w:p>
    <w:p w:rsidRDefault="00E170AE" w:rsidP="00E170AE" w:rsidR="00E170AE" w:rsidRPr="0007251B">
      <w:r w:rsidRPr="0007251B">
        <w:rPr>
          <w:b/>
        </w:rPr>
        <w:t xml:space="preserve">                  </w:t>
      </w:r>
    </w:p>
    <w:p w:rsidRDefault="00E170AE" w:rsidP="00E170AE" w:rsidR="00E170AE" w:rsidRPr="0007251B">
      <w:r w:rsidRPr="0007251B">
        <w:tab/>
        <w:t>III. Ovaj poziv za skupštinu vjerovnika i dnevni red javno će se objaviti.</w:t>
      </w:r>
    </w:p>
    <w:p w:rsidRDefault="00145E25" w:rsidP="00145E25" w:rsidR="00145E25" w:rsidRPr="00145E25">
      <w:pPr>
        <w:jc w:val="center"/>
      </w:pPr>
    </w:p>
    <w:p w:rsidRDefault="00145E25" w:rsidP="00145E25" w:rsidR="00145E25" w:rsidRPr="00145E25">
      <w:pPr>
        <w:jc w:val="center"/>
        <w:rPr>
          <w:rFonts w:cs="Tahoma"/>
        </w:rPr>
      </w:pPr>
      <w:r w:rsidRPr="00145E25">
        <w:rPr>
          <w:rFonts w:cs="Tahoma"/>
        </w:rPr>
        <w:t xml:space="preserve">U </w:t>
      </w:r>
      <w:r>
        <w:rPr>
          <w:rFonts w:cs="Tahoma"/>
        </w:rPr>
        <w:t>Zagrebu</w:t>
      </w:r>
      <w:r w:rsidRPr="00145E25">
        <w:rPr>
          <w:rFonts w:cs="Tahoma"/>
        </w:rPr>
        <w:t xml:space="preserve">, </w:t>
      </w:r>
      <w:r w:rsidR="00DC5E2E">
        <w:rPr>
          <w:rFonts w:cs="Tahoma"/>
        </w:rPr>
        <w:t>4. travnja 2017.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145E25" w:rsidP="00145E25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 </w:t>
      </w:r>
      <w:r>
        <w:rPr>
          <w:rFonts w:cs="Tahoma"/>
          <w:lang w:val="sl-SI"/>
        </w:rPr>
        <w:t xml:space="preserve">         </w:t>
      </w:r>
      <w:r w:rsidRPr="00145E25">
        <w:rPr>
          <w:rFonts w:cs="Tahoma"/>
          <w:lang w:val="sl-SI"/>
        </w:rPr>
        <w:t>S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U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D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>A</w:t>
      </w:r>
      <w:r>
        <w:rPr>
          <w:rFonts w:cs="Tahoma"/>
          <w:lang w:val="sl-SI"/>
        </w:rPr>
        <w:t xml:space="preserve"> </w:t>
      </w:r>
      <w:r w:rsidRPr="00145E25">
        <w:rPr>
          <w:rFonts w:cs="Tahoma"/>
          <w:lang w:val="sl-SI"/>
        </w:rPr>
        <w:t xml:space="preserve">C: </w:t>
      </w:r>
    </w:p>
    <w:p w:rsidRDefault="00145E25" w:rsidP="00950A7B" w:rsidR="00145E25" w:rsidRPr="00145E25">
      <w:pPr>
        <w:ind w:left="5664"/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   </w:t>
      </w:r>
      <w:r>
        <w:rPr>
          <w:rFonts w:cs="Tahoma"/>
          <w:lang w:val="sl-SI"/>
        </w:rPr>
        <w:t xml:space="preserve">  </w:t>
      </w:r>
      <w:r w:rsidRPr="00145E25">
        <w:rPr>
          <w:rFonts w:cs="Tahoma"/>
          <w:lang w:val="sl-SI"/>
        </w:rPr>
        <w:t xml:space="preserve"> MIHAEL KOVAČIĆ</w:t>
      </w:r>
      <w:r w:rsidR="001E64B4">
        <w:rPr>
          <w:rFonts w:cs="Tahoma"/>
          <w:lang w:val="sl-SI"/>
        </w:rPr>
        <w:t>, v.r.</w:t>
      </w:r>
    </w:p>
    <w:p w:rsidRDefault="00145E25" w:rsidP="00145E25" w:rsidR="00145E25" w:rsidRPr="00145E25">
      <w:pPr>
        <w:rPr>
          <w:rFonts w:cs="Tahoma"/>
          <w:lang w:val="sl-SI"/>
        </w:rPr>
      </w:pP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>Pravna pouka:</w:t>
      </w:r>
    </w:p>
    <w:p w:rsidRDefault="00145E25" w:rsidP="00145E25" w:rsidR="00145E25" w:rsidRPr="00145E25">
      <w:pPr>
        <w:rPr>
          <w:rFonts w:cs="Tahoma"/>
          <w:lang w:val="sl-SI"/>
        </w:rPr>
      </w:pPr>
      <w:r w:rsidRPr="00145E25">
        <w:rPr>
          <w:rFonts w:cs="Tahoma"/>
          <w:lang w:val="sl-SI"/>
        </w:rPr>
        <w:t xml:space="preserve">Protiv zaključka nije dopušten pravni lijek. </w:t>
      </w:r>
    </w:p>
    <w:p w:rsidRDefault="001E64B4" w:rsidP="00145E25" w:rsid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Za točnost otpravka ovlašteni službenik</w:t>
      </w:r>
    </w:p>
    <w:p w:rsidRDefault="001E64B4" w:rsidP="00145E25" w:rsidR="001E64B4" w:rsidRPr="00145E25">
      <w:pPr>
        <w:rPr>
          <w:rFonts w:cs="Tahoma"/>
          <w:lang w:val="sl-SI"/>
        </w:rPr>
      </w:pP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</w:r>
      <w:r>
        <w:rPr>
          <w:rFonts w:cs="Tahoma"/>
          <w:lang w:val="sl-SI"/>
        </w:rPr>
        <w:tab/>
        <w:t>Sonja Pilić</w:t>
      </w:r>
    </w:p>
    <w:p w:rsidRDefault="00145E25" w:rsidP="00145E25" w:rsidR="00145E25" w:rsidRPr="001E64B4">
      <w:pPr>
        <w:rPr>
          <w:rFonts w:cs="Tahoma"/>
          <w:color w:themeColor="background1" w:val="FFFFFF"/>
        </w:rPr>
      </w:pPr>
      <w:r w:rsidRPr="001E64B4">
        <w:rPr>
          <w:rFonts w:cs="Tahoma"/>
          <w:color w:themeColor="background1" w:val="FFFFFF"/>
        </w:rPr>
        <w:t>DNA:</w:t>
      </w:r>
    </w:p>
    <w:p w:rsidRDefault="00145E25" w:rsidP="00145E25" w:rsidR="00145E25" w:rsidRPr="001E64B4">
      <w:pPr>
        <w:rPr>
          <w:rFonts w:cs="Tahoma"/>
          <w:color w:themeColor="background1" w:val="FFFFFF"/>
        </w:rPr>
      </w:pPr>
      <w:r w:rsidRPr="001E64B4">
        <w:rPr>
          <w:rFonts w:cs="Tahoma"/>
          <w:color w:themeColor="background1" w:val="FFFFFF"/>
        </w:rPr>
        <w:t>1. Stečajnom upravitelju</w:t>
      </w:r>
      <w:r w:rsidR="00950A7B" w:rsidRPr="001E64B4">
        <w:rPr>
          <w:rFonts w:cs="Tahoma"/>
          <w:color w:themeColor="background1" w:val="FFFFFF"/>
        </w:rPr>
        <w:t>, osobno</w:t>
      </w:r>
    </w:p>
    <w:p w:rsidRDefault="00950A7B" w:rsidR="007E0A65" w:rsidRPr="001E64B4">
      <w:pPr>
        <w:rPr>
          <w:color w:themeColor="background1" w:val="FFFFFF"/>
        </w:rPr>
      </w:pPr>
      <w:r w:rsidRPr="001E64B4">
        <w:rPr>
          <w:rFonts w:cs="Tahoma"/>
          <w:color w:themeColor="background1" w:val="FFFFFF"/>
        </w:rPr>
        <w:t>2. e-Oglasna ploča, ovdje</w:t>
      </w:r>
    </w:p>
    <w:sectPr w:rsidSect="00B8795C" w:rsidR="007E0A65" w:rsidRPr="001E64B4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E25"/>
    <w:rsid w:val="0002467E"/>
    <w:rsid w:val="00033425"/>
    <w:rsid w:val="000A046A"/>
    <w:rsid w:val="000A6C23"/>
    <w:rsid w:val="000D010B"/>
    <w:rsid w:val="00121E48"/>
    <w:rsid w:val="001241C1"/>
    <w:rsid w:val="00145E25"/>
    <w:rsid w:val="00177A30"/>
    <w:rsid w:val="0018477A"/>
    <w:rsid w:val="00187EC3"/>
    <w:rsid w:val="001E64B4"/>
    <w:rsid w:val="0021717B"/>
    <w:rsid w:val="00255569"/>
    <w:rsid w:val="002A4095"/>
    <w:rsid w:val="002C1105"/>
    <w:rsid w:val="002D13AD"/>
    <w:rsid w:val="00336482"/>
    <w:rsid w:val="00343F63"/>
    <w:rsid w:val="00344778"/>
    <w:rsid w:val="00360318"/>
    <w:rsid w:val="00394C35"/>
    <w:rsid w:val="003954B9"/>
    <w:rsid w:val="003B3623"/>
    <w:rsid w:val="003B4319"/>
    <w:rsid w:val="003C3ECA"/>
    <w:rsid w:val="003D21F3"/>
    <w:rsid w:val="0041789B"/>
    <w:rsid w:val="00436CBD"/>
    <w:rsid w:val="004A6A1F"/>
    <w:rsid w:val="004E3161"/>
    <w:rsid w:val="005052EF"/>
    <w:rsid w:val="0055126F"/>
    <w:rsid w:val="0057341F"/>
    <w:rsid w:val="00593FFA"/>
    <w:rsid w:val="006008F9"/>
    <w:rsid w:val="00642359"/>
    <w:rsid w:val="006425A1"/>
    <w:rsid w:val="006719A9"/>
    <w:rsid w:val="006967BA"/>
    <w:rsid w:val="006E1347"/>
    <w:rsid w:val="006E39E7"/>
    <w:rsid w:val="0070227B"/>
    <w:rsid w:val="0078223F"/>
    <w:rsid w:val="007B5F3F"/>
    <w:rsid w:val="007E0A65"/>
    <w:rsid w:val="007E3B92"/>
    <w:rsid w:val="007E61F5"/>
    <w:rsid w:val="00803983"/>
    <w:rsid w:val="00812456"/>
    <w:rsid w:val="008217D5"/>
    <w:rsid w:val="008A3EFB"/>
    <w:rsid w:val="008B3672"/>
    <w:rsid w:val="008B6BCE"/>
    <w:rsid w:val="008D1BE5"/>
    <w:rsid w:val="008D7E74"/>
    <w:rsid w:val="008F7361"/>
    <w:rsid w:val="00950A7B"/>
    <w:rsid w:val="009717E4"/>
    <w:rsid w:val="00971D49"/>
    <w:rsid w:val="00973546"/>
    <w:rsid w:val="009A4DD3"/>
    <w:rsid w:val="00A20693"/>
    <w:rsid w:val="00AC30C2"/>
    <w:rsid w:val="00AD01BF"/>
    <w:rsid w:val="00B36118"/>
    <w:rsid w:val="00B52117"/>
    <w:rsid w:val="00B66EF8"/>
    <w:rsid w:val="00B8795C"/>
    <w:rsid w:val="00C32C1D"/>
    <w:rsid w:val="00C74832"/>
    <w:rsid w:val="00C93CD9"/>
    <w:rsid w:val="00DA5FB5"/>
    <w:rsid w:val="00DB33A8"/>
    <w:rsid w:val="00DB5644"/>
    <w:rsid w:val="00DC5E2E"/>
    <w:rsid w:val="00E066CE"/>
    <w:rsid w:val="00E156BC"/>
    <w:rsid w:val="00E170AE"/>
    <w:rsid w:val="00E24AF4"/>
    <w:rsid w:val="00E50768"/>
    <w:rsid w:val="00E52543"/>
    <w:rsid w:val="00E631EE"/>
    <w:rsid w:val="00EA52A1"/>
    <w:rsid w:val="00EB3072"/>
    <w:rsid w:val="00EE0721"/>
    <w:rsid w:val="00EE3DEA"/>
    <w:rsid w:val="00EF42CF"/>
    <w:rsid w:val="00F04FBD"/>
    <w:rsid w:val="00F2580D"/>
    <w:rsid w:val="00F35635"/>
    <w:rsid w:val="00F6036D"/>
    <w:rsid w:val="00FE6DDB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D1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1BE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F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F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F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F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F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D1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1BE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F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F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F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F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F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1091</properties:Characters>
  <properties:Lines>47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2017-04-05T10:53:00Z</dcterms:created>
  <dc:creator>M</dc:creator>
  <cp:lastModifiedBy>Sonja Pilić</cp:lastModifiedBy>
  <cp:lastPrinted>2017-04-05T10:54:00Z</cp:lastPrinted>
  <dcterms:modified xmlns:xsi="http://www.w3.org/2001/XMLSchema-instance" xsi:type="dcterms:W3CDTF">2017-04-05T10:57:00Z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