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8389" w14:paraId="3968389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4F106F">
        <w:rPr>
          <w:rFonts w:cs="Times New Roman" w:eastAsia="Times New Roman"/>
          <w:lang w:eastAsia="hr-HR"/>
        </w:rPr>
        <w:t>865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FB5452" w:rsidRPr="00FB5452">
        <w:t>TVORNICA KNJIGA j.d.o.o.</w:t>
      </w:r>
      <w:r w:rsidR="0007516D">
        <w:t xml:space="preserve">, </w:t>
      </w:r>
      <w:r w:rsidR="00856FA6">
        <w:t>Zagreb,</w:t>
      </w:r>
      <w:r w:rsidR="004E7324">
        <w:t xml:space="preserve"> </w:t>
      </w:r>
      <w:r w:rsidR="00FB5452" w:rsidRPr="00FB5452">
        <w:t xml:space="preserve">Božidara </w:t>
      </w:r>
      <w:proofErr w:type="spellStart"/>
      <w:r w:rsidR="00FB5452" w:rsidRPr="00FB5452">
        <w:t>Adžije</w:t>
      </w:r>
      <w:proofErr w:type="spellEnd"/>
      <w:r w:rsidR="00FB5452" w:rsidRPr="00FB5452">
        <w:t xml:space="preserve"> 17</w:t>
      </w:r>
      <w:r w:rsidR="00856FA6">
        <w:t xml:space="preserve">, OIB: </w:t>
      </w:r>
      <w:r w:rsidR="00FB5452" w:rsidRPr="00FB5452">
        <w:t>31265247195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4F106F">
        <w:rPr>
          <w:rFonts w:cs="Times New Roman" w:eastAsia="Times New Roman"/>
          <w:lang w:eastAsia="hr-HR"/>
        </w:rPr>
        <w:t>26</w:t>
      </w:r>
      <w:r w:rsidR="00682189">
        <w:rPr>
          <w:rFonts w:cs="Times New Roman" w:eastAsia="Times New Roman"/>
          <w:lang w:eastAsia="hr-HR"/>
        </w:rPr>
        <w:t xml:space="preserve">. </w:t>
      </w:r>
      <w:r w:rsidR="004F106F">
        <w:rPr>
          <w:rFonts w:cs="Times New Roman" w:eastAsia="Times New Roman"/>
          <w:lang w:eastAsia="hr-HR"/>
        </w:rPr>
        <w:t>srp</w:t>
      </w:r>
      <w:r w:rsidR="00640D1E">
        <w:rPr>
          <w:rFonts w:cs="Times New Roman" w:eastAsia="Times New Roman"/>
          <w:lang w:eastAsia="hr-HR"/>
        </w:rPr>
        <w:t>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281D6B" w:rsidRPr="00FB5452">
        <w:t>TVORNICA KNJIGA j.d.o.o.</w:t>
      </w:r>
      <w:r w:rsidR="00281D6B">
        <w:t xml:space="preserve">, Zagreb, </w:t>
      </w:r>
      <w:r w:rsidR="00281D6B" w:rsidRPr="00FB5452">
        <w:t xml:space="preserve">Božidara </w:t>
      </w:r>
      <w:proofErr w:type="spellStart"/>
      <w:r w:rsidR="00281D6B" w:rsidRPr="00FB5452">
        <w:t>Adžije</w:t>
      </w:r>
      <w:proofErr w:type="spellEnd"/>
      <w:r w:rsidR="00281D6B" w:rsidRPr="00FB5452">
        <w:t xml:space="preserve"> 17</w:t>
      </w:r>
      <w:r w:rsidR="00281D6B">
        <w:t xml:space="preserve">, OIB: </w:t>
      </w:r>
      <w:r w:rsidR="00281D6B" w:rsidRPr="00FB5452">
        <w:t>31265247195</w:t>
      </w:r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807761">
        <w:rPr>
          <w:rFonts w:cs="Times New Roman" w:eastAsia="Times New Roman"/>
          <w:lang w:eastAsia="hr-HR"/>
        </w:rPr>
        <w:t>14</w:t>
      </w:r>
      <w:r w:rsidR="00856FA6">
        <w:rPr>
          <w:rFonts w:cs="Times New Roman" w:eastAsia="Times New Roman"/>
          <w:lang w:eastAsia="hr-HR"/>
        </w:rPr>
        <w:t>.</w:t>
      </w:r>
      <w:r w:rsidR="00807761">
        <w:rPr>
          <w:rFonts w:cs="Times New Roman" w:eastAsia="Times New Roman"/>
          <w:lang w:eastAsia="hr-HR"/>
        </w:rPr>
        <w:t>321</w:t>
      </w:r>
      <w:r w:rsidR="00856FA6">
        <w:rPr>
          <w:rFonts w:cs="Times New Roman" w:eastAsia="Times New Roman"/>
          <w:lang w:eastAsia="hr-HR"/>
        </w:rPr>
        <w:t>,</w:t>
      </w:r>
      <w:r w:rsidR="00807761">
        <w:rPr>
          <w:rFonts w:cs="Times New Roman" w:eastAsia="Times New Roman"/>
          <w:lang w:eastAsia="hr-HR"/>
        </w:rPr>
        <w:t>38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FD003D">
        <w:rPr>
          <w:rFonts w:cs="Times New Roman" w:eastAsia="Times New Roman"/>
          <w:lang w:eastAsia="hr-HR"/>
        </w:rPr>
        <w:t>26</w:t>
      </w:r>
      <w:r w:rsidR="00682189">
        <w:rPr>
          <w:rFonts w:cs="Times New Roman" w:eastAsia="Times New Roman"/>
          <w:lang w:eastAsia="hr-HR"/>
        </w:rPr>
        <w:t xml:space="preserve">. </w:t>
      </w:r>
      <w:r w:rsidR="004F106F">
        <w:rPr>
          <w:rFonts w:cs="Times New Roman" w:eastAsia="Times New Roman"/>
          <w:lang w:eastAsia="hr-HR"/>
        </w:rPr>
        <w:t>srp</w:t>
      </w:r>
      <w:r w:rsidR="00640D1E">
        <w:rPr>
          <w:rFonts w:cs="Times New Roman" w:eastAsia="Times New Roman"/>
          <w:lang w:eastAsia="hr-HR"/>
        </w:rPr>
        <w:t>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77200E">
        <w:rPr>
          <w:rFonts w:cs="Times New Roman" w:eastAsia="Times New Roman"/>
          <w:lang w:eastAsia="hr-HR"/>
        </w:rPr>
        <w:t xml:space="preserve">, v. r. </w:t>
      </w:r>
    </w:p>
    <w:p w:rsidRDefault="0077200E" w:rsidP="00907AB4" w:rsidR="0077200E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77200E" w:rsidP="004A36CD" w:rsidR="0077200E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Za točnost </w:t>
      </w:r>
      <w:proofErr w:type="spellStart"/>
      <w:r>
        <w:rPr>
          <w:rFonts w:eastAsia="Times New Roman"/>
          <w:color w:val="000000"/>
          <w:szCs w:val="24"/>
        </w:rPr>
        <w:t>otpravka</w:t>
      </w:r>
      <w:proofErr w:type="spellEnd"/>
      <w:r>
        <w:rPr>
          <w:rFonts w:eastAsia="Times New Roman"/>
          <w:color w:val="000000"/>
          <w:szCs w:val="24"/>
        </w:rPr>
        <w:t>:</w:t>
      </w:r>
    </w:p>
    <w:p w:rsidRDefault="0077200E" w:rsidP="00907AB4" w:rsidR="0077200E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</w:t>
      </w:r>
      <w:r>
        <w:rPr>
          <w:rFonts w:cs="Times New Roman" w:eastAsia="Times New Roman"/>
          <w:color w:val="000000"/>
          <w:szCs w:val="24"/>
          <w:lang w:eastAsia="hr-HR"/>
        </w:rPr>
        <w:tab/>
        <w:t xml:space="preserve">      Marijana </w:t>
      </w:r>
      <w:proofErr w:type="spellStart"/>
      <w:r>
        <w:rPr>
          <w:rFonts w:cs="Times New Roman" w:eastAsia="Times New Roman"/>
          <w:color w:val="000000"/>
          <w:szCs w:val="24"/>
          <w:lang w:eastAsia="hr-HR"/>
        </w:rPr>
        <w:t>Blažun</w:t>
      </w:r>
      <w:proofErr w:type="spellEnd"/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516D"/>
    <w:rsid w:val="001F1DA7"/>
    <w:rsid w:val="002450E7"/>
    <w:rsid w:val="00281D6B"/>
    <w:rsid w:val="002A509B"/>
    <w:rsid w:val="002B275E"/>
    <w:rsid w:val="002C5206"/>
    <w:rsid w:val="003A1A9C"/>
    <w:rsid w:val="003C51F8"/>
    <w:rsid w:val="003E0C83"/>
    <w:rsid w:val="004059EB"/>
    <w:rsid w:val="004A3F8A"/>
    <w:rsid w:val="004B2DE6"/>
    <w:rsid w:val="004C7061"/>
    <w:rsid w:val="004E7324"/>
    <w:rsid w:val="004F106F"/>
    <w:rsid w:val="005C7BEC"/>
    <w:rsid w:val="00640D1E"/>
    <w:rsid w:val="00682189"/>
    <w:rsid w:val="007132BB"/>
    <w:rsid w:val="007329B5"/>
    <w:rsid w:val="0077200E"/>
    <w:rsid w:val="007B3A0C"/>
    <w:rsid w:val="00807761"/>
    <w:rsid w:val="00856FA6"/>
    <w:rsid w:val="008758CC"/>
    <w:rsid w:val="00907AB4"/>
    <w:rsid w:val="00992706"/>
    <w:rsid w:val="00A1720E"/>
    <w:rsid w:val="00A80E54"/>
    <w:rsid w:val="00B37838"/>
    <w:rsid w:val="00BF0A6A"/>
    <w:rsid w:val="00C53427"/>
    <w:rsid w:val="00E9568D"/>
    <w:rsid w:val="00EC0067"/>
    <w:rsid w:val="00F95E52"/>
    <w:rsid w:val="00FB5452"/>
    <w:rsid w:val="00FD003D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2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00E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200E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200E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200E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2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00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200E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200E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200E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St-865/2018</izvorni_sadrzaj>
    <derivirana_varijabla naziv="DomainObject.Predmet.OznakaBroj_1">St-865/2018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TVORNICA KNJIGA j.d.o.o. zastupanog po punomoćniku Lovro Sremić</izvorni_sadrzaj>
    <derivirana_varijabla naziv="DomainObject.Predmet.ProtustrankaFormated_1">  TVORNICA KNJIGA j.d.o.o. zastupanog po punomoćniku Lovro Sremić</derivirana_varijabla>
  </DomainObject.Predmet.ProtustrankaFormated>
  <DomainObject.Predmet.ProtustrankaFormatedOIB>
    <izvorni_sadrzaj>  TVORNICA KNJIGA j.d.o.o., OIB 31265247195 zastupanog po punomoćniku Lovro Sremić</izvorni_sadrzaj>
    <derivirana_varijabla naziv="DomainObject.Predmet.ProtustrankaFormatedOIB_1">  TVORNICA KNJIGA j.d.o.o., OIB 31265247195 zastupanog po punomoćniku Lovro Sremić</derivirana_varijabla>
  </DomainObject.Predmet.ProtustrankaFormatedOIB>
  <DomainObject.Predmet.ProtustrankaFormatedWithAdress>
    <izvorni_sadrzaj> TVORNICA KNJIGA j.d.o.o., Božidara Adžije 17, 10000 Zagreb zastupanog po punomoćniku Lovro Sremić</izvorni_sadrzaj>
    <derivirana_varijabla naziv="DomainObject.Predmet.ProtustrankaFormatedWithAdress_1"> TVORNICA KNJIGA j.d.o.o., Božidara Adžije 17, 10000 Zagreb zastupanog po punomoćniku Lovro Sremić</derivirana_varijabla>
  </DomainObject.Predmet.ProtustrankaFormatedWithAdress>
  <DomainObject.Predmet.ProtustrankaFormatedWithAdressOIB>
    <izvorni_sadrzaj> TVORNICA KNJIGA j.d.o.o., OIB 31265247195, Božidara Adžije 17, 10000 Zagreb zastupanog po punomoćniku Lovro Sremić</izvorni_sadrzaj>
    <derivirana_varijabla naziv="DomainObject.Predmet.ProtustrankaFormatedWithAdressOIB_1"> TVORNICA KNJIGA j.d.o.o., OIB 31265247195, Božidara Adžije 17, 10000 Zagreb zastupanog po punomoćniku Lovro Sremić</derivirana_varijabla>
  </DomainObject.Predmet.ProtustrankaFormatedWithAdressOIB>
  <DomainObject.Predmet.ProtustrankaWithAdress>
    <izvorni_sadrzaj>TVORNICA KNJIGA j.d.o.o. Božidara Adžije 17, 10000 Zagreb</izvorni_sadrzaj>
    <derivirana_varijabla naziv="DomainObject.Predmet.ProtustrankaWithAdress_1">TVORNICA KNJIGA j.d.o.o. Božidara Adžije 17, 10000 Zagreb</derivirana_varijabla>
  </DomainObject.Predmet.ProtustrankaWithAdress>
  <DomainObject.Predmet.ProtustrankaWithAdressOIB>
    <izvorni_sadrzaj>TVORNICA KNJIGA j.d.o.o., OIB 31265247195, Božidara Adžije 17, 10000 Zagreb</izvorni_sadrzaj>
    <derivirana_varijabla naziv="DomainObject.Predmet.ProtustrankaWithAdressOIB_1">TVORNICA KNJIGA j.d.o.o., OIB 31265247195, Božidara Adžije 17, 10000 Zagreb</derivirana_varijabla>
  </DomainObject.Predmet.ProtustrankaWithAdressOIB>
  <DomainObject.Predmet.ProtustrankaNazivFormated>
    <izvorni_sadrzaj>TVORNICA KNJIGA j.d.o.o.</izvorni_sadrzaj>
    <derivirana_varijabla naziv="DomainObject.Predmet.ProtustrankaNazivFormated_1">TVORNICA KNJIGA j.d.o.o.</derivirana_varijabla>
  </DomainObject.Predmet.ProtustrankaNazivFormated>
  <DomainObject.Predmet.ProtustrankaNazivFormatedOIB>
    <izvorni_sadrzaj>TVORNICA KNJIGA j.d.o.o., OIB 31265247195</izvorni_sadrzaj>
    <derivirana_varijabla naziv="DomainObject.Predmet.ProtustrankaNazivFormatedOIB_1">TVORNICA KNJIGA j.d.o.o., OIB 31265247195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TVORNICA KNJIGA j.d.o.o. zastupanog po punomoćniku Lovro Sremić</item>
    </izvorni_sadrzaj>
    <derivirana_varijabla naziv="DomainObject.Predmet.ProtuStrankaListFormated_1">
      <item>TVORNICA KNJIGA j.d.o.o. zastupanog po punomoćniku Lovro Sremić</item>
    </derivirana_varijabla>
  </DomainObject.Predmet.ProtuStrankaListFormated>
  <DomainObject.Predmet.ProtuStrankaListFormatedOIB>
    <izvorni_sadrzaj>
      <item>TVORNICA KNJIGA j.d.o.o., OIB 31265247195 zastupanog po punomoćniku Lovro Sremić</item>
    </izvorni_sadrzaj>
    <derivirana_varijabla naziv="DomainObject.Predmet.ProtuStrankaListFormatedOIB_1">
      <item>TVORNICA KNJIGA j.d.o.o., OIB 31265247195 zastupanog po punomoćniku Lovro Sremić</item>
    </derivirana_varijabla>
  </DomainObject.Predmet.ProtuStrankaListFormatedOIB>
  <DomainObject.Predmet.ProtuStrankaListFormatedWithAdress>
    <izvorni_sadrzaj>
      <item>TVORNICA KNJIGA j.d.o.o., Božidara Adžije 17, 10000 Zagreb zastupanog po punomoćniku Lovro Sremić</item>
    </izvorni_sadrzaj>
    <derivirana_varijabla naziv="DomainObject.Predmet.ProtuStrankaListFormatedWithAdress_1">
      <item>TVORNICA KNJIGA j.d.o.o., Božidara Adžije 17, 10000 Zagreb zastupanog po punomoćniku Lovro Sremić</item>
    </derivirana_varijabla>
  </DomainObject.Predmet.ProtuStrankaListFormatedWithAdress>
  <DomainObject.Predmet.ProtuStrankaListFormatedWithAdressOIB>
    <izvorni_sadrzaj>
      <item>TVORNICA KNJIGA j.d.o.o., OIB 31265247195, Božidara Adžije 17, 10000 Zagreb zastupanog po punomoćniku Lovro Sremić</item>
    </izvorni_sadrzaj>
    <derivirana_varijabla naziv="DomainObject.Predmet.ProtuStrankaListFormatedWithAdressOIB_1">
      <item>TVORNICA KNJIGA j.d.o.o., OIB 31265247195, Božidara Adžije 17, 10000 Zagreb zastupanog po punomoćniku Lovro Sremić</item>
    </derivirana_varijabla>
  </DomainObject.Predmet.ProtuStrankaListFormatedWithAdressOIB>
  <DomainObject.Predmet.ProtuStrankaListNazivFormated>
    <izvorni_sadrzaj>
      <item>TVORNICA KNJIGA j.d.o.o.</item>
    </izvorni_sadrzaj>
    <derivirana_varijabla naziv="DomainObject.Predmet.ProtuStrankaListNazivFormated_1">
      <item>TVORNICA KNJIGA j.d.o.o.</item>
    </derivirana_varijabla>
  </DomainObject.Predmet.ProtuStrankaListNazivFormated>
  <DomainObject.Predmet.ProtuStrankaListNazivFormatedOIB>
    <izvorni_sadrzaj>
      <item>TVORNICA KNJIGA j.d.o.o., OIB 31265247195</item>
    </izvorni_sadrzaj>
    <derivirana_varijabla naziv="DomainObject.Predmet.ProtuStrankaListNazivFormatedOIB_1">
      <item>TVORNICA KNJIGA j.d.o.o., OIB 31265247195</item>
    </derivirana_varijabla>
  </DomainObject.Predmet.ProtuStrankaListNazivFormatedOIB>
  <DomainObject.Predmet.OstaliListFormated>
    <izvorni_sadrzaj>
      <item>Lovro Sremić punomoćnik sudionika u postupku TVORNICA KNJIGA j.d.o.o.</item>
    </izvorni_sadrzaj>
    <derivirana_varijabla naziv="DomainObject.Predmet.OstaliListFormated_1">
      <item>Lovro Sremić punomoćnik sudionika u postupku TVORNICA KNJIGA j.d.o.o.</item>
    </derivirana_varijabla>
  </DomainObject.Predmet.OstaliListFormated>
  <DomainObject.Predmet.OstaliListFormatedOIB>
    <izvorni_sadrzaj>
      <item>Lovro Sremić, OIB 09686859800 punomoćnik sudionika u postupku TVORNICA KNJIGA j.d.o.o.</item>
    </izvorni_sadrzaj>
    <derivirana_varijabla naziv="DomainObject.Predmet.OstaliListFormatedOIB_1">
      <item>Lovro Sremić, OIB 09686859800 punomoćnik sudionika u postupku TVORNICA KNJIGA j.d.o.o.</item>
    </derivirana_varijabla>
  </DomainObject.Predmet.OstaliListFormatedOIB>
  <DomainObject.Predmet.OstaliListFormatedWithAdress>
    <izvorni_sadrzaj>
      <item>Lovro Sremić, Božidara Adžije 17, 10000 Zagreb punomoćnik sudionika u postupku TVORNICA KNJIGA j.d.o.o.</item>
    </izvorni_sadrzaj>
    <derivirana_varijabla naziv="DomainObject.Predmet.OstaliListFormatedWithAdress_1">
      <item>Lovro Sremić, Božidara Adžije 17, 10000 Zagreb punomoćnik sudionika u postupku TVORNICA KNJIGA j.d.o.o.</item>
    </derivirana_varijabla>
  </DomainObject.Predmet.OstaliListFormatedWithAdress>
  <DomainObject.Predmet.OstaliListFormatedWithAdressOIB>
    <izvorni_sadrzaj>
      <item>Lovro Sremić, OIB 09686859800, Božidara Adžije 17, 10000 Zagreb punomoćnik sudionika u postupku TVORNICA KNJIGA j.d.o.o.</item>
    </izvorni_sadrzaj>
    <derivirana_varijabla naziv="DomainObject.Predmet.OstaliListFormatedWithAdressOIB_1">
      <item>Lovro Sremić, OIB 09686859800, Božidara Adžije 17, 10000 Zagreb punomoćnik sudionika u postupku TVORNICA KNJIGA j.d.o.o.</item>
    </derivirana_varijabla>
  </DomainObject.Predmet.OstaliListFormatedWithAdressOIB>
  <DomainObject.Predmet.OstaliListNazivFormated>
    <izvorni_sadrzaj>
      <item>Lovro Sremić</item>
    </izvorni_sadrzaj>
    <derivirana_varijabla naziv="DomainObject.Predmet.OstaliListNazivFormated_1">
      <item>Lovro Sremić</item>
    </derivirana_varijabla>
  </DomainObject.Predmet.OstaliListNazivFormated>
  <DomainObject.Predmet.OstaliListNazivFormatedOIB>
    <izvorni_sadrzaj>
      <item>Lovro Sremić, OIB 09686859800</item>
    </izvorni_sadrzaj>
    <derivirana_varijabla naziv="DomainObject.Predmet.OstaliListNazivFormatedOIB_1">
      <item>Lovro Sremić, OIB 09686859800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TVORNICA KNJIGA j.d.o.o.</izvorni_sadrzaj>
    <derivirana_varijabla naziv="DomainObject.Predmet.ProtustrankaIDrugi_1">TVORNICA KNJIGA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TVORNICA KNJIGA j.d.o.o., OIB 31265247195, Božidara Adžije 17, 10000 Zagreb</izvorni_sadrzaj>
    <derivirana_varijabla naziv="DomainObject.Predmet.ProtustrankaIDrugiAdressOIB_1">TVORNICA KNJIGA j.d.o.o., OIB 31265247195, Božidara Adžije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TVORNICA KNJIGA j.d.o.o.</item>
      <item>FINA Regionalni centar Zagreb</item>
      <item>Lovro Sremić</item>
    </izvorni_sadrzaj>
    <derivirana_varijabla naziv="DomainObject.Predmet.SudioniciListNaziv_1">
      <item>TVORNICA KNJIGA j.d.o.o.</item>
      <item>FINA Regionalni centar Zagreb</item>
      <item>Lovro Sremić</item>
    </derivirana_varijabla>
  </DomainObject.Predmet.SudioniciListNaziv>
  <DomainObject.Predmet.SudioniciListAdressOIB>
    <izvorni_sadrzaj>
      <item>TVORNICA KNJIGA j.d.o.o., OIB 31265247195, Božidara Adžije 17,10000 Zagreb</item>
      <item>FINA Regionalni centar Zagreb, OIB 85821130368, Trg svibanjskih žrtava 1995. 1,10000 Zagreb</item>
      <item>Lovro Sremić, OIB 09686859800, Božidara Adžije 17,10000 Zagreb</item>
    </izvorni_sadrzaj>
    <derivirana_varijabla naziv="DomainObject.Predmet.SudioniciListAdressOIB_1">
      <item>TVORNICA KNJIGA j.d.o.o., OIB 31265247195, Božidara Adžije 17,10000 Zagreb</item>
      <item>FINA Regionalni centar Zagreb, OIB 85821130368, Trg svibanjskih žrtava 1995. 1,10000 Zagreb</item>
      <item>Lovro Sremić, OIB 09686859800, Božidara Adžije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31265247195</item>
      <item>, OIB 85821130368</item>
      <item>, OIB 09686859800</item>
    </izvorni_sadrzaj>
    <derivirana_varijabla naziv="DomainObject.Predmet.SudioniciListNazivOIB_1">
      <item>, OIB 31265247195</item>
      <item>, OIB 85821130368</item>
      <item>, OIB 09686859800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1485</properties:Characters>
  <properties:Lines>43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2018-07-25T05:46:00Z</dcterms:created>
  <dc:creator>Maja Malec</dc:creator>
  <cp:lastModifiedBy>Marijana Blažun</cp:lastModifiedBy>
  <cp:lastPrinted>2018-07-26T06:18:00Z</cp:lastPrinted>
  <dcterms:modified xmlns:xsi="http://www.w3.org/2001/XMLSchema-instance" xsi:type="dcterms:W3CDTF">2018-07-26T06:18:00Z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(St-865-18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