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6bcc" w14:paraId="44b6bc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95BAA">
        <w:rPr>
          <w:b/>
          <w:lang w:val="hr-HR"/>
        </w:rPr>
        <w:t>2817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95BAA">
        <w:rPr>
          <w:lang w:val="hr-HR"/>
        </w:rPr>
        <w:t>J.A.M. TRANSPORT d.o.o. Split, Ive Tijardovića 24, OIB: 76854416443, MBS: 060247465</w:t>
      </w:r>
      <w:r w:rsidR="00634348">
        <w:rPr>
          <w:lang w:val="hr-HR"/>
        </w:rPr>
        <w:t xml:space="preserve">, dana </w:t>
      </w:r>
      <w:r w:rsidR="00D47B5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95BAA">
        <w:rPr>
          <w:lang w:val="hr-HR"/>
        </w:rPr>
        <w:t>J.A.M. TRANSPORT d.o.o. Split, Ive Tijardovića 24, OIB: 76854416443, MBS: 060247465</w:t>
      </w:r>
      <w:r>
        <w:rPr>
          <w:lang w:val="hr-HR"/>
        </w:rPr>
        <w:t xml:space="preserve">. Skraćeni stečajni postupak je otvoren dana </w:t>
      </w:r>
      <w:r w:rsidR="00D47B5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02621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859F6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95BAA">
        <w:rPr>
          <w:lang w:val="hr-HR"/>
        </w:rPr>
        <w:t>J.A.M. TRANSPORT d.o.o. Split, Ive Tijardovića 24, OIB: 76854416443, MBS: 060247465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20E98">
        <w:rPr>
          <w:lang w:val="hr-HR"/>
        </w:rPr>
        <w:t>18.12.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95BAA">
        <w:rPr>
          <w:lang w:val="hr-HR"/>
        </w:rPr>
        <w:t>J.A.M. TRANSPORT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20E98">
        <w:rPr>
          <w:lang w:val="hr-HR"/>
        </w:rPr>
        <w:t>902</w:t>
      </w:r>
      <w:r>
        <w:rPr>
          <w:lang w:val="hr-HR"/>
        </w:rPr>
        <w:t xml:space="preserve"> dan</w:t>
      </w:r>
      <w:r w:rsidR="00420E9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95BAA">
        <w:rPr>
          <w:lang w:val="hr-HR"/>
        </w:rPr>
        <w:t>35.906,49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A84F50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47B58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9085E" w:rsidRPr="00E9085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95BAA">
      <w:t>2817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0E98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59F6"/>
    <w:rsid w:val="009863BD"/>
    <w:rsid w:val="00992351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02621"/>
    <w:rsid w:val="00A17461"/>
    <w:rsid w:val="00A31ADC"/>
    <w:rsid w:val="00A83CF1"/>
    <w:rsid w:val="00A84F50"/>
    <w:rsid w:val="00A876FC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47B58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9085E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8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085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08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08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8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085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08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08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2817</izvorni_sadrzaj>
    <derivirana_varijabla naziv="DomainObject.Predmet.Broj_1">2817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St-2817/2015</izvorni_sadrzaj>
    <derivirana_varijabla naziv="DomainObject.Predmet.OznakaBroj_1">St-2817/2015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J.A.M. TRANSPORT za prijevoz i usluge društvo s ograničenom odgovornošću</izvorni_sadrzaj>
    <derivirana_varijabla naziv="DomainObject.Predmet.ProtustrankaFormated_1">  J.A.M. TRANSPORT za prijevoz i usluge društvo s ograničenom odgovornošću</derivirana_varijabla>
  </DomainObject.Predmet.ProtustrankaFormated>
  <DomainObject.Predmet.ProtustrankaFormatedOIB>
    <izvorni_sadrzaj>  J.A.M. TRANSPORT za prijevoz i usluge društvo s ograničenom odgovornošću, OIB 76854416443</izvorni_sadrzaj>
    <derivirana_varijabla naziv="DomainObject.Predmet.ProtustrankaFormatedOIB_1">  J.A.M. TRANSPORT za prijevoz i usluge društvo s ograničenom odgovornošću, OIB 76854416443</derivirana_varijabla>
  </DomainObject.Predmet.ProtustrankaFormatedOIB>
  <DomainObject.Predmet.ProtustrankaFormatedWithAdress>
    <izvorni_sadrzaj> J.A.M. TRANSPORT za prijevoz i usluge društvo s ograničenom odgovornošću, Ive Tijardovića 24, 21000 Split</izvorni_sadrzaj>
    <derivirana_varijabla naziv="DomainObject.Predmet.ProtustrankaFormatedWithAdress_1"> J.A.M. TRANSPORT za prijevoz i usluge društvo s ograničenom odgovornošću, Ive Tijardovića 24, 21000 Split</derivirana_varijabla>
  </DomainObject.Predmet.ProtustrankaFormatedWithAdress>
  <DomainObject.Predmet.ProtustrankaFormatedWithAdressOIB>
    <izvorni_sadrzaj> J.A.M. TRANSPORT za prijevoz i usluge društvo s ograničenom odgovornošću, OIB 76854416443, Ive Tijardovića 24, 21000 Split</izvorni_sadrzaj>
    <derivirana_varijabla naziv="DomainObject.Predmet.ProtustrankaFormatedWithAdressOIB_1"> J.A.M. TRANSPORT za prijevoz i usluge društvo s ograničenom odgovornošću, OIB 76854416443, Ive Tijardovića 24, 21000 Split</derivirana_varijabla>
  </DomainObject.Predmet.ProtustrankaFormatedWithAdressOIB>
  <DomainObject.Predmet.ProtustrankaWithAdress>
    <izvorni_sadrzaj>J.A.M. TRANSPORT za prijevoz i usluge društvo s ograničenom odgovornošću Ive Tijardovića 24, 21000 Split</izvorni_sadrzaj>
    <derivirana_varijabla naziv="DomainObject.Predmet.ProtustrankaWithAdress_1">J.A.M. TRANSPORT za prijevoz i usluge društvo s ograničenom odgovornošću Ive Tijardovića 24, 21000 Split</derivirana_varijabla>
  </DomainObject.Predmet.ProtustrankaWithAdress>
  <DomainObject.Predmet.ProtustrankaWithAdressOIB>
    <izvorni_sadrzaj>J.A.M. TRANSPORT za prijevoz i usluge društvo s ograničenom odgovornošću, OIB 76854416443, Ive Tijardovića 24, 21000 Split</izvorni_sadrzaj>
    <derivirana_varijabla naziv="DomainObject.Predmet.ProtustrankaWithAdressOIB_1">J.A.M. TRANSPORT za prijevoz i usluge društvo s ograničenom odgovornošću, OIB 76854416443, Ive Tijardovića 24, 21000 Split</derivirana_varijabla>
  </DomainObject.Predmet.ProtustrankaWithAdressOIB>
  <DomainObject.Predmet.ProtustrankaNazivFormated>
    <izvorni_sadrzaj>J.A.M. TRANSPORT za prijevoz i usluge društvo s ograničenom odgovornošću</izvorni_sadrzaj>
    <derivirana_varijabla naziv="DomainObject.Predmet.ProtustrankaNazivFormated_1">J.A.M. TRANSPORT za prijevoz i usluge društvo s ograničenom odgovornošću</derivirana_varijabla>
  </DomainObject.Predmet.ProtustrankaNazivFormated>
  <DomainObject.Predmet.ProtustrankaNazivFormatedOIB>
    <izvorni_sadrzaj>J.A.M. TRANSPORT za prijevoz i usluge društvo s ograničenom odgovornošću, OIB 76854416443</izvorni_sadrzaj>
    <derivirana_varijabla naziv="DomainObject.Predmet.ProtustrankaNazivFormatedOIB_1">J.A.M. TRANSPORT za prijevoz i usluge društvo s ograničenom odgovornošću, OIB 76854416443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35906.49</izvorni_sadrzaj>
    <derivirana_varijabla naziv="DomainObject.Predmet.TrenutnaVrijednost_1">35906.49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J.A.M. TRANSPORT za prijevoz i usluge društvo s ograničenom odgovornošću</item>
    </izvorni_sadrzaj>
    <derivirana_varijabla naziv="DomainObject.Predmet.ProtuStrankaListFormated_1">
      <item>J.A.M. TRANSPORT za prijevoz i usluge društvo s ograničenom odgovornošću</item>
    </derivirana_varijabla>
  </DomainObject.Predmet.ProtuStrankaListFormated>
  <DomainObject.Predmet.ProtuStrankaListFormatedOIB>
    <izvorni_sadrzaj>
      <item>J.A.M. TRANSPORT za prijevoz i usluge društvo s ograničenom odgovornošću, OIB 76854416443</item>
    </izvorni_sadrzaj>
    <derivirana_varijabla naziv="DomainObject.Predmet.ProtuStrankaListFormatedOIB_1">
      <item>J.A.M. TRANSPORT za prijevoz i usluge društvo s ograničenom odgovornošću, OIB 76854416443</item>
    </derivirana_varijabla>
  </DomainObject.Predmet.ProtuStrankaListFormatedOIB>
  <DomainObject.Predmet.ProtuStrankaListFormatedWithAdress>
    <izvorni_sadrzaj>
      <item>J.A.M. TRANSPORT za prijevoz i usluge društvo s ograničenom odgovornošću, Ive Tijardovića 24, 21000 Split</item>
    </izvorni_sadrzaj>
    <derivirana_varijabla naziv="DomainObject.Predmet.ProtuStrankaListFormatedWithAdress_1">
      <item>J.A.M. TRANSPORT za prijevoz i usluge društvo s ograničenom odgovornošću, Ive Tijardovića 24, 21000 Split</item>
    </derivirana_varijabla>
  </DomainObject.Predmet.ProtuStrankaListFormatedWithAdress>
  <DomainObject.Predmet.ProtuStrankaListFormatedWithAdressOIB>
    <izvorni_sadrzaj>
      <item>J.A.M. TRANSPORT za prijevoz i usluge društvo s ograničenom odgovornošću, OIB 76854416443, Ive Tijardovića 24, 21000 Split</item>
    </izvorni_sadrzaj>
    <derivirana_varijabla naziv="DomainObject.Predmet.ProtuStrankaListFormatedWithAdressOIB_1">
      <item>J.A.M. TRANSPORT za prijevoz i usluge društvo s ograničenom odgovornošću, OIB 76854416443, Ive Tijardovića 24, 21000 Split</item>
    </derivirana_varijabla>
  </DomainObject.Predmet.ProtuStrankaListFormatedWithAdressOIB>
  <DomainObject.Predmet.ProtuStrankaListNazivFormated>
    <izvorni_sadrzaj>
      <item>J.A.M. TRANSPORT za prijevoz i usluge društvo s ograničenom odgovornošću</item>
    </izvorni_sadrzaj>
    <derivirana_varijabla naziv="DomainObject.Predmet.ProtuStrankaListNazivFormated_1">
      <item>J.A.M. TRANSPORT za prijevoz i usluge društvo s ograničenom odgovornošću</item>
    </derivirana_varijabla>
  </DomainObject.Predmet.ProtuStrankaListNazivFormated>
  <DomainObject.Predmet.ProtuStrankaListNazivFormatedOIB>
    <izvorni_sadrzaj>
      <item>J.A.M. TRANSPORT za prijevoz i usluge društvo s ograničenom odgovornošću, OIB 76854416443</item>
    </izvorni_sadrzaj>
    <derivirana_varijabla naziv="DomainObject.Predmet.ProtuStrankaListNazivFormatedOIB_1">
      <item>J.A.M. TRANSPORT za prijevoz i usluge društvo s ograničenom odgovornošću, OIB 76854416443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J.A.M. TRANSPORT za prijevoz i usluge društvo s ograničenom odgovornošću</izvorni_sadrzaj>
    <derivirana_varijabla naziv="DomainObject.Predmet.ProtustrankaIDrugi_1">J.A.M. TRANSPORT za prijevoz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J.A.M. TRANSPORT za prijevoz i usluge društvo s ograničenom odgovornošću, OIB 76854416443, Ive Tijardovića 24, 21000 Split</izvorni_sadrzaj>
    <derivirana_varijabla naziv="DomainObject.Predmet.ProtustrankaIDrugiAdressOIB_1">J.A.M. TRANSPORT za prijevoz i usluge društvo s ograničenom odgovornošću, OIB 76854416443, Ive Tijardovića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J.A.M. TRANSPORT za prijevoz i usluge društvo s ograničenom odgovornošću</item>
      <item>FINANCIJSKA AGENCIJA, RC SPLIT</item>
    </izvorni_sadrzaj>
    <derivirana_varijabla naziv="DomainObject.Predmet.SudioniciListNaziv_1">
      <item>J.A.M. TRANSPORT za prijevoz i usluge društvo s ograničenom odgovornošću</item>
      <item>FINANCIJSKA AGENCIJA, RC SPLIT</item>
    </derivirana_varijabla>
  </DomainObject.Predmet.SudioniciListNaziv>
  <DomainObject.Predmet.SudioniciListAdressOIB>
    <izvorni_sadrzaj>
      <item>J.A.M. TRANSPORT za prijevoz i usluge društvo s ograničenom odgovornošću, OIB 76854416443, Ive Tijardovića 24,21000 Split</item>
      <item>FINANCIJSKA AGENCIJA, RC SPLIT, OIB 85821130368, Mažuranićevo šetalište 24 b,21000 Split</item>
    </izvorni_sadrzaj>
    <derivirana_varijabla naziv="DomainObject.Predmet.SudioniciListAdressOIB_1">
      <item>J.A.M. TRANSPORT za prijevoz i usluge društvo s ograničenom odgovornošću, OIB 76854416443, Ive Tijardovića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76854416443</item>
      <item>, OIB 85821130368</item>
    </izvorni_sadrzaj>
    <derivirana_varijabla naziv="DomainObject.Predmet.SudioniciListNazivOIB_1">
      <item>, OIB 76854416443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FD327-F4C0-420D-A0EC-F9607543A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4034</properties:Characters>
  <properties:Lines>107</properties:Lines>
  <properties:Paragraphs>35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2016-03-29T07:50:00Z</cp:lastPrinted>
  <dcterms:modified xmlns:xsi="http://www.w3.org/2001/XMLSchema-instance" xsi:type="dcterms:W3CDTF">2016-03-29T07:50:00Z</dcterms:modified>
  <cp:revision>231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