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8ab0" w14:paraId="cef8ab0" w:rsidRDefault="00272887" w:rsidP="00272887" w:rsidR="00272887" w:rsidRPr="00B87308">
      <w:pPr>
        <w:pStyle w:val="Bezproreda"/>
        <w:jc w:val="both"/>
        <w15:collapsed w:val="false"/>
      </w:pPr>
      <w:bookmarkStart w:name="_GoBack" w:id="0"/>
      <w:bookmarkEnd w:id="0"/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</w:p>
    <w:p w:rsidRDefault="00272887" w:rsidP="00272887" w:rsidR="00272887" w:rsidRPr="00B87308">
      <w:r w:rsidRPr="00B87308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308">
        <w:t xml:space="preserve">       </w:t>
      </w:r>
      <w:r w:rsidRPr="00B87308">
        <w:rPr>
          <w:noProof/>
        </w:rPr>
        <w:t xml:space="preserve">                </w:t>
      </w:r>
    </w:p>
    <w:p w:rsidRDefault="00272887" w:rsidP="00272887" w:rsidR="00272887" w:rsidRPr="00B87308">
      <w:r w:rsidRPr="00B87308">
        <w:t>REPUBLIKA HRVATSKA</w:t>
      </w:r>
    </w:p>
    <w:p w:rsidRDefault="00272887" w:rsidP="00272887" w:rsidR="00272887" w:rsidRPr="00B87308">
      <w:r w:rsidRPr="00B87308">
        <w:t>TRGOVAČKI SUD U ZAGREBU</w:t>
      </w:r>
    </w:p>
    <w:p w:rsidRDefault="00272887" w:rsidP="00272887" w:rsidR="00272887" w:rsidRPr="00B87308">
      <w:r w:rsidRPr="00B87308">
        <w:t>Zagreb, Amruševa 2/II</w:t>
      </w:r>
    </w:p>
    <w:p w:rsidRDefault="00272887" w:rsidP="00272887" w:rsidR="00272887" w:rsidRPr="00B87308">
      <w:pPr>
        <w:pStyle w:val="Bezproreda"/>
        <w:jc w:val="center"/>
      </w:pPr>
    </w:p>
    <w:p w:rsidRDefault="00272887" w:rsidP="00272887" w:rsidR="00272887" w:rsidRPr="00B87308">
      <w:pPr>
        <w:pStyle w:val="Bezproreda"/>
        <w:jc w:val="center"/>
      </w:pPr>
      <w:r w:rsidRPr="00B87308">
        <w:t>R E P U B L I K A    H R V A T S K A</w:t>
      </w:r>
    </w:p>
    <w:p w:rsidRDefault="00272887" w:rsidP="00272887" w:rsidR="00272887" w:rsidRPr="00B87308">
      <w:pPr>
        <w:pStyle w:val="Bezproreda"/>
        <w:jc w:val="center"/>
      </w:pPr>
    </w:p>
    <w:p w:rsidRDefault="00272887" w:rsidP="00272887" w:rsidR="00272887" w:rsidRPr="00B87308">
      <w:pPr>
        <w:pStyle w:val="Bezproreda"/>
        <w:jc w:val="center"/>
      </w:pPr>
      <w:r w:rsidRPr="00B87308">
        <w:t>R J E Š E NJ E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ind w:firstLine="708"/>
        <w:jc w:val="both"/>
      </w:pPr>
      <w:r w:rsidRPr="00B87308">
        <w:t>Trgovački sud u Zagrebu po sucu toga suda Vesni Sremac Šoštar u stečajnom postupku otvorenim nad stečajnim dužnikom PZ PETROVA GORA u stečaju, Gvozd, Križnoga puta 6, OIB: 69602856930, dana 09. travnja 2018. godine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center"/>
      </w:pPr>
      <w:r w:rsidRPr="00B87308">
        <w:t>r i j e š i o    j e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ind w:firstLine="708"/>
        <w:jc w:val="both"/>
      </w:pPr>
      <w:r w:rsidRPr="00B87308">
        <w:t xml:space="preserve">Određuje se prodaja nekretnina u stečajnom postupku u vlasništvu stečajnog dužnika PZ PETROVA GORA u stečaju, Gvozd, Križnoga puta 6, OIB: 69602856930, uz odgovarajuću primjenu pravila o ovrsi nad nekretninama:  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6E2AE4" w:rsidR="00272887" w:rsidRPr="00B87308">
      <w:pPr>
        <w:pStyle w:val="Bezproreda"/>
        <w:ind w:firstLine="708"/>
        <w:jc w:val="both"/>
      </w:pPr>
      <w:r w:rsidRPr="00B87308">
        <w:t>Nekretnine u vlasništvu stečajnog dužnika s upisanim založnim pravom:</w:t>
      </w: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553 k.o. Bović, a koje se sastoje od katastarske čestice 743, oranice od 694 m2 radi osiguranja novčane tražbine za iznos od 2.500.000,00 kn</w:t>
      </w: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 xml:space="preserve">z. k. ul. 905 k.o. Bović, a koje se sastoje od katastarske čestice: </w:t>
      </w:r>
    </w:p>
    <w:p w:rsidRDefault="006E2AE4" w:rsidP="006E2AE4" w:rsidR="006E2AE4" w:rsidRPr="00B87308">
      <w:pPr>
        <w:pStyle w:val="Bezproreda"/>
        <w:ind w:left="708"/>
      </w:pPr>
      <w:r w:rsidRPr="00B87308">
        <w:t xml:space="preserve">258/2 </w:t>
      </w:r>
      <w:r w:rsidRPr="00B87308">
        <w:tab/>
      </w:r>
      <w:r w:rsidRPr="00B87308">
        <w:tab/>
        <w:t xml:space="preserve">oranica </w:t>
      </w:r>
      <w:r w:rsidRPr="00B87308">
        <w:tab/>
        <w:t>od 14843 m2</w:t>
      </w:r>
    </w:p>
    <w:p w:rsidRDefault="006E2AE4" w:rsidP="006E2AE4" w:rsidR="006E2AE4" w:rsidRPr="00B87308">
      <w:pPr>
        <w:pStyle w:val="Bezproreda"/>
        <w:ind w:left="708"/>
      </w:pPr>
      <w:r w:rsidRPr="00B87308">
        <w:t>259/2</w:t>
      </w:r>
      <w:r w:rsidRPr="00B87308">
        <w:tab/>
      </w:r>
      <w:r w:rsidRPr="00B87308">
        <w:tab/>
        <w:t xml:space="preserve">oranica </w:t>
      </w:r>
      <w:r w:rsidRPr="00B87308">
        <w:tab/>
        <w:t>od 1122 m2</w:t>
      </w:r>
    </w:p>
    <w:p w:rsidRDefault="006E2AE4" w:rsidP="006E2AE4" w:rsidR="006E2AE4" w:rsidRPr="00B87308">
      <w:pPr>
        <w:pStyle w:val="Bezproreda"/>
        <w:ind w:left="708"/>
      </w:pPr>
      <w:r w:rsidRPr="00B87308">
        <w:t>327</w:t>
      </w:r>
      <w:r w:rsidRPr="00B87308">
        <w:tab/>
      </w:r>
      <w:r w:rsidRPr="00B87308">
        <w:tab/>
        <w:t xml:space="preserve">oranica </w:t>
      </w:r>
      <w:r w:rsidRPr="00B87308">
        <w:tab/>
        <w:t>od 2471 m2</w:t>
      </w:r>
    </w:p>
    <w:p w:rsidRDefault="006E2AE4" w:rsidP="006E2AE4" w:rsidR="006E2AE4" w:rsidRPr="00B87308">
      <w:pPr>
        <w:pStyle w:val="Bezproreda"/>
        <w:ind w:left="708"/>
      </w:pPr>
      <w:r w:rsidRPr="00B87308">
        <w:t xml:space="preserve">341 </w:t>
      </w:r>
      <w:r w:rsidRPr="00B87308">
        <w:tab/>
      </w:r>
      <w:r w:rsidRPr="00B87308">
        <w:tab/>
        <w:t xml:space="preserve">voćnjak </w:t>
      </w:r>
      <w:r w:rsidRPr="00B87308">
        <w:tab/>
        <w:t>od 406 m2</w:t>
      </w:r>
    </w:p>
    <w:p w:rsidRDefault="006E2AE4" w:rsidP="006E2AE4" w:rsidR="006E2AE4" w:rsidRPr="00B87308">
      <w:pPr>
        <w:pStyle w:val="Bezproreda"/>
        <w:ind w:left="708"/>
      </w:pPr>
      <w:r w:rsidRPr="00B87308">
        <w:t>342</w:t>
      </w:r>
      <w:r w:rsidRPr="00B87308">
        <w:tab/>
      </w:r>
      <w:r w:rsidRPr="00B87308">
        <w:tab/>
        <w:t xml:space="preserve">oranica </w:t>
      </w:r>
      <w:r w:rsidRPr="00B87308">
        <w:tab/>
        <w:t>od 16174 m2</w:t>
      </w:r>
      <w:r w:rsidRPr="00B87308">
        <w:tab/>
        <w:t>radi osiguranja novčane tražbine za iznos od 2. 500.000,00 kn</w:t>
      </w:r>
    </w:p>
    <w:p w:rsidRDefault="006E2AE4" w:rsidP="006E2AE4" w:rsidR="006E2AE4" w:rsidRPr="00B87308">
      <w:pPr>
        <w:pStyle w:val="Bezproreda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 xml:space="preserve">z.k. ul. 555 k.o. Lasinjsko Dugo Selo, a koje se sastoji od katastarske čestice </w:t>
      </w:r>
    </w:p>
    <w:p w:rsidRDefault="006E2AE4" w:rsidP="006E2AE4" w:rsidR="006E2AE4" w:rsidRPr="00B87308">
      <w:pPr>
        <w:pStyle w:val="Bezproreda"/>
        <w:ind w:left="708"/>
      </w:pPr>
      <w:r w:rsidRPr="00B87308">
        <w:t>96/4</w:t>
      </w:r>
      <w:r w:rsidRPr="00B87308">
        <w:tab/>
      </w:r>
      <w:r w:rsidRPr="00B87308">
        <w:tab/>
        <w:t xml:space="preserve">oranica </w:t>
      </w:r>
      <w:r w:rsidRPr="00B87308">
        <w:tab/>
        <w:t>od 4597 m2</w:t>
      </w:r>
    </w:p>
    <w:p w:rsidRDefault="006E2AE4" w:rsidP="006E2AE4" w:rsidR="006E2AE4" w:rsidRPr="00B87308">
      <w:pPr>
        <w:pStyle w:val="Bezproreda"/>
        <w:ind w:left="708"/>
      </w:pPr>
      <w:r w:rsidRPr="00B87308">
        <w:t>126/11</w:t>
      </w:r>
      <w:r w:rsidRPr="00B87308">
        <w:tab/>
      </w:r>
      <w:r w:rsidRPr="00B87308">
        <w:tab/>
        <w:t xml:space="preserve">oranica </w:t>
      </w:r>
      <w:r w:rsidRPr="00B87308">
        <w:tab/>
        <w:t>od 7355 m2</w:t>
      </w:r>
    </w:p>
    <w:p w:rsidRDefault="006E2AE4" w:rsidP="006E2AE4" w:rsidR="006E2AE4" w:rsidRPr="00B87308">
      <w:pPr>
        <w:pStyle w:val="Bezproreda"/>
        <w:ind w:left="708"/>
      </w:pPr>
      <w:r w:rsidRPr="00B87308">
        <w:t>126/13</w:t>
      </w:r>
      <w:r w:rsidRPr="00B87308">
        <w:tab/>
      </w:r>
      <w:r w:rsidRPr="00B87308">
        <w:tab/>
        <w:t xml:space="preserve">pašnjak </w:t>
      </w:r>
      <w:r w:rsidRPr="00B87308">
        <w:tab/>
        <w:t>od 741 m2</w:t>
      </w:r>
    </w:p>
    <w:p w:rsidRDefault="006E2AE4" w:rsidP="006E2AE4" w:rsidR="006E2AE4" w:rsidRPr="00B87308">
      <w:pPr>
        <w:pStyle w:val="Bezproreda"/>
        <w:ind w:left="708"/>
      </w:pPr>
      <w:r w:rsidRPr="00B87308">
        <w:t>126/36</w:t>
      </w:r>
      <w:r w:rsidRPr="00B87308">
        <w:tab/>
      </w:r>
      <w:r w:rsidRPr="00B87308">
        <w:tab/>
        <w:t xml:space="preserve">šuma </w:t>
      </w:r>
      <w:r w:rsidRPr="00B87308">
        <w:tab/>
      </w:r>
      <w:r w:rsidRPr="00B87308">
        <w:tab/>
        <w:t>od 6122 m2</w:t>
      </w:r>
    </w:p>
    <w:p w:rsidRDefault="006E2AE4" w:rsidP="006E2AE4" w:rsidR="006E2AE4" w:rsidRPr="00B87308">
      <w:pPr>
        <w:pStyle w:val="Bezproreda"/>
        <w:ind w:left="708"/>
      </w:pPr>
      <w:r w:rsidRPr="00B87308">
        <w:t>126/46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3280 m2</w:t>
      </w:r>
    </w:p>
    <w:p w:rsidRDefault="006E2AE4" w:rsidP="006E2AE4" w:rsidR="006E2AE4" w:rsidRPr="00B87308">
      <w:pPr>
        <w:pStyle w:val="Bezproreda"/>
        <w:ind w:left="708"/>
      </w:pPr>
      <w:r w:rsidRPr="00B87308">
        <w:t>126/59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126 m2</w:t>
      </w:r>
    </w:p>
    <w:p w:rsidRDefault="006E2AE4" w:rsidP="006E2AE4" w:rsidR="006E2AE4" w:rsidRPr="00B87308">
      <w:pPr>
        <w:pStyle w:val="Bezproreda"/>
        <w:ind w:left="708"/>
      </w:pPr>
      <w:r w:rsidRPr="00B87308">
        <w:t>1474/155</w:t>
      </w:r>
      <w:r w:rsidRPr="00B87308">
        <w:tab/>
        <w:t>šuma</w:t>
      </w:r>
      <w:r w:rsidRPr="00B87308">
        <w:tab/>
      </w:r>
      <w:r w:rsidRPr="00B87308">
        <w:tab/>
        <w:t>od 7837 m2</w:t>
      </w:r>
    </w:p>
    <w:p w:rsidRDefault="006E2AE4" w:rsidP="006E2AE4" w:rsidR="006E2AE4" w:rsidRPr="00B87308">
      <w:pPr>
        <w:pStyle w:val="Bezproreda"/>
        <w:ind w:left="708"/>
      </w:pPr>
      <w:r w:rsidRPr="00B87308">
        <w:t>1474/156</w:t>
      </w:r>
      <w:r w:rsidRPr="00B87308">
        <w:tab/>
        <w:t>šuma</w:t>
      </w:r>
      <w:r w:rsidRPr="00B87308">
        <w:tab/>
      </w:r>
      <w:r w:rsidRPr="00B87308">
        <w:tab/>
        <w:t>od 1248 m2 radi osiguranja novčane tražbine za iznos od 2. 500.000,00 kn</w:t>
      </w:r>
    </w:p>
    <w:p w:rsidRDefault="006E2AE4" w:rsidP="006E2AE4" w:rsidR="006E2AE4" w:rsidRPr="00B87308">
      <w:pPr>
        <w:pStyle w:val="Bezproreda"/>
        <w:ind w:left="708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 ul. 926 k.o. Bović, a koje se sastoje od katastarske čestice :</w:t>
      </w:r>
    </w:p>
    <w:p w:rsidRDefault="006E2AE4" w:rsidP="006E2AE4" w:rsidR="006E2AE4" w:rsidRPr="00B87308">
      <w:pPr>
        <w:pStyle w:val="Bezproreda"/>
        <w:ind w:left="720"/>
      </w:pPr>
      <w:r w:rsidRPr="00B87308">
        <w:t>264/1</w:t>
      </w:r>
      <w:r w:rsidRPr="00B87308">
        <w:tab/>
      </w:r>
      <w:r w:rsidRPr="00B87308">
        <w:tab/>
        <w:t xml:space="preserve">oranica </w:t>
      </w:r>
      <w:r w:rsidRPr="00B87308">
        <w:tab/>
        <w:t>od 2697 m2</w:t>
      </w:r>
    </w:p>
    <w:p w:rsidRDefault="006E2AE4" w:rsidP="006E2AE4" w:rsidR="006E2AE4" w:rsidRPr="00B87308">
      <w:pPr>
        <w:pStyle w:val="Bezproreda"/>
        <w:ind w:left="720"/>
      </w:pPr>
      <w:r w:rsidRPr="00B87308">
        <w:t>273/1</w:t>
      </w:r>
      <w:r w:rsidRPr="00B87308">
        <w:tab/>
      </w:r>
      <w:r w:rsidRPr="00B87308">
        <w:tab/>
        <w:t xml:space="preserve">oranica </w:t>
      </w:r>
      <w:r w:rsidRPr="00B87308">
        <w:tab/>
        <w:t>od 4053 m2</w:t>
      </w:r>
    </w:p>
    <w:p w:rsidRDefault="006E2AE4" w:rsidP="006E2AE4" w:rsidR="006E2AE4" w:rsidRPr="00B87308">
      <w:pPr>
        <w:pStyle w:val="Bezproreda"/>
        <w:ind w:left="720"/>
      </w:pPr>
      <w:r w:rsidRPr="00B87308">
        <w:t>274/1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1730 m2</w:t>
      </w:r>
    </w:p>
    <w:p w:rsidRDefault="006E2AE4" w:rsidP="006E2AE4" w:rsidR="006E2AE4" w:rsidRPr="00B87308">
      <w:pPr>
        <w:pStyle w:val="Bezproreda"/>
        <w:ind w:left="720"/>
      </w:pPr>
      <w:r w:rsidRPr="00B87308">
        <w:lastRenderedPageBreak/>
        <w:t>282/1</w:t>
      </w:r>
      <w:r w:rsidRPr="00B87308">
        <w:tab/>
      </w:r>
      <w:r w:rsidRPr="00B87308">
        <w:tab/>
        <w:t xml:space="preserve">oranica </w:t>
      </w:r>
      <w:r w:rsidRPr="00B87308">
        <w:tab/>
        <w:t>od 4377 m2</w:t>
      </w:r>
    </w:p>
    <w:p w:rsidRDefault="006E2AE4" w:rsidP="006E2AE4" w:rsidR="006E2AE4" w:rsidRPr="00B87308">
      <w:pPr>
        <w:pStyle w:val="Bezproreda"/>
        <w:ind w:left="720"/>
      </w:pPr>
      <w:r w:rsidRPr="00B87308">
        <w:t>283/1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8607 m2</w:t>
      </w:r>
    </w:p>
    <w:p w:rsidRDefault="006E2AE4" w:rsidP="006E2AE4" w:rsidR="006E2AE4" w:rsidRPr="00B87308">
      <w:pPr>
        <w:pStyle w:val="Bezproreda"/>
        <w:ind w:left="720"/>
      </w:pPr>
      <w:r w:rsidRPr="00B87308">
        <w:t>284</w:t>
      </w:r>
      <w:r w:rsidRPr="00B87308">
        <w:tab/>
      </w:r>
      <w:r w:rsidRPr="00B87308">
        <w:tab/>
        <w:t xml:space="preserve">oranica </w:t>
      </w:r>
      <w:r w:rsidRPr="00B87308">
        <w:tab/>
        <w:t>od 5269 m2</w:t>
      </w:r>
    </w:p>
    <w:p w:rsidRDefault="006E2AE4" w:rsidP="006E2AE4" w:rsidR="006E2AE4" w:rsidRPr="00B87308">
      <w:pPr>
        <w:pStyle w:val="Bezproreda"/>
        <w:ind w:left="720"/>
      </w:pPr>
      <w:r w:rsidRPr="00B87308">
        <w:t>287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662 m2</w:t>
      </w:r>
    </w:p>
    <w:p w:rsidRDefault="006E2AE4" w:rsidP="006E2AE4" w:rsidR="006E2AE4" w:rsidRPr="00B87308">
      <w:pPr>
        <w:pStyle w:val="Bezproreda"/>
        <w:ind w:left="720"/>
      </w:pPr>
      <w:r w:rsidRPr="00B87308">
        <w:t>315</w:t>
      </w:r>
      <w:r w:rsidRPr="00B87308">
        <w:tab/>
      </w:r>
      <w:r w:rsidRPr="00B87308">
        <w:tab/>
        <w:t xml:space="preserve">oranica </w:t>
      </w:r>
      <w:r w:rsidRPr="00B87308">
        <w:tab/>
        <w:t>od 2158 m2 radi osiguranja novčane tražbine za iznos od 2.500.000,00 kn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556 k.o.  Lasinjsko Dugo Selo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96/7</w:t>
      </w:r>
      <w:r w:rsidRPr="00B87308">
        <w:tab/>
      </w:r>
      <w:r w:rsidRPr="00B87308">
        <w:tab/>
        <w:t xml:space="preserve">oranica </w:t>
      </w:r>
      <w:r w:rsidRPr="00B87308">
        <w:tab/>
        <w:t>od 6593 m2</w:t>
      </w:r>
    </w:p>
    <w:p w:rsidRDefault="006E2AE4" w:rsidP="006E2AE4" w:rsidR="006E2AE4" w:rsidRPr="00B87308">
      <w:pPr>
        <w:pStyle w:val="Bezproreda"/>
        <w:ind w:left="720"/>
      </w:pPr>
      <w:r w:rsidRPr="00B87308">
        <w:t>126/6</w:t>
      </w:r>
      <w:r w:rsidRPr="00B87308">
        <w:tab/>
      </w:r>
      <w:r w:rsidRPr="00B87308">
        <w:tab/>
        <w:t xml:space="preserve">oranica </w:t>
      </w:r>
      <w:r w:rsidRPr="00B87308">
        <w:tab/>
        <w:t>od 5327 m2 radi osiguranja novčane tražbine za iznos od 2.500.000,00 kn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ind w:left="720"/>
      </w:pPr>
      <w:r w:rsidRPr="00B87308">
        <w:t xml:space="preserve">z.k. ul. 583 k.o. Lasinjsko Dugo Selo a koje se sastoje od katastarske čestice </w:t>
      </w:r>
    </w:p>
    <w:p w:rsidRDefault="006E2AE4" w:rsidP="006E2AE4" w:rsidR="006E2AE4" w:rsidRPr="00B87308">
      <w:pPr>
        <w:pStyle w:val="Bezproreda"/>
        <w:ind w:left="720"/>
      </w:pPr>
      <w:r w:rsidRPr="00B87308">
        <w:t>1404/2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21231 m2</w:t>
      </w:r>
    </w:p>
    <w:p w:rsidRDefault="006E2AE4" w:rsidP="006E2AE4" w:rsidR="006E2AE4" w:rsidRPr="00B87308">
      <w:pPr>
        <w:pStyle w:val="Bezproreda"/>
        <w:ind w:left="720"/>
      </w:pPr>
      <w:r w:rsidRPr="00B87308">
        <w:t>1419</w:t>
      </w:r>
      <w:r w:rsidRPr="00B87308">
        <w:tab/>
      </w:r>
      <w:r w:rsidRPr="00B87308">
        <w:tab/>
        <w:t xml:space="preserve">oranica </w:t>
      </w:r>
      <w:r w:rsidRPr="00B87308">
        <w:tab/>
        <w:t>od 1302 m2 radi osiguranja novčane tražbine za iznos od 2.500.000,00 kn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 xml:space="preserve">z.k. ul. 596 k.o Lastinjsko Dugo Selo, a koje se sastoje od katastarske čestice </w:t>
      </w:r>
    </w:p>
    <w:p w:rsidRDefault="006E2AE4" w:rsidP="006E2AE4" w:rsidR="006E2AE4" w:rsidRPr="00B87308">
      <w:pPr>
        <w:pStyle w:val="Bezproreda"/>
        <w:ind w:left="720"/>
      </w:pPr>
      <w:r w:rsidRPr="00B87308">
        <w:t>889/13</w:t>
      </w:r>
      <w:r w:rsidRPr="00B87308">
        <w:tab/>
      </w:r>
      <w:r w:rsidRPr="00B87308">
        <w:tab/>
        <w:t xml:space="preserve">oranica </w:t>
      </w:r>
      <w:r w:rsidRPr="00B87308">
        <w:tab/>
        <w:t>od 1259 m2</w:t>
      </w:r>
    </w:p>
    <w:p w:rsidRDefault="006E2AE4" w:rsidP="006E2AE4" w:rsidR="006E2AE4" w:rsidRPr="00B87308">
      <w:pPr>
        <w:pStyle w:val="Bezproreda"/>
        <w:ind w:left="720"/>
      </w:pPr>
      <w:r w:rsidRPr="00B87308">
        <w:t>889/24</w:t>
      </w:r>
      <w:r w:rsidRPr="00B87308">
        <w:tab/>
      </w:r>
      <w:r w:rsidRPr="00B87308">
        <w:tab/>
        <w:t xml:space="preserve">oranica </w:t>
      </w:r>
      <w:r w:rsidRPr="00B87308">
        <w:tab/>
        <w:t>od 2410 m2</w:t>
      </w:r>
    </w:p>
    <w:p w:rsidRDefault="006E2AE4" w:rsidP="006E2AE4" w:rsidR="006E2AE4" w:rsidRPr="00B87308">
      <w:pPr>
        <w:pStyle w:val="Bezproreda"/>
        <w:ind w:left="720"/>
      </w:pPr>
      <w:r w:rsidRPr="00B87308">
        <w:t>912/1</w:t>
      </w:r>
      <w:r w:rsidRPr="00B87308">
        <w:tab/>
      </w:r>
      <w:r w:rsidRPr="00B87308">
        <w:tab/>
        <w:t xml:space="preserve">oranica </w:t>
      </w:r>
      <w:r w:rsidRPr="00B87308">
        <w:tab/>
        <w:t>od 3043 m2</w:t>
      </w:r>
    </w:p>
    <w:p w:rsidRDefault="006E2AE4" w:rsidP="006E2AE4" w:rsidR="006E2AE4" w:rsidRPr="00B87308">
      <w:pPr>
        <w:pStyle w:val="Bezproreda"/>
        <w:ind w:left="720"/>
      </w:pPr>
      <w:r w:rsidRPr="00B87308">
        <w:t>1018/4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331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 xml:space="preserve">z.k ul. 640 k.o Lastinjsko Dugo Selo, a koje se sastoje od katastarske čestice </w:t>
      </w:r>
    </w:p>
    <w:p w:rsidRDefault="006E2AE4" w:rsidP="006E2AE4" w:rsidR="006E2AE4" w:rsidRPr="00B87308">
      <w:pPr>
        <w:pStyle w:val="Bezproreda"/>
        <w:ind w:left="720"/>
      </w:pPr>
      <w:r w:rsidRPr="00B87308">
        <w:t>68/50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14721 m2</w:t>
      </w:r>
    </w:p>
    <w:p w:rsidRDefault="006E2AE4" w:rsidP="006E2AE4" w:rsidR="006E2AE4" w:rsidRPr="00B87308">
      <w:pPr>
        <w:pStyle w:val="Bezproreda"/>
        <w:ind w:left="720"/>
      </w:pPr>
      <w:r w:rsidRPr="00B87308">
        <w:t>95/26</w:t>
      </w:r>
      <w:r w:rsidRPr="00B87308">
        <w:tab/>
      </w:r>
      <w:r w:rsidRPr="00B87308">
        <w:tab/>
        <w:t>pašnjak</w:t>
      </w:r>
      <w:r w:rsidRPr="00B87308">
        <w:tab/>
        <w:t>od 13559 m2</w:t>
      </w:r>
    </w:p>
    <w:p w:rsidRDefault="006E2AE4" w:rsidP="006E2AE4" w:rsidR="006E2AE4" w:rsidRPr="00B87308">
      <w:pPr>
        <w:pStyle w:val="Bezproreda"/>
        <w:ind w:left="720"/>
      </w:pPr>
      <w:r w:rsidRPr="00B87308">
        <w:t>126/58</w:t>
      </w:r>
      <w:r w:rsidRPr="00B87308">
        <w:tab/>
      </w:r>
      <w:r w:rsidRPr="00B87308">
        <w:tab/>
        <w:t xml:space="preserve">livada </w:t>
      </w:r>
      <w:r w:rsidRPr="00B87308">
        <w:tab/>
      </w:r>
      <w:r w:rsidRPr="00B87308">
        <w:tab/>
        <w:t>od 716 m2</w:t>
      </w:r>
    </w:p>
    <w:p w:rsidRDefault="006E2AE4" w:rsidP="006E2AE4" w:rsidR="006E2AE4" w:rsidRPr="00B87308">
      <w:pPr>
        <w:pStyle w:val="Bezproreda"/>
        <w:ind w:left="720"/>
      </w:pPr>
      <w:r w:rsidRPr="00B87308">
        <w:t>229/18</w:t>
      </w:r>
      <w:r w:rsidRPr="00B87308">
        <w:tab/>
      </w:r>
      <w:r w:rsidRPr="00B87308">
        <w:tab/>
        <w:t xml:space="preserve">livada </w:t>
      </w:r>
      <w:r w:rsidRPr="00B87308">
        <w:tab/>
      </w:r>
      <w:r w:rsidRPr="00B87308">
        <w:tab/>
        <w:t>od 191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 xml:space="preserve">z.k ul. 657 k.o Lastinjsko Dugo Selo, a koje se sastoje od katastarske čestice </w:t>
      </w:r>
    </w:p>
    <w:p w:rsidRDefault="006E2AE4" w:rsidP="006E2AE4" w:rsidR="006E2AE4" w:rsidRPr="00B87308">
      <w:pPr>
        <w:pStyle w:val="Bezproreda"/>
        <w:ind w:left="720"/>
      </w:pPr>
      <w:r w:rsidRPr="00B87308">
        <w:t>96/31</w:t>
      </w:r>
      <w:r w:rsidRPr="00B87308">
        <w:tab/>
      </w:r>
      <w:r w:rsidRPr="00B87308">
        <w:tab/>
        <w:t xml:space="preserve">pašnjak </w:t>
      </w:r>
      <w:r w:rsidRPr="00B87308">
        <w:tab/>
        <w:t>od 2557 m2</w:t>
      </w:r>
    </w:p>
    <w:p w:rsidRDefault="006E2AE4" w:rsidP="006E2AE4" w:rsidR="006E2AE4" w:rsidRPr="00B87308">
      <w:pPr>
        <w:pStyle w:val="Bezproreda"/>
        <w:ind w:left="720"/>
      </w:pPr>
      <w:r w:rsidRPr="00B87308">
        <w:t>96/33</w:t>
      </w:r>
      <w:r w:rsidRPr="00B87308">
        <w:tab/>
      </w:r>
      <w:r w:rsidRPr="00B87308">
        <w:tab/>
        <w:t xml:space="preserve">šuma </w:t>
      </w:r>
      <w:r w:rsidRPr="00B87308">
        <w:tab/>
      </w:r>
      <w:r w:rsidRPr="00B87308">
        <w:tab/>
        <w:t>od 6654 m2</w:t>
      </w:r>
    </w:p>
    <w:p w:rsidRDefault="006E2AE4" w:rsidP="006E2AE4" w:rsidR="006E2AE4" w:rsidRPr="00B87308">
      <w:pPr>
        <w:pStyle w:val="Bezproreda"/>
        <w:ind w:left="720"/>
      </w:pPr>
      <w:r w:rsidRPr="00B87308">
        <w:t>96/33</w:t>
      </w:r>
      <w:r w:rsidRPr="00B87308">
        <w:tab/>
      </w:r>
      <w:r w:rsidRPr="00B87308">
        <w:tab/>
        <w:t>pašnjak</w:t>
      </w:r>
      <w:r w:rsidRPr="00B87308">
        <w:tab/>
        <w:t>od 1248 m2</w:t>
      </w:r>
    </w:p>
    <w:p w:rsidRDefault="006E2AE4" w:rsidP="006E2AE4" w:rsidR="006E2AE4" w:rsidRPr="00B87308">
      <w:pPr>
        <w:pStyle w:val="Bezproreda"/>
        <w:ind w:left="720"/>
      </w:pPr>
      <w:r w:rsidRPr="00B87308">
        <w:t>126/35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3866 m2</w:t>
      </w:r>
    </w:p>
    <w:p w:rsidRDefault="006E2AE4" w:rsidP="006E2AE4" w:rsidR="006E2AE4" w:rsidRPr="00B87308">
      <w:pPr>
        <w:pStyle w:val="Bezproreda"/>
        <w:ind w:left="720"/>
      </w:pPr>
      <w:r w:rsidRPr="00B87308">
        <w:t>126/52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2651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 ul. 684 k.o Lastinjsko Dugo Selo,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106</w:t>
      </w:r>
      <w:r w:rsidRPr="00B87308">
        <w:tab/>
      </w:r>
      <w:r w:rsidRPr="00B87308">
        <w:tab/>
        <w:t>pašnjak</w:t>
      </w:r>
      <w:r w:rsidRPr="00B87308">
        <w:tab/>
        <w:t>od 5877 m2</w:t>
      </w:r>
    </w:p>
    <w:p w:rsidRDefault="006E2AE4" w:rsidP="006E2AE4" w:rsidR="006E2AE4" w:rsidRPr="00B87308">
      <w:pPr>
        <w:pStyle w:val="Bezproreda"/>
        <w:ind w:left="720"/>
      </w:pPr>
      <w:r w:rsidRPr="00B87308">
        <w:t>107</w:t>
      </w:r>
      <w:r w:rsidRPr="00B87308">
        <w:tab/>
      </w:r>
      <w:r w:rsidRPr="00B87308">
        <w:tab/>
        <w:t>pašnjak</w:t>
      </w:r>
      <w:r w:rsidRPr="00B87308">
        <w:tab/>
        <w:t>od 162 m2</w:t>
      </w:r>
    </w:p>
    <w:p w:rsidRDefault="006E2AE4" w:rsidP="006E2AE4" w:rsidR="006E2AE4" w:rsidRPr="00B87308">
      <w:pPr>
        <w:pStyle w:val="Bezproreda"/>
        <w:ind w:left="720"/>
      </w:pPr>
      <w:r w:rsidRPr="00B87308">
        <w:t>126/25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6309 m2</w:t>
      </w:r>
    </w:p>
    <w:p w:rsidRDefault="006E2AE4" w:rsidP="006E2AE4" w:rsidR="006E2AE4" w:rsidRPr="00B87308">
      <w:pPr>
        <w:pStyle w:val="Bezproreda"/>
        <w:ind w:left="720"/>
      </w:pPr>
      <w:r w:rsidRPr="00B87308">
        <w:t>145/1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2813 m2</w:t>
      </w:r>
    </w:p>
    <w:p w:rsidRDefault="006E2AE4" w:rsidP="006E2AE4" w:rsidR="006E2AE4" w:rsidRPr="00B87308">
      <w:pPr>
        <w:pStyle w:val="Bezproreda"/>
        <w:ind w:left="720"/>
      </w:pPr>
      <w:r w:rsidRPr="00B87308">
        <w:t>145/2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2464 m2</w:t>
      </w:r>
    </w:p>
    <w:p w:rsidRDefault="006E2AE4" w:rsidP="006E2AE4" w:rsidR="006E2AE4" w:rsidRPr="00B87308">
      <w:pPr>
        <w:pStyle w:val="Bezproreda"/>
        <w:ind w:left="720"/>
      </w:pPr>
      <w:r w:rsidRPr="00B87308">
        <w:t>148</w:t>
      </w:r>
      <w:r w:rsidRPr="00B87308">
        <w:tab/>
      </w:r>
      <w:r w:rsidRPr="00B87308">
        <w:tab/>
        <w:t>pašnjak</w:t>
      </w:r>
      <w:r w:rsidRPr="00B87308">
        <w:tab/>
        <w:t>od 2000 m2</w:t>
      </w:r>
    </w:p>
    <w:p w:rsidRDefault="006E2AE4" w:rsidP="006E2AE4" w:rsidR="006E2AE4" w:rsidRPr="00B87308">
      <w:pPr>
        <w:pStyle w:val="Bezproreda"/>
        <w:ind w:left="720"/>
      </w:pPr>
      <w:r w:rsidRPr="00B87308">
        <w:t>1474/122</w:t>
      </w:r>
      <w:r w:rsidRPr="00B87308">
        <w:tab/>
        <w:t>pašnjak</w:t>
      </w:r>
      <w:r w:rsidRPr="00B87308">
        <w:tab/>
        <w:t>od 13297 m2</w:t>
      </w:r>
    </w:p>
    <w:p w:rsidRDefault="006E2AE4" w:rsidP="006E2AE4" w:rsidR="006E2AE4" w:rsidRPr="00B87308">
      <w:pPr>
        <w:pStyle w:val="Bezproreda"/>
        <w:ind w:left="720"/>
      </w:pPr>
      <w:r w:rsidRPr="00B87308">
        <w:t>1474/140</w:t>
      </w:r>
      <w:r w:rsidRPr="00B87308">
        <w:tab/>
        <w:t>šuma</w:t>
      </w:r>
      <w:r w:rsidRPr="00B87308">
        <w:tab/>
      </w:r>
      <w:r w:rsidRPr="00B87308">
        <w:tab/>
        <w:t>od 514 m2</w:t>
      </w:r>
    </w:p>
    <w:p w:rsidRDefault="006E2AE4" w:rsidP="006E2AE4" w:rsidR="006E2AE4" w:rsidRPr="00B87308">
      <w:pPr>
        <w:pStyle w:val="Bezproreda"/>
        <w:ind w:left="720"/>
      </w:pPr>
      <w:r w:rsidRPr="00B87308">
        <w:t>1474/161</w:t>
      </w:r>
      <w:r w:rsidRPr="00B87308">
        <w:tab/>
        <w:t>šuma</w:t>
      </w:r>
      <w:r w:rsidRPr="00B87308">
        <w:tab/>
      </w:r>
      <w:r w:rsidRPr="00B87308">
        <w:tab/>
        <w:t>od 5294 m2</w:t>
      </w:r>
    </w:p>
    <w:p w:rsidRDefault="006E2AE4" w:rsidP="006E2AE4" w:rsidR="006E2AE4" w:rsidRPr="00B87308">
      <w:pPr>
        <w:pStyle w:val="Bezproreda"/>
        <w:ind w:left="720"/>
      </w:pPr>
      <w:r w:rsidRPr="00B87308">
        <w:lastRenderedPageBreak/>
        <w:t>1474/181</w:t>
      </w:r>
      <w:r w:rsidRPr="00B87308">
        <w:tab/>
        <w:t>šuma</w:t>
      </w:r>
      <w:r w:rsidRPr="00B87308">
        <w:tab/>
      </w:r>
      <w:r w:rsidRPr="00B87308">
        <w:tab/>
        <w:t>od 15609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69  k.o. Lastinjsko Dugo Selo,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810/1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 xml:space="preserve">od 694 m2 </w:t>
      </w:r>
      <w:r w:rsidRPr="00B87308">
        <w:tab/>
      </w:r>
    </w:p>
    <w:p w:rsidRDefault="006E2AE4" w:rsidP="006E2AE4" w:rsidR="006E2AE4" w:rsidRPr="00B87308">
      <w:pPr>
        <w:pStyle w:val="Bezproreda"/>
        <w:ind w:left="720"/>
      </w:pPr>
      <w:r w:rsidRPr="00B87308">
        <w:t>876/3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309 m2</w:t>
      </w:r>
    </w:p>
    <w:p w:rsidRDefault="006E2AE4" w:rsidP="006E2AE4" w:rsidR="006E2AE4" w:rsidRPr="00B87308">
      <w:pPr>
        <w:pStyle w:val="Bezproreda"/>
        <w:ind w:left="720"/>
      </w:pPr>
      <w:r w:rsidRPr="00B87308">
        <w:t>980/2</w:t>
      </w:r>
      <w:r w:rsidRPr="00B87308">
        <w:tab/>
      </w:r>
      <w:r w:rsidRPr="00B87308">
        <w:tab/>
        <w:t>pašnjak</w:t>
      </w:r>
      <w:r w:rsidRPr="00B87308">
        <w:tab/>
        <w:t>od 766 m2</w:t>
      </w:r>
    </w:p>
    <w:p w:rsidRDefault="006E2AE4" w:rsidP="006E2AE4" w:rsidR="006E2AE4" w:rsidRPr="00B87308">
      <w:pPr>
        <w:pStyle w:val="Bezproreda"/>
        <w:ind w:left="720"/>
      </w:pPr>
      <w:r w:rsidRPr="00B87308">
        <w:t>1099/2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1000 m2</w:t>
      </w:r>
    </w:p>
    <w:p w:rsidRDefault="006E2AE4" w:rsidP="006E2AE4" w:rsidR="006E2AE4" w:rsidRPr="00B87308">
      <w:pPr>
        <w:pStyle w:val="Bezproreda"/>
        <w:ind w:left="720"/>
      </w:pPr>
      <w:r w:rsidRPr="00B87308">
        <w:t>1099/7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629 m2</w:t>
      </w:r>
    </w:p>
    <w:p w:rsidRDefault="006E2AE4" w:rsidP="006E2AE4" w:rsidR="006E2AE4" w:rsidRPr="00B87308">
      <w:pPr>
        <w:pStyle w:val="Bezproreda"/>
        <w:ind w:left="720"/>
      </w:pPr>
      <w:r w:rsidRPr="00B87308">
        <w:t>1142/1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1316 m2</w:t>
      </w:r>
    </w:p>
    <w:p w:rsidRDefault="006E2AE4" w:rsidP="006E2AE4" w:rsidR="006E2AE4" w:rsidRPr="00B87308">
      <w:pPr>
        <w:pStyle w:val="Bezproreda"/>
        <w:ind w:left="720"/>
      </w:pPr>
      <w:r w:rsidRPr="00B87308">
        <w:t>1146/ 1</w:t>
      </w:r>
      <w:r w:rsidRPr="00B87308">
        <w:tab/>
        <w:t>pašnjak</w:t>
      </w:r>
      <w:r w:rsidRPr="00B87308">
        <w:tab/>
        <w:t>od 2582 m2</w:t>
      </w:r>
    </w:p>
    <w:p w:rsidRDefault="006E2AE4" w:rsidP="006E2AE4" w:rsidR="006E2AE4" w:rsidRPr="00B87308">
      <w:pPr>
        <w:pStyle w:val="Bezproreda"/>
        <w:ind w:left="720"/>
      </w:pPr>
      <w:r w:rsidRPr="00B87308">
        <w:t>1210/1</w:t>
      </w:r>
      <w:r w:rsidRPr="00B87308">
        <w:tab/>
      </w:r>
      <w:r w:rsidRPr="00B87308">
        <w:tab/>
        <w:t>pašnjak</w:t>
      </w:r>
      <w:r w:rsidRPr="00B87308">
        <w:tab/>
        <w:t>od 4370 m2</w:t>
      </w:r>
    </w:p>
    <w:p w:rsidRDefault="006E2AE4" w:rsidP="006E2AE4" w:rsidR="006E2AE4" w:rsidRPr="00B87308">
      <w:pPr>
        <w:pStyle w:val="Bezproreda"/>
        <w:ind w:left="720"/>
      </w:pPr>
      <w:r w:rsidRPr="00B87308">
        <w:t>1404/7</w:t>
      </w:r>
      <w:r w:rsidRPr="00B87308">
        <w:tab/>
      </w:r>
      <w:r w:rsidRPr="00B87308">
        <w:tab/>
        <w:t>pašnjak</w:t>
      </w:r>
      <w:r w:rsidRPr="00B87308">
        <w:tab/>
        <w:t>od 15289m2</w:t>
      </w:r>
    </w:p>
    <w:p w:rsidRDefault="006E2AE4" w:rsidP="006E2AE4" w:rsidR="006E2AE4" w:rsidRPr="00B87308">
      <w:pPr>
        <w:pStyle w:val="Bezproreda"/>
        <w:ind w:left="720"/>
      </w:pPr>
      <w:r w:rsidRPr="00B87308">
        <w:t>1404/11</w:t>
      </w:r>
      <w:r w:rsidRPr="00B87308">
        <w:tab/>
        <w:t>pašnjak</w:t>
      </w:r>
      <w:r w:rsidRPr="00B87308">
        <w:tab/>
        <w:t>od 4787 m2</w:t>
      </w:r>
    </w:p>
    <w:p w:rsidRDefault="006E2AE4" w:rsidP="006E2AE4" w:rsidR="006E2AE4" w:rsidRPr="00B87308">
      <w:pPr>
        <w:pStyle w:val="Bezproreda"/>
        <w:ind w:left="720"/>
      </w:pPr>
      <w:r w:rsidRPr="00B87308">
        <w:t>1404/18</w:t>
      </w:r>
      <w:r w:rsidRPr="00B87308">
        <w:tab/>
        <w:t>šuma</w:t>
      </w:r>
      <w:r w:rsidRPr="00B87308">
        <w:tab/>
      </w:r>
      <w:r w:rsidRPr="00B87308">
        <w:tab/>
        <w:t>od 191 m2</w:t>
      </w:r>
    </w:p>
    <w:p w:rsidRDefault="006E2AE4" w:rsidP="006E2AE4" w:rsidR="006E2AE4" w:rsidRPr="00B87308">
      <w:pPr>
        <w:pStyle w:val="Bezproreda"/>
        <w:ind w:left="720"/>
      </w:pPr>
      <w:r w:rsidRPr="00B87308">
        <w:t>1474/32</w:t>
      </w:r>
      <w:r w:rsidRPr="00B87308">
        <w:tab/>
        <w:t>šuma</w:t>
      </w:r>
      <w:r w:rsidRPr="00B87308">
        <w:tab/>
      </w:r>
      <w:r w:rsidRPr="00B87308">
        <w:tab/>
        <w:t>od 7197 m2</w:t>
      </w:r>
    </w:p>
    <w:p w:rsidRDefault="006E2AE4" w:rsidP="006E2AE4" w:rsidR="006E2AE4" w:rsidRPr="00B87308">
      <w:pPr>
        <w:pStyle w:val="Bezproreda"/>
        <w:ind w:left="720"/>
      </w:pPr>
      <w:r w:rsidRPr="00B87308">
        <w:t>1474/199</w:t>
      </w:r>
      <w:r w:rsidRPr="00B87308">
        <w:tab/>
        <w:t>šuma</w:t>
      </w:r>
      <w:r w:rsidRPr="00B87308">
        <w:tab/>
      </w:r>
      <w:r w:rsidRPr="00B87308">
        <w:tab/>
        <w:t>od 9686 m2</w:t>
      </w:r>
    </w:p>
    <w:p w:rsidRDefault="006E2AE4" w:rsidP="006E2AE4" w:rsidR="006E2AE4" w:rsidRPr="00B87308">
      <w:pPr>
        <w:pStyle w:val="Bezproreda"/>
        <w:ind w:left="720"/>
      </w:pPr>
      <w:r w:rsidRPr="00B87308">
        <w:t>1474/229</w:t>
      </w:r>
      <w:r w:rsidRPr="00B87308">
        <w:tab/>
        <w:t>šuma</w:t>
      </w:r>
      <w:r w:rsidRPr="00B87308">
        <w:tab/>
      </w:r>
      <w:r w:rsidRPr="00B87308">
        <w:tab/>
        <w:t>od 12664 m2</w:t>
      </w:r>
    </w:p>
    <w:p w:rsidRDefault="006E2AE4" w:rsidP="006E2AE4" w:rsidR="006E2AE4" w:rsidRPr="00B87308">
      <w:pPr>
        <w:pStyle w:val="Bezproreda"/>
        <w:ind w:left="720"/>
      </w:pPr>
      <w:r w:rsidRPr="00B87308">
        <w:t>1474/255</w:t>
      </w:r>
      <w:r w:rsidRPr="00B87308">
        <w:tab/>
        <w:t>šuma</w:t>
      </w:r>
      <w:r w:rsidRPr="00B87308">
        <w:tab/>
      </w:r>
      <w:r w:rsidRPr="00B87308">
        <w:tab/>
        <w:t>od 1176 m2</w:t>
      </w:r>
    </w:p>
    <w:p w:rsidRDefault="006E2AE4" w:rsidP="006E2AE4" w:rsidR="006E2AE4" w:rsidRPr="00B87308">
      <w:pPr>
        <w:pStyle w:val="Bezproreda"/>
        <w:ind w:left="720"/>
      </w:pPr>
      <w:r w:rsidRPr="00B87308">
        <w:t>1474/261</w:t>
      </w:r>
      <w:r w:rsidRPr="00B87308">
        <w:tab/>
        <w:t>pašnjak</w:t>
      </w:r>
      <w:r w:rsidRPr="00B87308">
        <w:tab/>
        <w:t>od 514 m2</w:t>
      </w:r>
    </w:p>
    <w:p w:rsidRDefault="006E2AE4" w:rsidP="006E2AE4" w:rsidR="006E2AE4" w:rsidRPr="00B87308">
      <w:pPr>
        <w:pStyle w:val="Bezproreda"/>
        <w:ind w:left="720"/>
      </w:pPr>
      <w:r w:rsidRPr="00B87308">
        <w:t>1526/1</w:t>
      </w:r>
      <w:r w:rsidRPr="00B87308">
        <w:tab/>
      </w:r>
      <w:r w:rsidRPr="00B87308">
        <w:tab/>
        <w:t>put</w:t>
      </w:r>
      <w:r w:rsidRPr="00B87308">
        <w:tab/>
      </w:r>
      <w:r w:rsidRPr="00B87308">
        <w:tab/>
        <w:t>od 277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  <w:r w:rsidRPr="00B87308">
        <w:t xml:space="preserve"> </w:t>
      </w: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778  k.o. Lastinjsko Dugo Selo,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68/99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5740 m2</w:t>
      </w: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849  k.o. Lastinjsko Dugo Selo,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981/2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2791 m2</w:t>
      </w:r>
    </w:p>
    <w:p w:rsidRDefault="006E2AE4" w:rsidP="006E2AE4" w:rsidR="006E2AE4" w:rsidRPr="00B87308">
      <w:pPr>
        <w:pStyle w:val="Bezproreda"/>
        <w:ind w:left="720"/>
      </w:pPr>
      <w:r w:rsidRPr="00B87308">
        <w:t>1286/1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1205 m2</w:t>
      </w:r>
    </w:p>
    <w:p w:rsidRDefault="006E2AE4" w:rsidP="006E2AE4" w:rsidR="006E2AE4" w:rsidRPr="00B87308">
      <w:pPr>
        <w:pStyle w:val="Bezproreda"/>
        <w:ind w:left="720"/>
      </w:pPr>
      <w:r w:rsidRPr="00B87308">
        <w:t>1380</w:t>
      </w:r>
      <w:r w:rsidRPr="00B87308">
        <w:tab/>
      </w:r>
      <w:r w:rsidRPr="00B87308">
        <w:tab/>
        <w:t>pašnjak</w:t>
      </w:r>
      <w:r w:rsidRPr="00B87308">
        <w:tab/>
        <w:t>od 2388 m2</w:t>
      </w:r>
    </w:p>
    <w:p w:rsidRDefault="006E2AE4" w:rsidP="006E2AE4" w:rsidR="006E2AE4" w:rsidRPr="00B87308">
      <w:pPr>
        <w:pStyle w:val="Bezproreda"/>
        <w:ind w:left="720"/>
      </w:pPr>
      <w:r w:rsidRPr="00B87308">
        <w:t>1388/8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2313 m2</w:t>
      </w:r>
    </w:p>
    <w:p w:rsidRDefault="006E2AE4" w:rsidP="006E2AE4" w:rsidR="006E2AE4" w:rsidRPr="00B87308">
      <w:pPr>
        <w:pStyle w:val="Bezproreda"/>
        <w:ind w:left="720"/>
      </w:pPr>
      <w:r w:rsidRPr="00B87308">
        <w:t>1388/12</w:t>
      </w:r>
      <w:r w:rsidRPr="00B87308">
        <w:tab/>
        <w:t>oranica</w:t>
      </w:r>
      <w:r w:rsidRPr="00B87308">
        <w:tab/>
      </w:r>
      <w:r w:rsidRPr="00B87308">
        <w:tab/>
        <w:t>od 3913 m2</w:t>
      </w:r>
    </w:p>
    <w:p w:rsidRDefault="006E2AE4" w:rsidP="006E2AE4" w:rsidR="006E2AE4" w:rsidRPr="00B87308">
      <w:pPr>
        <w:pStyle w:val="Bezproreda"/>
        <w:ind w:left="720"/>
      </w:pPr>
      <w:r w:rsidRPr="00B87308">
        <w:t>1390/3</w:t>
      </w:r>
      <w:r w:rsidRPr="00B87308">
        <w:tab/>
      </w:r>
      <w:r w:rsidRPr="00B87308">
        <w:tab/>
        <w:t xml:space="preserve">šuma </w:t>
      </w:r>
      <w:r w:rsidRPr="00B87308">
        <w:tab/>
      </w:r>
      <w:r w:rsidRPr="00B87308">
        <w:tab/>
        <w:t>od 1424 m2</w:t>
      </w:r>
    </w:p>
    <w:p w:rsidRDefault="006E2AE4" w:rsidP="006E2AE4" w:rsidR="006E2AE4" w:rsidRPr="00B87308">
      <w:pPr>
        <w:pStyle w:val="Bezproreda"/>
        <w:ind w:left="720"/>
      </w:pPr>
      <w:r w:rsidRPr="00B87308">
        <w:t>1403</w:t>
      </w:r>
      <w:r w:rsidRPr="00B87308">
        <w:tab/>
      </w:r>
      <w:r w:rsidRPr="00B87308">
        <w:tab/>
        <w:t>pašnjak</w:t>
      </w:r>
      <w:r w:rsidRPr="00B87308">
        <w:tab/>
        <w:t>od 1421 m2</w:t>
      </w:r>
    </w:p>
    <w:p w:rsidRDefault="006E2AE4" w:rsidP="006E2AE4" w:rsidR="006E2AE4" w:rsidRPr="00B87308">
      <w:pPr>
        <w:pStyle w:val="Bezproreda"/>
        <w:ind w:left="720"/>
      </w:pPr>
      <w:r w:rsidRPr="00B87308">
        <w:t>1410</w:t>
      </w:r>
      <w:r w:rsidRPr="00B87308">
        <w:tab/>
      </w:r>
      <w:r w:rsidRPr="00B87308">
        <w:tab/>
        <w:t>pašnjak</w:t>
      </w:r>
      <w:r w:rsidRPr="00B87308">
        <w:tab/>
        <w:t>od 1406 m2</w:t>
      </w:r>
    </w:p>
    <w:p w:rsidRDefault="006E2AE4" w:rsidP="006E2AE4" w:rsidR="006E2AE4" w:rsidRPr="00B87308">
      <w:pPr>
        <w:pStyle w:val="Bezproreda"/>
        <w:ind w:left="720"/>
      </w:pPr>
      <w:r w:rsidRPr="00B87308">
        <w:t>1474/36</w:t>
      </w:r>
      <w:r w:rsidRPr="00B87308">
        <w:tab/>
        <w:t>oranica</w:t>
      </w:r>
      <w:r w:rsidRPr="00B87308">
        <w:tab/>
      </w:r>
      <w:r w:rsidRPr="00B87308">
        <w:tab/>
        <w:t>od 4240 m2</w:t>
      </w:r>
    </w:p>
    <w:p w:rsidRDefault="006E2AE4" w:rsidP="006E2AE4" w:rsidR="006E2AE4" w:rsidRPr="00B87308">
      <w:pPr>
        <w:pStyle w:val="Bezproreda"/>
        <w:ind w:left="720"/>
      </w:pPr>
      <w:r w:rsidRPr="00B87308">
        <w:t>1474/39</w:t>
      </w:r>
      <w:r w:rsidRPr="00B87308">
        <w:tab/>
        <w:t>oranica</w:t>
      </w:r>
      <w:r w:rsidRPr="00B87308">
        <w:tab/>
      </w:r>
      <w:r w:rsidRPr="00B87308">
        <w:tab/>
        <w:t>od 4989 m2</w:t>
      </w:r>
    </w:p>
    <w:p w:rsidRDefault="006E2AE4" w:rsidP="006E2AE4" w:rsidR="006E2AE4" w:rsidRPr="00B87308">
      <w:pPr>
        <w:pStyle w:val="Bezproreda"/>
        <w:ind w:left="720"/>
      </w:pPr>
      <w:r w:rsidRPr="00B87308">
        <w:t>1474/42</w:t>
      </w:r>
      <w:r w:rsidRPr="00B87308">
        <w:tab/>
        <w:t>oranica</w:t>
      </w:r>
      <w:r w:rsidRPr="00B87308">
        <w:tab/>
      </w:r>
      <w:r w:rsidRPr="00B87308">
        <w:tab/>
        <w:t>od 1208 m2</w:t>
      </w:r>
    </w:p>
    <w:p w:rsidRDefault="006E2AE4" w:rsidP="006E2AE4" w:rsidR="006E2AE4" w:rsidRPr="00B87308">
      <w:pPr>
        <w:pStyle w:val="Bezproreda"/>
        <w:ind w:left="720"/>
      </w:pPr>
      <w:r w:rsidRPr="00B87308">
        <w:t>1474/44</w:t>
      </w:r>
      <w:r w:rsidRPr="00B87308">
        <w:tab/>
        <w:t>oranica</w:t>
      </w:r>
      <w:r w:rsidRPr="00B87308">
        <w:tab/>
      </w:r>
      <w:r w:rsidRPr="00B87308">
        <w:tab/>
        <w:t>od 15092 m2</w:t>
      </w:r>
    </w:p>
    <w:p w:rsidRDefault="006E2AE4" w:rsidP="006E2AE4" w:rsidR="006E2AE4" w:rsidRPr="00B87308">
      <w:pPr>
        <w:pStyle w:val="Bezproreda"/>
        <w:ind w:left="720"/>
      </w:pPr>
      <w:r w:rsidRPr="00B87308">
        <w:t>1474/48</w:t>
      </w:r>
      <w:r w:rsidRPr="00B87308">
        <w:tab/>
        <w:t>oranica</w:t>
      </w:r>
      <w:r w:rsidRPr="00B87308">
        <w:tab/>
      </w:r>
      <w:r w:rsidRPr="00B87308">
        <w:tab/>
        <w:t>od 4147 m2</w:t>
      </w:r>
    </w:p>
    <w:p w:rsidRDefault="006E2AE4" w:rsidP="006E2AE4" w:rsidR="006E2AE4" w:rsidRPr="00B87308">
      <w:pPr>
        <w:pStyle w:val="Bezproreda"/>
        <w:ind w:left="720"/>
      </w:pPr>
      <w:r w:rsidRPr="00B87308">
        <w:t>1474/55</w:t>
      </w:r>
      <w:r w:rsidRPr="00B87308">
        <w:tab/>
        <w:t>oranica</w:t>
      </w:r>
      <w:r w:rsidRPr="00B87308">
        <w:tab/>
      </w:r>
      <w:r w:rsidRPr="00B87308">
        <w:tab/>
        <w:t>od 4755 m2</w:t>
      </w:r>
    </w:p>
    <w:p w:rsidRDefault="006E2AE4" w:rsidP="006E2AE4" w:rsidR="006E2AE4" w:rsidRPr="00B87308">
      <w:pPr>
        <w:pStyle w:val="Bezproreda"/>
        <w:ind w:left="720"/>
      </w:pPr>
      <w:r w:rsidRPr="00B87308">
        <w:t>1474/101</w:t>
      </w:r>
      <w:r w:rsidRPr="00B87308">
        <w:tab/>
        <w:t>pašnjak</w:t>
      </w:r>
      <w:r w:rsidRPr="00B87308">
        <w:tab/>
        <w:t>od 1806 m2</w:t>
      </w:r>
    </w:p>
    <w:p w:rsidRDefault="006E2AE4" w:rsidP="006E2AE4" w:rsidR="006E2AE4" w:rsidRPr="00B87308">
      <w:pPr>
        <w:pStyle w:val="Bezproreda"/>
        <w:ind w:left="720"/>
      </w:pPr>
      <w:r w:rsidRPr="00B87308">
        <w:t>1474/102</w:t>
      </w:r>
      <w:r w:rsidRPr="00B87308">
        <w:tab/>
        <w:t>oranica</w:t>
      </w:r>
      <w:r w:rsidRPr="00B87308">
        <w:tab/>
      </w:r>
      <w:r w:rsidRPr="00B87308">
        <w:tab/>
        <w:t>od 9161 m2</w:t>
      </w:r>
    </w:p>
    <w:p w:rsidRDefault="006E2AE4" w:rsidP="006E2AE4" w:rsidR="006E2AE4" w:rsidRPr="00B87308">
      <w:pPr>
        <w:pStyle w:val="Bezproreda"/>
        <w:ind w:left="720"/>
      </w:pPr>
      <w:r w:rsidRPr="00B87308">
        <w:t>1474/129</w:t>
      </w:r>
      <w:r w:rsidRPr="00B87308">
        <w:tab/>
        <w:t xml:space="preserve">livada </w:t>
      </w:r>
      <w:r w:rsidRPr="00B87308">
        <w:tab/>
      </w:r>
      <w:r w:rsidRPr="00B87308">
        <w:tab/>
        <w:t>od 791 m2 radi osiguranja novčane tražbine za iznos od 2.500.000,00 kn,</w:t>
      </w:r>
    </w:p>
    <w:p w:rsidRDefault="006E2AE4" w:rsidP="006E2AE4" w:rsidR="006E2AE4" w:rsidRPr="00B87308">
      <w:pPr>
        <w:pStyle w:val="Bezproreda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857  k.o. Lastinjsko Dugo Selo,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1379</w:t>
      </w:r>
      <w:r w:rsidRPr="00B87308">
        <w:tab/>
      </w:r>
      <w:r w:rsidRPr="00B87308">
        <w:tab/>
        <w:t xml:space="preserve">oranica </w:t>
      </w:r>
      <w:r w:rsidRPr="00B87308">
        <w:tab/>
        <w:t>od 3298 m2</w:t>
      </w:r>
    </w:p>
    <w:p w:rsidRDefault="006E2AE4" w:rsidP="006E2AE4" w:rsidR="006E2AE4" w:rsidRPr="00B87308">
      <w:pPr>
        <w:pStyle w:val="Bezproreda"/>
        <w:ind w:left="720"/>
      </w:pPr>
      <w:r w:rsidRPr="00B87308">
        <w:t>1474/12</w:t>
      </w:r>
      <w:r w:rsidRPr="00B87308">
        <w:tab/>
        <w:t xml:space="preserve">oranica </w:t>
      </w:r>
      <w:r w:rsidRPr="00B87308">
        <w:tab/>
        <w:t>od 13574 m2</w:t>
      </w:r>
    </w:p>
    <w:p w:rsidRDefault="006E2AE4" w:rsidP="006E2AE4" w:rsidR="006E2AE4" w:rsidRPr="00B87308">
      <w:pPr>
        <w:pStyle w:val="Bezproreda"/>
        <w:ind w:left="720"/>
      </w:pPr>
      <w:r w:rsidRPr="00B87308">
        <w:t>1474/146</w:t>
      </w:r>
      <w:r w:rsidRPr="00B87308">
        <w:tab/>
        <w:t>šuma</w:t>
      </w:r>
      <w:r w:rsidRPr="00B87308">
        <w:tab/>
      </w:r>
      <w:r w:rsidRPr="00B87308">
        <w:tab/>
        <w:t>od 2309 m2</w:t>
      </w:r>
    </w:p>
    <w:p w:rsidRDefault="006E2AE4" w:rsidP="006E2AE4" w:rsidR="006E2AE4" w:rsidRPr="00B87308">
      <w:pPr>
        <w:pStyle w:val="Bezproreda"/>
        <w:ind w:left="720"/>
      </w:pPr>
      <w:r w:rsidRPr="00B87308">
        <w:t>1474/149</w:t>
      </w:r>
      <w:r w:rsidRPr="00B87308">
        <w:tab/>
        <w:t>pašnjak</w:t>
      </w:r>
      <w:r w:rsidRPr="00B87308">
        <w:tab/>
        <w:t>od 1435 m2</w:t>
      </w:r>
    </w:p>
    <w:p w:rsidRDefault="006E2AE4" w:rsidP="006E2AE4" w:rsidR="006E2AE4" w:rsidRPr="00B87308">
      <w:pPr>
        <w:pStyle w:val="Bezproreda"/>
        <w:ind w:left="720"/>
      </w:pPr>
      <w:r w:rsidRPr="00B87308">
        <w:lastRenderedPageBreak/>
        <w:t>1474/152</w:t>
      </w:r>
      <w:r w:rsidRPr="00B87308">
        <w:tab/>
        <w:t>pašnjak</w:t>
      </w:r>
      <w:r w:rsidRPr="00B87308">
        <w:tab/>
        <w:t>od 219 m2</w:t>
      </w:r>
    </w:p>
    <w:p w:rsidRDefault="006E2AE4" w:rsidP="006E2AE4" w:rsidR="006E2AE4" w:rsidRPr="00B87308">
      <w:pPr>
        <w:pStyle w:val="Bezproreda"/>
        <w:ind w:left="720"/>
      </w:pPr>
      <w:r w:rsidRPr="00B87308">
        <w:t>1474/157</w:t>
      </w:r>
      <w:r w:rsidRPr="00B87308">
        <w:tab/>
        <w:t>šuma</w:t>
      </w:r>
      <w:r w:rsidRPr="00B87308">
        <w:tab/>
      </w:r>
      <w:r w:rsidRPr="00B87308">
        <w:tab/>
        <w:t>od 12132 m2</w:t>
      </w:r>
      <w:r w:rsidRPr="00B87308">
        <w:tab/>
      </w:r>
      <w:r w:rsidRPr="00B87308">
        <w:tab/>
      </w:r>
    </w:p>
    <w:p w:rsidRDefault="006E2AE4" w:rsidP="006E2AE4" w:rsidR="006E2AE4" w:rsidRPr="00B87308">
      <w:pPr>
        <w:pStyle w:val="Bezproreda"/>
        <w:ind w:left="720"/>
      </w:pPr>
      <w:r w:rsidRPr="00B87308">
        <w:t>1474/168</w:t>
      </w:r>
      <w:r w:rsidRPr="00B87308">
        <w:tab/>
        <w:t>šuma</w:t>
      </w:r>
      <w:r w:rsidRPr="00B87308">
        <w:tab/>
      </w:r>
      <w:r w:rsidRPr="00B87308">
        <w:tab/>
        <w:t>od 2733 m2</w:t>
      </w:r>
    </w:p>
    <w:p w:rsidRDefault="006E2AE4" w:rsidP="006E2AE4" w:rsidR="006E2AE4" w:rsidRPr="00B87308">
      <w:pPr>
        <w:pStyle w:val="Bezproreda"/>
        <w:ind w:left="720"/>
      </w:pPr>
      <w:r w:rsidRPr="00B87308">
        <w:t>1474/169</w:t>
      </w:r>
      <w:r w:rsidRPr="00B87308">
        <w:tab/>
        <w:t>šuma</w:t>
      </w:r>
      <w:r w:rsidRPr="00B87308">
        <w:tab/>
      </w:r>
      <w:r w:rsidRPr="00B87308">
        <w:tab/>
        <w:t>od 10581 m2</w:t>
      </w:r>
    </w:p>
    <w:p w:rsidRDefault="006E2AE4" w:rsidP="006E2AE4" w:rsidR="006E2AE4" w:rsidRPr="00B87308">
      <w:pPr>
        <w:pStyle w:val="Bezproreda"/>
        <w:ind w:left="720"/>
      </w:pPr>
      <w:r w:rsidRPr="00B87308">
        <w:t>1474/170</w:t>
      </w:r>
      <w:r w:rsidRPr="00B87308">
        <w:tab/>
        <w:t>oranica</w:t>
      </w:r>
      <w:r w:rsidRPr="00B87308">
        <w:tab/>
      </w:r>
      <w:r w:rsidRPr="00B87308">
        <w:tab/>
        <w:t>od 2823 m2 radi osiguranja novčane tražbine za iznos od 2.500.000,00 kn,</w:t>
      </w:r>
    </w:p>
    <w:p w:rsidRDefault="006E2AE4" w:rsidP="006E2AE4" w:rsidR="006E2AE4" w:rsidRPr="00B87308">
      <w:pPr>
        <w:pStyle w:val="Bezproreda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1517  k.o. Pješčanica,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K60</w:t>
      </w:r>
      <w:r w:rsidRPr="00B87308">
        <w:tab/>
        <w:t xml:space="preserve">        kuća i dvorište</w:t>
      </w:r>
      <w:r w:rsidRPr="00B87308">
        <w:tab/>
        <w:t>od 709 m2</w:t>
      </w:r>
    </w:p>
    <w:p w:rsidRDefault="006E2AE4" w:rsidP="006E2AE4" w:rsidR="006E2AE4" w:rsidRPr="00B87308">
      <w:pPr>
        <w:pStyle w:val="Bezproreda"/>
        <w:ind w:left="720"/>
      </w:pPr>
      <w:r w:rsidRPr="00B87308">
        <w:t>1232/24</w:t>
      </w:r>
      <w:r w:rsidRPr="00B87308">
        <w:tab/>
        <w:t xml:space="preserve">šuma </w:t>
      </w:r>
      <w:r w:rsidRPr="00B87308">
        <w:tab/>
      </w:r>
      <w:r w:rsidRPr="00B87308">
        <w:tab/>
        <w:t>od 10427 m2</w:t>
      </w:r>
    </w:p>
    <w:p w:rsidRDefault="006E2AE4" w:rsidP="006E2AE4" w:rsidR="006E2AE4" w:rsidRPr="00B87308">
      <w:pPr>
        <w:pStyle w:val="Bezproreda"/>
        <w:ind w:left="720"/>
      </w:pPr>
      <w:r w:rsidRPr="00B87308">
        <w:tab/>
      </w:r>
      <w:r w:rsidRPr="00B87308">
        <w:tab/>
        <w:t>pašnjak</w:t>
      </w:r>
      <w:r w:rsidRPr="00B87308">
        <w:tab/>
        <w:t>od 4751 m2</w:t>
      </w:r>
    </w:p>
    <w:p w:rsidRDefault="006E2AE4" w:rsidP="006E2AE4" w:rsidR="006E2AE4" w:rsidRPr="00B87308">
      <w:pPr>
        <w:pStyle w:val="Bezproreda"/>
        <w:ind w:left="720"/>
      </w:pPr>
      <w:r w:rsidRPr="00B87308">
        <w:t>1232/25</w:t>
      </w:r>
      <w:r w:rsidRPr="00B87308">
        <w:tab/>
        <w:t>pašnjak</w:t>
      </w:r>
      <w:r w:rsidRPr="00B87308">
        <w:tab/>
        <w:t>od 331 m2</w:t>
      </w:r>
    </w:p>
    <w:p w:rsidRDefault="006E2AE4" w:rsidP="006E2AE4" w:rsidR="006E2AE4" w:rsidRPr="00B87308">
      <w:pPr>
        <w:pStyle w:val="Bezproreda"/>
        <w:ind w:left="720"/>
      </w:pPr>
      <w:r w:rsidRPr="00B87308">
        <w:t>1325</w:t>
      </w:r>
      <w:r w:rsidRPr="00B87308">
        <w:tab/>
      </w:r>
      <w:r w:rsidRPr="00B87308">
        <w:tab/>
        <w:t>voćnjak</w:t>
      </w:r>
      <w:r w:rsidRPr="00B87308">
        <w:tab/>
        <w:t>od 529 m2</w:t>
      </w:r>
    </w:p>
    <w:p w:rsidRDefault="006E2AE4" w:rsidP="006E2AE4" w:rsidR="006E2AE4" w:rsidRPr="00B87308">
      <w:pPr>
        <w:pStyle w:val="Bezproreda"/>
        <w:ind w:left="720"/>
      </w:pPr>
      <w:r w:rsidRPr="00B87308">
        <w:t>1326</w:t>
      </w:r>
      <w:r w:rsidRPr="00B87308">
        <w:tab/>
      </w:r>
      <w:r w:rsidRPr="00B87308">
        <w:tab/>
        <w:t>voćnjak</w:t>
      </w:r>
      <w:r w:rsidRPr="00B87308">
        <w:tab/>
        <w:t>od 3010 m2</w:t>
      </w:r>
    </w:p>
    <w:p w:rsidRDefault="006E2AE4" w:rsidP="006E2AE4" w:rsidR="006E2AE4" w:rsidRPr="00B87308">
      <w:pPr>
        <w:pStyle w:val="Bezproreda"/>
        <w:ind w:left="720"/>
      </w:pPr>
      <w:r w:rsidRPr="00B87308">
        <w:t>1327</w:t>
      </w:r>
      <w:r w:rsidRPr="00B87308">
        <w:tab/>
      </w:r>
      <w:r w:rsidRPr="00B87308">
        <w:tab/>
        <w:t>voćnjak</w:t>
      </w:r>
      <w:r w:rsidRPr="00B87308">
        <w:tab/>
        <w:t>od 115 m2</w:t>
      </w:r>
    </w:p>
    <w:p w:rsidRDefault="006E2AE4" w:rsidP="006E2AE4" w:rsidR="006E2AE4" w:rsidRPr="00B87308">
      <w:pPr>
        <w:pStyle w:val="Bezproreda"/>
        <w:ind w:left="720"/>
      </w:pPr>
      <w:r w:rsidRPr="00B87308">
        <w:t>1328</w:t>
      </w:r>
      <w:r w:rsidRPr="00B87308">
        <w:tab/>
      </w:r>
      <w:r w:rsidRPr="00B87308">
        <w:tab/>
        <w:t>voćnjak</w:t>
      </w:r>
      <w:r w:rsidRPr="00B87308">
        <w:tab/>
        <w:t>od 104 m2</w:t>
      </w:r>
    </w:p>
    <w:p w:rsidRDefault="006E2AE4" w:rsidP="006E2AE4" w:rsidR="006E2AE4" w:rsidRPr="00B87308">
      <w:pPr>
        <w:pStyle w:val="Bezproreda"/>
        <w:ind w:left="720"/>
      </w:pPr>
      <w:r w:rsidRPr="00B87308">
        <w:t>1339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410 m2</w:t>
      </w:r>
    </w:p>
    <w:p w:rsidRDefault="006E2AE4" w:rsidP="006E2AE4" w:rsidR="006E2AE4" w:rsidRPr="00B87308">
      <w:pPr>
        <w:pStyle w:val="Bezproreda"/>
        <w:ind w:left="720"/>
      </w:pPr>
      <w:r w:rsidRPr="00B87308">
        <w:t>1466/2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1392 m2</w:t>
      </w:r>
    </w:p>
    <w:p w:rsidRDefault="006E2AE4" w:rsidP="006E2AE4" w:rsidR="006E2AE4" w:rsidRPr="00B87308">
      <w:pPr>
        <w:pStyle w:val="Bezproreda"/>
        <w:ind w:left="720"/>
      </w:pPr>
      <w:r w:rsidRPr="00B87308">
        <w:t>1468/3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1964 m2</w:t>
      </w:r>
    </w:p>
    <w:p w:rsidRDefault="006E2AE4" w:rsidP="006E2AE4" w:rsidR="006E2AE4" w:rsidRPr="00B87308">
      <w:pPr>
        <w:pStyle w:val="Bezproreda"/>
        <w:ind w:left="720"/>
      </w:pPr>
      <w:r w:rsidRPr="00B87308">
        <w:t>1468/4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3543 m2</w:t>
      </w:r>
    </w:p>
    <w:p w:rsidRDefault="006E2AE4" w:rsidP="006E2AE4" w:rsidR="006E2AE4" w:rsidRPr="00B87308">
      <w:pPr>
        <w:pStyle w:val="Bezproreda"/>
        <w:ind w:left="720"/>
      </w:pPr>
      <w:r w:rsidRPr="00B87308">
        <w:t>1468/5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2849 m2</w:t>
      </w:r>
    </w:p>
    <w:p w:rsidRDefault="006E2AE4" w:rsidP="006E2AE4" w:rsidR="006E2AE4" w:rsidRPr="00B87308">
      <w:pPr>
        <w:pStyle w:val="Bezproreda"/>
        <w:ind w:left="720"/>
      </w:pPr>
      <w:r w:rsidRPr="00B87308">
        <w:t>1468/7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3363 m2</w:t>
      </w:r>
    </w:p>
    <w:p w:rsidRDefault="006E2AE4" w:rsidP="006E2AE4" w:rsidR="006E2AE4" w:rsidRPr="00B87308">
      <w:pPr>
        <w:pStyle w:val="Bezproreda"/>
        <w:ind w:left="720"/>
      </w:pPr>
      <w:r w:rsidRPr="00B87308">
        <w:t>1471/2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730 m2</w:t>
      </w:r>
    </w:p>
    <w:p w:rsidRDefault="006E2AE4" w:rsidP="006E2AE4" w:rsidR="006E2AE4" w:rsidRPr="00B87308">
      <w:pPr>
        <w:pStyle w:val="Bezproreda"/>
        <w:ind w:left="720"/>
      </w:pPr>
      <w:r w:rsidRPr="00B87308">
        <w:t>1526/7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3363 m3</w:t>
      </w:r>
    </w:p>
    <w:p w:rsidRDefault="006E2AE4" w:rsidP="006E2AE4" w:rsidR="006E2AE4" w:rsidRPr="00B87308">
      <w:pPr>
        <w:pStyle w:val="Bezproreda"/>
        <w:ind w:left="720"/>
      </w:pPr>
      <w:r w:rsidRPr="00B87308">
        <w:t>1526/18</w:t>
      </w:r>
      <w:r w:rsidRPr="00B87308">
        <w:tab/>
        <w:t>oranica</w:t>
      </w:r>
      <w:r w:rsidRPr="00B87308">
        <w:tab/>
      </w:r>
      <w:r w:rsidRPr="00B87308">
        <w:tab/>
        <w:t>od 3122 m2</w:t>
      </w:r>
    </w:p>
    <w:p w:rsidRDefault="006E2AE4" w:rsidP="006E2AE4" w:rsidR="006E2AE4" w:rsidRPr="00B87308">
      <w:pPr>
        <w:pStyle w:val="Bezproreda"/>
        <w:ind w:left="720"/>
      </w:pPr>
      <w:r w:rsidRPr="00B87308">
        <w:t>1635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3129 m2</w:t>
      </w:r>
    </w:p>
    <w:p w:rsidRDefault="006E2AE4" w:rsidP="006E2AE4" w:rsidR="006E2AE4" w:rsidRPr="00B87308">
      <w:pPr>
        <w:pStyle w:val="Bezproreda"/>
        <w:ind w:left="720"/>
      </w:pPr>
      <w:r w:rsidRPr="00B87308">
        <w:t>1890/1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1176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  <w:r w:rsidRPr="00B87308">
        <w:tab/>
      </w:r>
      <w:r w:rsidRPr="00B87308">
        <w:tab/>
      </w: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590  k.o. Stipan,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329/1</w:t>
      </w:r>
      <w:r w:rsidRPr="00B87308">
        <w:tab/>
      </w:r>
      <w:r w:rsidRPr="00B87308">
        <w:tab/>
        <w:t xml:space="preserve">pašnjak </w:t>
      </w:r>
      <w:r w:rsidRPr="00B87308">
        <w:tab/>
        <w:t>od 4136 m2</w:t>
      </w:r>
    </w:p>
    <w:p w:rsidRDefault="006E2AE4" w:rsidP="006E2AE4" w:rsidR="006E2AE4" w:rsidRPr="00B87308">
      <w:pPr>
        <w:pStyle w:val="Bezproreda"/>
        <w:ind w:left="720"/>
      </w:pPr>
      <w:r w:rsidRPr="00B87308">
        <w:t>500/4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4690 m2</w:t>
      </w:r>
    </w:p>
    <w:p w:rsidRDefault="006E2AE4" w:rsidP="006E2AE4" w:rsidR="006E2AE4" w:rsidRPr="00B87308">
      <w:pPr>
        <w:pStyle w:val="Bezproreda"/>
        <w:ind w:left="720"/>
      </w:pPr>
      <w:r w:rsidRPr="00B87308">
        <w:t>500/38</w:t>
      </w:r>
      <w:r w:rsidRPr="00B87308">
        <w:tab/>
      </w:r>
      <w:r w:rsidRPr="00B87308">
        <w:tab/>
        <w:t>vinograd i</w:t>
      </w:r>
      <w:r w:rsidRPr="00B87308">
        <w:tab/>
        <w:t>od 4266 m2</w:t>
      </w:r>
    </w:p>
    <w:p w:rsidRDefault="006E2AE4" w:rsidP="006E2AE4" w:rsidR="006E2AE4" w:rsidRPr="00B87308">
      <w:pPr>
        <w:pStyle w:val="Bezproreda"/>
        <w:ind w:left="720"/>
      </w:pPr>
      <w:r w:rsidRPr="00B87308">
        <w:tab/>
      </w:r>
      <w:r w:rsidRPr="00B87308">
        <w:tab/>
        <w:t>oranica</w:t>
      </w:r>
      <w:r w:rsidRPr="00B87308">
        <w:tab/>
      </w:r>
      <w:r w:rsidRPr="00B87308">
        <w:tab/>
      </w:r>
    </w:p>
    <w:p w:rsidRDefault="006E2AE4" w:rsidP="006E2AE4" w:rsidR="006E2AE4" w:rsidRPr="00B87308">
      <w:pPr>
        <w:pStyle w:val="Bezproreda"/>
        <w:ind w:left="720"/>
      </w:pPr>
      <w:r w:rsidRPr="00B87308">
        <w:t>574</w:t>
      </w:r>
      <w:r w:rsidRPr="00B87308">
        <w:tab/>
      </w:r>
      <w:r w:rsidRPr="00B87308">
        <w:tab/>
        <w:t xml:space="preserve">livada </w:t>
      </w:r>
      <w:r w:rsidRPr="00B87308">
        <w:tab/>
      </w:r>
      <w:r w:rsidRPr="00B87308">
        <w:tab/>
        <w:t>od 1104 m2</w:t>
      </w:r>
    </w:p>
    <w:p w:rsidRDefault="006E2AE4" w:rsidP="006E2AE4" w:rsidR="006E2AE4" w:rsidRPr="00B87308">
      <w:pPr>
        <w:pStyle w:val="Bezproreda"/>
        <w:ind w:left="720"/>
      </w:pPr>
      <w:r w:rsidRPr="00B87308">
        <w:t>577/1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9484 m2</w:t>
      </w:r>
    </w:p>
    <w:p w:rsidRDefault="006E2AE4" w:rsidP="006E2AE4" w:rsidR="006E2AE4" w:rsidRPr="00B87308">
      <w:pPr>
        <w:pStyle w:val="Bezproreda"/>
        <w:ind w:left="720"/>
      </w:pPr>
      <w:r w:rsidRPr="00B87308">
        <w:t>578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1964 m2</w:t>
      </w:r>
    </w:p>
    <w:p w:rsidRDefault="006E2AE4" w:rsidP="006E2AE4" w:rsidR="006E2AE4" w:rsidRPr="00B87308">
      <w:pPr>
        <w:pStyle w:val="Bezproreda"/>
        <w:ind w:left="720"/>
      </w:pPr>
      <w:r w:rsidRPr="00B87308">
        <w:t>587/1</w:t>
      </w:r>
      <w:r w:rsidRPr="00B87308">
        <w:tab/>
      </w:r>
      <w:r w:rsidRPr="00B87308">
        <w:tab/>
        <w:t>pašnjak</w:t>
      </w:r>
      <w:r w:rsidRPr="00B87308">
        <w:tab/>
        <w:t>od 428 m2</w:t>
      </w:r>
    </w:p>
    <w:p w:rsidRDefault="006E2AE4" w:rsidP="006E2AE4" w:rsidR="006E2AE4" w:rsidRPr="00B87308">
      <w:pPr>
        <w:pStyle w:val="Bezproreda"/>
        <w:ind w:left="720"/>
      </w:pPr>
      <w:r w:rsidRPr="00B87308">
        <w:t>811/2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1780 m2</w:t>
      </w:r>
    </w:p>
    <w:p w:rsidRDefault="006E2AE4" w:rsidP="006E2AE4" w:rsidR="006E2AE4" w:rsidRPr="00B87308">
      <w:pPr>
        <w:pStyle w:val="Bezproreda"/>
        <w:ind w:left="720"/>
      </w:pPr>
      <w:r w:rsidRPr="00B87308">
        <w:t>811/7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9589 m2</w:t>
      </w:r>
    </w:p>
    <w:p w:rsidRDefault="006E2AE4" w:rsidP="006E2AE4" w:rsidR="006E2AE4" w:rsidRPr="00B87308">
      <w:pPr>
        <w:pStyle w:val="Bezproreda"/>
        <w:ind w:left="720"/>
      </w:pPr>
      <w:r w:rsidRPr="00B87308">
        <w:t>811/8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4449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533  k.o. Čremušnica,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1147/2</w:t>
      </w:r>
      <w:r w:rsidRPr="00B87308">
        <w:tab/>
      </w:r>
      <w:r w:rsidRPr="00B87308">
        <w:tab/>
        <w:t xml:space="preserve">oranica </w:t>
      </w:r>
      <w:r w:rsidRPr="00B87308">
        <w:tab/>
        <w:t>od 2219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ind w:left="720"/>
      </w:pPr>
      <w:r w:rsidRPr="00B87308">
        <w:lastRenderedPageBreak/>
        <w:t>z.k. ul. 585  k.o. Čremušnica,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1098/2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629m2</w:t>
      </w:r>
    </w:p>
    <w:p w:rsidRDefault="006E2AE4" w:rsidP="006E2AE4" w:rsidR="006E2AE4" w:rsidRPr="00B87308">
      <w:pPr>
        <w:pStyle w:val="Bezproreda"/>
        <w:ind w:left="720"/>
      </w:pPr>
      <w:r w:rsidRPr="00B87308">
        <w:t>1099/2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378 m2</w:t>
      </w:r>
    </w:p>
    <w:p w:rsidRDefault="006E2AE4" w:rsidP="006E2AE4" w:rsidR="006E2AE4" w:rsidRPr="00B87308">
      <w:pPr>
        <w:pStyle w:val="Bezproreda"/>
        <w:ind w:left="720"/>
      </w:pPr>
      <w:r w:rsidRPr="00B87308">
        <w:t>1100/2</w:t>
      </w:r>
      <w:r w:rsidRPr="00B87308">
        <w:tab/>
      </w:r>
      <w:r w:rsidRPr="00B87308">
        <w:tab/>
        <w:t xml:space="preserve">oranica </w:t>
      </w:r>
      <w:r w:rsidRPr="00B87308">
        <w:tab/>
        <w:t>od 4104 m2</w:t>
      </w:r>
    </w:p>
    <w:p w:rsidRDefault="006E2AE4" w:rsidP="006E2AE4" w:rsidR="006E2AE4" w:rsidRPr="00B87308">
      <w:pPr>
        <w:pStyle w:val="Bezproreda"/>
        <w:ind w:left="720"/>
      </w:pPr>
      <w:r w:rsidRPr="00B87308">
        <w:t>1101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583 m2</w:t>
      </w:r>
    </w:p>
    <w:p w:rsidRDefault="006E2AE4" w:rsidP="006E2AE4" w:rsidR="006E2AE4" w:rsidRPr="00B87308">
      <w:pPr>
        <w:pStyle w:val="Bezproreda"/>
        <w:ind w:left="720"/>
      </w:pPr>
      <w:r w:rsidRPr="00B87308">
        <w:t>1148/2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5701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772  k.o. Čremušnica,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1246/2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3118 m2</w:t>
      </w:r>
    </w:p>
    <w:p w:rsidRDefault="006E2AE4" w:rsidP="006E2AE4" w:rsidR="006E2AE4" w:rsidRPr="00B87308">
      <w:pPr>
        <w:pStyle w:val="Bezproreda"/>
        <w:ind w:left="720"/>
      </w:pPr>
      <w:r w:rsidRPr="00B87308">
        <w:t>1248/1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8754 m2 radi osiguranja novčane tražbine za iznos od 2.500.000,00 kn,</w:t>
      </w:r>
    </w:p>
    <w:p w:rsidRDefault="006E2AE4" w:rsidP="006E2AE4" w:rsidR="006E2AE4" w:rsidRPr="00B87308">
      <w:pPr>
        <w:pStyle w:val="Bezproreda"/>
        <w:ind w:left="720"/>
      </w:pPr>
    </w:p>
    <w:p w:rsidRDefault="006E2AE4" w:rsidP="006E2AE4" w:rsidR="006E2AE4" w:rsidRPr="00B87308">
      <w:pPr>
        <w:pStyle w:val="Bezproreda"/>
        <w:numPr>
          <w:ilvl w:val="0"/>
          <w:numId w:val="2"/>
        </w:numPr>
      </w:pPr>
      <w:r w:rsidRPr="00B87308">
        <w:t>z.k. ul. 863  k.o. Čremušnica, a koje se sastoje od katastarske čestice</w:t>
      </w:r>
    </w:p>
    <w:p w:rsidRDefault="006E2AE4" w:rsidP="006E2AE4" w:rsidR="006E2AE4" w:rsidRPr="00B87308">
      <w:pPr>
        <w:pStyle w:val="Bezproreda"/>
        <w:ind w:left="720"/>
      </w:pPr>
      <w:r w:rsidRPr="00B87308">
        <w:t>1097/14</w:t>
      </w:r>
      <w:r w:rsidRPr="00B87308">
        <w:tab/>
        <w:t xml:space="preserve">oranica </w:t>
      </w:r>
      <w:r w:rsidRPr="00B87308">
        <w:tab/>
        <w:t>od 2302m2</w:t>
      </w:r>
    </w:p>
    <w:p w:rsidRDefault="006E2AE4" w:rsidP="006E2AE4" w:rsidR="006E2AE4" w:rsidRPr="00B87308">
      <w:pPr>
        <w:pStyle w:val="Bezproreda"/>
        <w:ind w:left="720"/>
      </w:pPr>
      <w:r w:rsidRPr="00B87308">
        <w:t>1097/15</w:t>
      </w:r>
      <w:r w:rsidRPr="00B87308">
        <w:tab/>
        <w:t>oranica</w:t>
      </w:r>
      <w:r w:rsidRPr="00B87308">
        <w:tab/>
      </w:r>
      <w:r w:rsidRPr="00B87308">
        <w:tab/>
        <w:t>od 3057 m2</w:t>
      </w:r>
    </w:p>
    <w:p w:rsidRDefault="006E2AE4" w:rsidP="006E2AE4" w:rsidR="006E2AE4" w:rsidRPr="00B87308">
      <w:pPr>
        <w:pStyle w:val="Bezproreda"/>
        <w:ind w:left="720"/>
      </w:pPr>
      <w:r w:rsidRPr="00B87308">
        <w:t>1097/16</w:t>
      </w:r>
      <w:r w:rsidRPr="00B87308">
        <w:tab/>
        <w:t xml:space="preserve">oranica </w:t>
      </w:r>
      <w:r w:rsidRPr="00B87308">
        <w:tab/>
        <w:t>od 2608 m2</w:t>
      </w:r>
    </w:p>
    <w:p w:rsidRDefault="006E2AE4" w:rsidP="006E2AE4" w:rsidR="006E2AE4" w:rsidRPr="00B87308">
      <w:pPr>
        <w:pStyle w:val="Bezproreda"/>
        <w:ind w:left="720"/>
      </w:pPr>
      <w:r w:rsidRPr="00B87308">
        <w:t>1097/17</w:t>
      </w:r>
      <w:r w:rsidRPr="00B87308">
        <w:tab/>
        <w:t>oranica</w:t>
      </w:r>
      <w:r w:rsidRPr="00B87308">
        <w:tab/>
      </w:r>
      <w:r w:rsidRPr="00B87308">
        <w:tab/>
        <w:t>od 719 m2</w:t>
      </w:r>
    </w:p>
    <w:p w:rsidRDefault="006E2AE4" w:rsidP="006E2AE4" w:rsidR="006E2AE4" w:rsidRPr="00B87308">
      <w:pPr>
        <w:pStyle w:val="Bezproreda"/>
        <w:ind w:left="720"/>
      </w:pPr>
      <w:r w:rsidRPr="00B87308">
        <w:t>1097/18</w:t>
      </w:r>
      <w:r w:rsidRPr="00B87308">
        <w:tab/>
        <w:t>oranica</w:t>
      </w:r>
      <w:r w:rsidRPr="00B87308">
        <w:tab/>
      </w:r>
      <w:r w:rsidRPr="00B87308">
        <w:tab/>
        <w:t>od 1169 m2</w:t>
      </w:r>
    </w:p>
    <w:p w:rsidRDefault="006E2AE4" w:rsidP="006E2AE4" w:rsidR="006E2AE4" w:rsidRPr="00B87308">
      <w:pPr>
        <w:pStyle w:val="Bezproreda"/>
        <w:ind w:left="720"/>
      </w:pPr>
      <w:r w:rsidRPr="00B87308">
        <w:t>1098/1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4269 m2</w:t>
      </w:r>
    </w:p>
    <w:p w:rsidRDefault="006E2AE4" w:rsidP="006E2AE4" w:rsidR="006E2AE4" w:rsidRPr="00B87308">
      <w:pPr>
        <w:pStyle w:val="Bezproreda"/>
        <w:ind w:left="720"/>
      </w:pPr>
      <w:r w:rsidRPr="00B87308">
        <w:t>1115/6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5287 m2</w:t>
      </w:r>
    </w:p>
    <w:p w:rsidRDefault="006E2AE4" w:rsidP="006E2AE4" w:rsidR="006E2AE4" w:rsidRPr="00B87308">
      <w:pPr>
        <w:pStyle w:val="Bezproreda"/>
        <w:ind w:left="720"/>
      </w:pPr>
      <w:r w:rsidRPr="00B87308">
        <w:t>1115/7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1547 m2</w:t>
      </w:r>
      <w:r w:rsidRPr="00B87308">
        <w:tab/>
      </w:r>
    </w:p>
    <w:p w:rsidRDefault="006E2AE4" w:rsidP="006E2AE4" w:rsidR="006E2AE4" w:rsidRPr="00B87308">
      <w:pPr>
        <w:pStyle w:val="Bezproreda"/>
        <w:ind w:left="720"/>
      </w:pPr>
      <w:r w:rsidRPr="00B87308">
        <w:t>1115/8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4460 m2</w:t>
      </w:r>
    </w:p>
    <w:p w:rsidRDefault="006E2AE4" w:rsidP="006E2AE4" w:rsidR="006E2AE4" w:rsidRPr="00B87308">
      <w:pPr>
        <w:pStyle w:val="Bezproreda"/>
        <w:ind w:left="720"/>
      </w:pPr>
      <w:r w:rsidRPr="00B87308">
        <w:t>1116/6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2751 m2</w:t>
      </w:r>
      <w:r w:rsidRPr="00B87308">
        <w:tab/>
      </w:r>
      <w:r w:rsidRPr="00B87308">
        <w:tab/>
      </w:r>
    </w:p>
    <w:p w:rsidRDefault="006E2AE4" w:rsidP="006E2AE4" w:rsidR="006E2AE4" w:rsidRPr="00B87308">
      <w:pPr>
        <w:pStyle w:val="Bezproreda"/>
        <w:ind w:left="720"/>
      </w:pPr>
      <w:r w:rsidRPr="00B87308">
        <w:t>1116/8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1316 m2</w:t>
      </w:r>
    </w:p>
    <w:p w:rsidRDefault="006E2AE4" w:rsidP="006E2AE4" w:rsidR="006E2AE4" w:rsidRPr="00B87308">
      <w:pPr>
        <w:pStyle w:val="Bezproreda"/>
        <w:ind w:left="720"/>
      </w:pPr>
      <w:r w:rsidRPr="00B87308">
        <w:t>1116/9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2144 m2</w:t>
      </w:r>
    </w:p>
    <w:p w:rsidRDefault="006E2AE4" w:rsidP="006E2AE4" w:rsidR="006E2AE4" w:rsidRPr="00B87308">
      <w:pPr>
        <w:pStyle w:val="Bezproreda"/>
        <w:ind w:left="720"/>
      </w:pPr>
      <w:r w:rsidRPr="00B87308">
        <w:t>1117/1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719 m2</w:t>
      </w:r>
    </w:p>
    <w:p w:rsidRDefault="006E2AE4" w:rsidP="006E2AE4" w:rsidR="006E2AE4" w:rsidRPr="00B87308">
      <w:pPr>
        <w:pStyle w:val="Bezproreda"/>
        <w:ind w:left="720"/>
      </w:pPr>
      <w:r w:rsidRPr="00B87308">
        <w:t>1118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1190 m2</w:t>
      </w:r>
    </w:p>
    <w:p w:rsidRDefault="006E2AE4" w:rsidP="006E2AE4" w:rsidR="006E2AE4" w:rsidRPr="00B87308">
      <w:pPr>
        <w:pStyle w:val="Bezproreda"/>
        <w:ind w:left="720"/>
      </w:pPr>
      <w:r w:rsidRPr="00B87308">
        <w:t>1119/1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5280 m2</w:t>
      </w:r>
    </w:p>
    <w:p w:rsidRDefault="006E2AE4" w:rsidP="006E2AE4" w:rsidR="006E2AE4" w:rsidRPr="00B87308">
      <w:pPr>
        <w:pStyle w:val="Bezproreda"/>
        <w:ind w:left="720"/>
      </w:pPr>
      <w:r w:rsidRPr="00B87308">
        <w:t>1122/1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126 m2</w:t>
      </w:r>
    </w:p>
    <w:p w:rsidRDefault="006E2AE4" w:rsidP="006E2AE4" w:rsidR="006E2AE4" w:rsidRPr="00B87308">
      <w:pPr>
        <w:pStyle w:val="Bezproreda"/>
        <w:ind w:left="720"/>
      </w:pPr>
      <w:r w:rsidRPr="00B87308">
        <w:t>1122/11</w:t>
      </w:r>
      <w:r w:rsidRPr="00B87308">
        <w:tab/>
        <w:t>oranica</w:t>
      </w:r>
      <w:r w:rsidRPr="00B87308">
        <w:tab/>
      </w:r>
      <w:r w:rsidRPr="00B87308">
        <w:tab/>
        <w:t>od 611 m2</w:t>
      </w:r>
    </w:p>
    <w:p w:rsidRDefault="006E2AE4" w:rsidP="006E2AE4" w:rsidR="006E2AE4" w:rsidRPr="00B87308">
      <w:pPr>
        <w:pStyle w:val="Bezproreda"/>
        <w:ind w:left="720"/>
      </w:pPr>
      <w:r w:rsidRPr="00B87308">
        <w:t>1126/12</w:t>
      </w:r>
      <w:r w:rsidRPr="00B87308">
        <w:tab/>
        <w:t>oranica</w:t>
      </w:r>
      <w:r w:rsidRPr="00B87308">
        <w:tab/>
      </w:r>
      <w:r w:rsidRPr="00B87308">
        <w:tab/>
        <w:t>od 899 m2</w:t>
      </w:r>
    </w:p>
    <w:p w:rsidRDefault="006E2AE4" w:rsidP="006E2AE4" w:rsidR="006E2AE4" w:rsidRPr="00B87308">
      <w:pPr>
        <w:pStyle w:val="Bezproreda"/>
        <w:ind w:left="720"/>
      </w:pPr>
      <w:r w:rsidRPr="00B87308">
        <w:t>1150/1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4316 m2</w:t>
      </w:r>
    </w:p>
    <w:p w:rsidRDefault="006E2AE4" w:rsidP="006E2AE4" w:rsidR="006E2AE4" w:rsidRPr="00B87308">
      <w:pPr>
        <w:pStyle w:val="Bezproreda"/>
        <w:ind w:left="720"/>
      </w:pPr>
      <w:r w:rsidRPr="00B87308">
        <w:t>1154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3330 m2</w:t>
      </w:r>
    </w:p>
    <w:p w:rsidRDefault="006E2AE4" w:rsidP="006E2AE4" w:rsidR="006E2AE4" w:rsidRPr="00B87308">
      <w:pPr>
        <w:pStyle w:val="Bezproreda"/>
        <w:ind w:left="720"/>
      </w:pPr>
      <w:r w:rsidRPr="00B87308">
        <w:t>1155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478 m2</w:t>
      </w:r>
    </w:p>
    <w:p w:rsidRDefault="006E2AE4" w:rsidP="006E2AE4" w:rsidR="006E2AE4" w:rsidRPr="00B87308">
      <w:pPr>
        <w:pStyle w:val="Bezproreda"/>
        <w:ind w:left="720"/>
      </w:pPr>
      <w:r w:rsidRPr="00B87308">
        <w:t>1157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1561 m2</w:t>
      </w:r>
    </w:p>
    <w:p w:rsidRDefault="006E2AE4" w:rsidP="006E2AE4" w:rsidR="006E2AE4" w:rsidRPr="00B87308">
      <w:pPr>
        <w:pStyle w:val="Bezproreda"/>
        <w:ind w:left="720"/>
      </w:pPr>
      <w:r w:rsidRPr="00B87308">
        <w:t>1158</w:t>
      </w:r>
      <w:r w:rsidRPr="00B87308">
        <w:tab/>
      </w:r>
      <w:r w:rsidRPr="00B87308">
        <w:tab/>
        <w:t>livada</w:t>
      </w:r>
      <w:r w:rsidRPr="00B87308">
        <w:tab/>
      </w:r>
      <w:r w:rsidRPr="00B87308">
        <w:tab/>
        <w:t>od 2521 m2</w:t>
      </w:r>
    </w:p>
    <w:p w:rsidRDefault="006E2AE4" w:rsidP="006E2AE4" w:rsidR="006E2AE4" w:rsidRPr="00B87308">
      <w:pPr>
        <w:pStyle w:val="Bezproreda"/>
        <w:ind w:left="720"/>
      </w:pPr>
      <w:r w:rsidRPr="00B87308">
        <w:t>1190/25</w:t>
      </w:r>
      <w:r w:rsidRPr="00B87308">
        <w:tab/>
        <w:t>oranica</w:t>
      </w:r>
      <w:r w:rsidRPr="00B87308">
        <w:tab/>
      </w:r>
      <w:r w:rsidRPr="00B87308">
        <w:tab/>
        <w:t>od 2787 m2</w:t>
      </w:r>
    </w:p>
    <w:p w:rsidRDefault="006E2AE4" w:rsidP="006E2AE4" w:rsidR="006E2AE4" w:rsidRPr="00B87308">
      <w:pPr>
        <w:pStyle w:val="Bezproreda"/>
        <w:ind w:left="720"/>
      </w:pPr>
      <w:r w:rsidRPr="00B87308">
        <w:t>1190/26</w:t>
      </w:r>
      <w:r w:rsidRPr="00B87308">
        <w:tab/>
        <w:t>oranica</w:t>
      </w:r>
      <w:r w:rsidRPr="00B87308">
        <w:tab/>
      </w:r>
      <w:r w:rsidRPr="00B87308">
        <w:tab/>
        <w:t>od 2590 m2</w:t>
      </w:r>
    </w:p>
    <w:p w:rsidRDefault="006E2AE4" w:rsidP="006E2AE4" w:rsidR="006E2AE4" w:rsidRPr="00B87308">
      <w:pPr>
        <w:pStyle w:val="Bezproreda"/>
        <w:ind w:left="720"/>
      </w:pPr>
      <w:r w:rsidRPr="00B87308">
        <w:t>1190/35</w:t>
      </w:r>
      <w:r w:rsidRPr="00B87308">
        <w:tab/>
        <w:t>oranica</w:t>
      </w:r>
      <w:r w:rsidRPr="00B87308">
        <w:tab/>
      </w:r>
      <w:r w:rsidRPr="00B87308">
        <w:tab/>
        <w:t>od 2589 m2</w:t>
      </w:r>
    </w:p>
    <w:p w:rsidRDefault="006E2AE4" w:rsidP="006E2AE4" w:rsidR="006E2AE4" w:rsidRPr="00B87308">
      <w:pPr>
        <w:pStyle w:val="Bezproreda"/>
        <w:ind w:left="720"/>
      </w:pPr>
      <w:r w:rsidRPr="00B87308">
        <w:t>1190/36</w:t>
      </w:r>
      <w:r w:rsidRPr="00B87308">
        <w:tab/>
        <w:t>oranica</w:t>
      </w:r>
      <w:r w:rsidRPr="00B87308">
        <w:tab/>
      </w:r>
      <w:r w:rsidRPr="00B87308">
        <w:tab/>
        <w:t>od 827 m2</w:t>
      </w:r>
    </w:p>
    <w:p w:rsidRDefault="006E2AE4" w:rsidP="006E2AE4" w:rsidR="006E2AE4" w:rsidRPr="00B87308">
      <w:pPr>
        <w:pStyle w:val="Bezproreda"/>
        <w:ind w:left="720"/>
      </w:pPr>
      <w:r w:rsidRPr="00B87308">
        <w:t>1224/1</w:t>
      </w:r>
      <w:r w:rsidRPr="00B87308">
        <w:tab/>
      </w:r>
      <w:r w:rsidRPr="00B87308">
        <w:tab/>
        <w:t>oranica</w:t>
      </w:r>
      <w:r w:rsidRPr="00B87308">
        <w:tab/>
      </w:r>
      <w:r w:rsidRPr="00B87308">
        <w:tab/>
        <w:t>od 2863 m2</w:t>
      </w:r>
    </w:p>
    <w:p w:rsidRDefault="006E2AE4" w:rsidP="006E2AE4" w:rsidR="006E2AE4" w:rsidRPr="00B87308">
      <w:pPr>
        <w:pStyle w:val="Bezproreda"/>
        <w:ind w:left="720"/>
      </w:pPr>
      <w:r w:rsidRPr="00B87308">
        <w:t>1224/4</w:t>
      </w:r>
      <w:r w:rsidRPr="00B87308">
        <w:tab/>
      </w:r>
      <w:r w:rsidRPr="00B87308">
        <w:tab/>
        <w:t>šuma</w:t>
      </w:r>
      <w:r w:rsidRPr="00B87308">
        <w:tab/>
      </w:r>
      <w:r w:rsidRPr="00B87308">
        <w:tab/>
        <w:t>od 7949 m2</w:t>
      </w:r>
    </w:p>
    <w:p w:rsidRDefault="006E2AE4" w:rsidP="006E2AE4" w:rsidR="006E2AE4" w:rsidRPr="00B87308">
      <w:pPr>
        <w:pStyle w:val="Bezproreda"/>
        <w:ind w:left="720"/>
      </w:pPr>
      <w:r w:rsidRPr="00B87308">
        <w:t>1229/2</w:t>
      </w:r>
      <w:r w:rsidRPr="00B87308">
        <w:tab/>
      </w:r>
      <w:r w:rsidRPr="00B87308">
        <w:tab/>
        <w:t xml:space="preserve">oranica </w:t>
      </w:r>
      <w:r w:rsidRPr="00B87308">
        <w:tab/>
        <w:t>od 3924 m2 radi osiguranja novčane tražbine za iznos od 2.500.000,00 kn.</w:t>
      </w:r>
    </w:p>
    <w:p w:rsidRDefault="006E2AE4" w:rsidP="00272887" w:rsidR="006E2AE4" w:rsidRPr="00B87308">
      <w:pPr>
        <w:pStyle w:val="Bezproreda"/>
        <w:jc w:val="both"/>
      </w:pPr>
    </w:p>
    <w:p w:rsidRDefault="00272887" w:rsidP="006E2AE4" w:rsidR="00A3671C" w:rsidRPr="00B87308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 w:rsidRPr="00B87308">
        <w:rPr>
          <w:rFonts w:cs="Times New Roman" w:hAnsi="Times New Roman" w:ascii="Times New Roman"/>
          <w:sz w:val="24"/>
        </w:rPr>
        <w:t xml:space="preserve">Na navedenim nekretninama upisano je razlučno pravo u korist vjerovnika </w:t>
      </w:r>
      <w:r w:rsidR="00917818" w:rsidRPr="00B87308">
        <w:rPr>
          <w:rFonts w:cs="Times New Roman" w:hAnsi="Times New Roman" w:ascii="Times New Roman"/>
          <w:sz w:val="24"/>
        </w:rPr>
        <w:t>CREDO BANKA d.d. u stečaju, Split, Frankopanska 58, OIB: 94141384086</w:t>
      </w:r>
      <w:r w:rsidRPr="00B87308">
        <w:rPr>
          <w:rFonts w:cs="Times New Roman" w:hAnsi="Times New Roman" w:ascii="Times New Roman"/>
          <w:sz w:val="24"/>
        </w:rPr>
        <w:t xml:space="preserve">, i to temeljem Sporazuma </w:t>
      </w:r>
      <w:r w:rsidR="00A3671C" w:rsidRPr="00B87308">
        <w:rPr>
          <w:rFonts w:cs="Times New Roman" w:hAnsi="Times New Roman" w:ascii="Times New Roman"/>
          <w:sz w:val="24"/>
        </w:rPr>
        <w:t xml:space="preserve">radi osiguranja novčane tražbine zasnivanjem založnog prava na nekretninama, </w:t>
      </w:r>
      <w:r w:rsidR="00A3671C" w:rsidRPr="00B87308">
        <w:rPr>
          <w:rFonts w:cs="Times New Roman" w:hAnsi="Times New Roman" w:ascii="Times New Roman"/>
          <w:sz w:val="24"/>
        </w:rPr>
        <w:lastRenderedPageBreak/>
        <w:t xml:space="preserve">solemniziranog po Javnom bilježniku u Zagrebu, Mladenu Ježek od 30. srpnja 2009., broj OV-1693/09. </w:t>
      </w:r>
    </w:p>
    <w:p w:rsidRDefault="00A3671C" w:rsidP="006E2AE4" w:rsidR="00A3671C" w:rsidRPr="00B87308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A3671C" w:rsidP="006E2AE4" w:rsidR="00A3671C" w:rsidRPr="00B87308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72887" w:rsidP="00272887" w:rsidR="00272887" w:rsidRPr="00B87308">
      <w:pPr>
        <w:pStyle w:val="Bezproreda"/>
        <w:ind w:firstLine="708"/>
        <w:jc w:val="both"/>
      </w:pPr>
      <w:r w:rsidRPr="00B87308">
        <w:t>Zaključkom o prodaji utvrdit će se vrijednost nekretnina, način i uvjeti prodaje nekretnina iz točke I.) ovog rješenja.</w:t>
      </w:r>
      <w:r w:rsidRPr="00B87308">
        <w:tab/>
      </w:r>
      <w:r w:rsidRPr="00B87308">
        <w:tab/>
      </w:r>
      <w:r w:rsidRPr="00B87308">
        <w:tab/>
      </w:r>
    </w:p>
    <w:p w:rsidRDefault="00272887" w:rsidP="00272887" w:rsidR="00272887" w:rsidRPr="00B87308">
      <w:pPr>
        <w:pStyle w:val="Bezproreda"/>
        <w:jc w:val="both"/>
      </w:pPr>
      <w:r w:rsidRPr="00B87308">
        <w:tab/>
      </w:r>
      <w:r w:rsidRPr="00B87308">
        <w:tab/>
      </w:r>
      <w:r w:rsidRPr="00B87308">
        <w:tab/>
      </w:r>
      <w:r w:rsidRPr="00B87308">
        <w:tab/>
      </w:r>
    </w:p>
    <w:p w:rsidRDefault="00272887" w:rsidP="00272887" w:rsidR="00272887" w:rsidRPr="00B87308">
      <w:pPr>
        <w:pStyle w:val="Bezproreda"/>
        <w:ind w:firstLine="708"/>
        <w:jc w:val="both"/>
      </w:pPr>
      <w:r w:rsidRPr="00B87308">
        <w:t>Određuje se upis zabilježbe ovog rješenja o prodaji nekretnina stečajnog dužnika u zemljišnim knjigama Općinskog suda u Sisku, Stalna služba u Glini</w:t>
      </w:r>
      <w:r w:rsidR="00B87308" w:rsidRPr="00B87308">
        <w:t>, zk. odjel Gvozd</w:t>
      </w:r>
      <w:r w:rsidRPr="00B87308">
        <w:t xml:space="preserve">. 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center"/>
      </w:pPr>
      <w:r w:rsidRPr="00B87308">
        <w:t>Obrazloženje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ab/>
        <w:t>Rješenjem ovog suda, poslovni broj St-901/13 od 20.03.2014. godine otvoren je stečajni postupak nad gore navedenim stečajnim dužnikom, a u imovinu koja čini stečajnu masu ulaze i nekretnine navedene u izreci ovog rješenja.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ab/>
        <w:t xml:space="preserve">Razlučni vjerovnik </w:t>
      </w:r>
      <w:r w:rsidR="00B87308" w:rsidRPr="00B87308">
        <w:t>CREDO BANKA d.d. u stečaju, Split, Frankopanska 58, OIB: 94141384086</w:t>
      </w:r>
      <w:r w:rsidRPr="00B87308">
        <w:t>,  opredijelio se za prodaju nekretnine u stečajnom postupku pred stečajnim sudom uz odgovarajuću primjenu pravila ovršnog postupka koji se odnosi na prodaju nekretnina.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ab/>
        <w:t>Stoga je temeljem odredbe čl. 164. st.1. i 3. SZ-a odlučeno kao u izreci ovog rješenja.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ab/>
        <w:t>Zaključkom o prodaji odredit će se vrijednost nekretnina, način i uvjeti  prodaje sukladno čl. 164. st. 4. SZ-a, a temeljem odredbe čl. 164. st. 3. SZ-a nadležni zemljišno knjižni odjel, kao gore, izvršit će upis zabilježbe ovog rješenja o prodaji u zemljišne knjige.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center"/>
      </w:pPr>
      <w:r w:rsidRPr="00B87308">
        <w:t>U Zagrebu, 09. travnja 2018. godine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 xml:space="preserve"> </w:t>
      </w:r>
    </w:p>
    <w:p w:rsidRDefault="00272887" w:rsidP="00272887" w:rsidR="00272887" w:rsidRPr="00B87308">
      <w:pPr>
        <w:pStyle w:val="Bezproreda"/>
        <w:jc w:val="both"/>
      </w:pP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</w:r>
      <w:r w:rsidRPr="00B87308">
        <w:tab/>
        <w:t xml:space="preserve">     SUDAC:</w:t>
      </w:r>
    </w:p>
    <w:p w:rsidRDefault="00272887" w:rsidP="000C06AB" w:rsidR="000C06AB">
      <w:pPr>
        <w:pStyle w:val="Uvuenotijeloteksta"/>
        <w:ind w:firstLine="0"/>
      </w:pPr>
      <w:r w:rsidRPr="00B87308">
        <w:t xml:space="preserve">                                                                                                            Vesna Sremac Šoštar</w:t>
      </w:r>
      <w:r w:rsidR="000C06AB">
        <w:t>,v.r.</w:t>
      </w:r>
    </w:p>
    <w:p w:rsidRDefault="000C06AB" w:rsidP="00D338FD" w:rsidR="000C06AB">
      <w:pPr>
        <w:pStyle w:val="Uvuenotijeloteksta"/>
        <w:ind w:firstLine="141" w:left="1983"/>
        <w:jc w:val="right"/>
      </w:pPr>
      <w:r>
        <w:t>Za točnost otpravka</w:t>
      </w:r>
    </w:p>
    <w:p w:rsidRDefault="000C06AB" w:rsidP="000C06AB" w:rsidR="00272887" w:rsidRPr="00B87308">
      <w:pPr>
        <w:pStyle w:val="Bezproreda"/>
        <w:jc w:val="right"/>
      </w:pPr>
      <w:r>
        <w:t>Matea Bizjak</w:t>
      </w: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</w:p>
    <w:p w:rsidRDefault="00272887" w:rsidP="00272887" w:rsidR="00272887" w:rsidRPr="00B87308">
      <w:pPr>
        <w:pStyle w:val="Bezproreda"/>
        <w:jc w:val="both"/>
      </w:pPr>
      <w:r w:rsidRPr="00B87308">
        <w:t>UPUTA O PRAVNOM LIJEKU:</w:t>
      </w:r>
    </w:p>
    <w:p w:rsidRDefault="00272887" w:rsidP="00272887" w:rsidR="00272887" w:rsidRPr="00B87308">
      <w:pPr>
        <w:pStyle w:val="Bezproreda"/>
        <w:jc w:val="both"/>
      </w:pPr>
      <w:r w:rsidRPr="00B87308">
        <w:t>Protiv ovog rješenja pravo žalbe imaju stečajni upravitelj i razlučni vjerovnici.</w:t>
      </w:r>
    </w:p>
    <w:p w:rsidRDefault="00272887" w:rsidP="00272887" w:rsidR="00272887" w:rsidRPr="00B87308">
      <w:pPr>
        <w:pStyle w:val="Bezproreda"/>
        <w:jc w:val="both"/>
      </w:pPr>
      <w:r w:rsidRPr="00B87308">
        <w:t xml:space="preserve">Žalba se podnosi ovom sudu u 3 primjerka za Visoki trgovački sud RH u roku od 8 dana od dana dostave rješenja.  </w:t>
      </w:r>
    </w:p>
    <w:p w:rsidRDefault="00676C72" w:rsidP="00272887" w:rsidR="00676C72" w:rsidRPr="00B87308">
      <w:pPr>
        <w:pStyle w:val="Bezproreda"/>
        <w:jc w:val="both"/>
      </w:pPr>
    </w:p>
    <w:sectPr w:rsidSect="00272887" w:rsidR="00676C72" w:rsidRPr="00B8730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887" w:rsidP="00272887" w:rsidR="00272887">
      <w:r>
        <w:separator/>
      </w:r>
    </w:p>
  </w:endnote>
  <w:endnote w:id="0" w:type="continuationSeparator">
    <w:p w:rsidRDefault="00272887" w:rsidP="00272887" w:rsidR="0027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887" w:rsidP="00272887" w:rsidR="00272887">
      <w:r>
        <w:separator/>
      </w:r>
    </w:p>
  </w:footnote>
  <w:footnote w:id="0" w:type="continuationSeparator">
    <w:p w:rsidRDefault="00272887" w:rsidP="00272887" w:rsidR="00272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5246"/>
      <w:docPartObj>
        <w:docPartGallery w:val="Page Numbers (Top of Page)"/>
        <w:docPartUnique/>
      </w:docPartObj>
    </w:sdtPr>
    <w:sdtEndPr/>
    <w:sdtContent>
      <w:p w:rsidRDefault="00272887" w:rsidP="00272887" w:rsidR="00272887">
        <w:pPr>
          <w:pStyle w:val="Zaglavlje"/>
          <w:jc w:val="right"/>
        </w:pPr>
        <w:r>
          <w:t>48.St-901/13</w:t>
        </w:r>
      </w:p>
      <w:p w:rsidRDefault="00272887" w:rsidR="002728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6AB">
          <w:rPr>
            <w:noProof/>
          </w:rPr>
          <w:t>6</w:t>
        </w:r>
        <w:r>
          <w:fldChar w:fldCharType="end"/>
        </w:r>
      </w:p>
    </w:sdtContent>
  </w:sdt>
  <w:p w:rsidRDefault="00272887" w:rsidR="002728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887" w:rsidP="00272887" w:rsidR="00272887">
    <w:pPr>
      <w:pStyle w:val="Zaglavlje"/>
      <w:jc w:val="right"/>
    </w:pPr>
    <w:r>
      <w:t>48.St-901/13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6320B8"/>
    <w:multiLevelType w:val="hybridMultilevel"/>
    <w:tmpl w:val="C5CA81FC"/>
    <w:lvl w:tplc="2C7AA7DA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E57"/>
    <w:rsid w:val="0009048E"/>
    <w:rsid w:val="000C06AB"/>
    <w:rsid w:val="001F087F"/>
    <w:rsid w:val="00272887"/>
    <w:rsid w:val="002920C5"/>
    <w:rsid w:val="00301F07"/>
    <w:rsid w:val="003625C7"/>
    <w:rsid w:val="005F4A7A"/>
    <w:rsid w:val="0067336B"/>
    <w:rsid w:val="00676C72"/>
    <w:rsid w:val="006E2AE4"/>
    <w:rsid w:val="00702EE0"/>
    <w:rsid w:val="00786A29"/>
    <w:rsid w:val="008461A2"/>
    <w:rsid w:val="00917818"/>
    <w:rsid w:val="00954F3A"/>
    <w:rsid w:val="009C2941"/>
    <w:rsid w:val="009F16E5"/>
    <w:rsid w:val="00A20CCF"/>
    <w:rsid w:val="00A3671C"/>
    <w:rsid w:val="00B87308"/>
    <w:rsid w:val="00BA4469"/>
    <w:rsid w:val="00CB4950"/>
    <w:rsid w:val="00E33DDA"/>
    <w:rsid w:val="00E65B55"/>
    <w:rsid w:val="00F15017"/>
    <w:rsid w:val="00F65230"/>
    <w:rsid w:val="00FC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887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72887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272887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2887"/>
    <w:pPr>
      <w:ind w:left="720"/>
      <w:contextualSpacing/>
    </w:pPr>
  </w:style>
  <w:style w:styleId="Bezproreda" w:type="paragraph">
    <w:name w:val="No Spacing"/>
    <w:uiPriority w:val="1"/>
    <w:qFormat/>
    <w:rsid w:val="00272887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28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288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8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8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C06AB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0C06AB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887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72887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272887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2887"/>
    <w:pPr>
      <w:ind w:left="720"/>
      <w:contextualSpacing/>
    </w:pPr>
  </w:style>
  <w:style w:styleId="Bezproreda" w:type="paragraph">
    <w:name w:val="No Spacing"/>
    <w:uiPriority w:val="1"/>
    <w:qFormat/>
    <w:rsid w:val="00272887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28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28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288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28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8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C06AB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0C06AB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71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1642</properties:Words>
  <properties:Characters>7493</properties:Characters>
  <properties:Lines>286</properties:Lines>
  <properties:Paragraphs>206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2018-04-09T07:50:00Z</dcterms:created>
  <dc:creator>Matea Bizjak</dc:creator>
  <dc:description/>
  <cp:keywords/>
  <cp:lastModifiedBy>Matea Bizjak</cp:lastModifiedBy>
  <cp:lastPrinted>2018-04-10T05:33:00Z</cp:lastPrinted>
  <dcterms:modified xmlns:xsi="http://www.w3.org/2001/XMLSchema-instance" xsi:type="dcterms:W3CDTF">2018-04-10T05:33:00Z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