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66b7" w14:paraId="26666b7" w:rsidRDefault="00494F5F" w:rsidP="00494F5F" w:rsidR="00494F5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4F5F" w:rsidP="00494F5F" w:rsidR="00494F5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94F5F" w:rsidP="00494F5F" w:rsidR="00494F5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94F5F" w:rsidP="00494F5F" w:rsidR="00494F5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94F5F" w:rsidP="00494F5F" w:rsidR="00494F5F"/>
    <w:p w:rsidRDefault="00494F5F" w:rsidP="00494F5F" w:rsidR="00494F5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94F5F" w:rsidP="00494F5F" w:rsidR="00494F5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494F5F" w:rsidP="00494F5F" w:rsidR="00494F5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494F5F" w:rsidP="00494F5F" w:rsidR="00494F5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94F5F" w:rsidP="00494F5F" w:rsidR="00494F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6401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MARINA d. o. o. Umag, G. Garibaldia 2, OIB 44481804720, MBS 040145651, 3. prosinca 2015.</w:t>
      </w:r>
    </w:p>
    <w:p w:rsidRDefault="00494F5F" w:rsidP="00494F5F" w:rsidR="00494F5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94F5F" w:rsidP="00494F5F" w:rsidR="00494F5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494F5F" w:rsidP="00494F5F" w:rsidR="00494F5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94F5F" w:rsidP="00494F5F" w:rsidR="00494F5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MARINA d. o. o. Umag, G. Garibaldia 2, OIB 44481804720, MBS 040145651.</w:t>
      </w:r>
    </w:p>
    <w:p w:rsidRDefault="00494F5F" w:rsidP="00494F5F" w:rsidR="00494F5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94F5F" w:rsidP="00494F5F" w:rsidR="00494F5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494F5F" w:rsidP="00494F5F" w:rsidR="00494F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94F5F" w:rsidP="00494F5F" w:rsidR="00494F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MARINA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1997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65.178,10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494F5F" w:rsidP="00494F5F" w:rsidR="00494F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94F5F" w:rsidP="00494F5F" w:rsidR="00494F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494F5F" w:rsidP="00494F5F" w:rsidR="00494F5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94F5F" w:rsidP="00494F5F" w:rsidR="00494F5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494F5F" w:rsidP="00494F5F" w:rsidR="00494F5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494F5F" w:rsidP="00494F5F" w:rsidR="00494F5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753816">
        <w:rPr>
          <w:rFonts w:cs="Times New Roman" w:eastAsia="Times New Roman"/>
          <w:szCs w:val="24"/>
          <w:lang w:eastAsia="hr-HR"/>
        </w:rPr>
        <w:t>, v. r.</w:t>
      </w:r>
    </w:p>
    <w:p w:rsidRDefault="00494F5F" w:rsidP="00494F5F" w:rsidR="00494F5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494F5F" w:rsidP="00494F5F" w:rsidR="00494F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494F5F" w:rsidP="00494F5F" w:rsidR="00494F5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494F5F" w:rsidP="00494F5F" w:rsidR="00494F5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494F5F" w:rsidP="00494F5F" w:rsidR="00494F5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494F5F" w:rsidP="00494F5F" w:rsidR="00494F5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60241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F5F" w:rsidP="00494F5F" w:rsidR="00494F5F">
      <w:r>
        <w:separator/>
      </w:r>
    </w:p>
  </w:endnote>
  <w:endnote w:id="0" w:type="continuationSeparator">
    <w:p w:rsidRDefault="00494F5F" w:rsidP="00494F5F" w:rsidR="00494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F5F" w:rsidP="00494F5F" w:rsidR="00494F5F">
      <w:r>
        <w:separator/>
      </w:r>
    </w:p>
  </w:footnote>
  <w:footnote w:id="0" w:type="continuationSeparator">
    <w:p w:rsidRDefault="00494F5F" w:rsidP="00494F5F" w:rsidR="00494F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F5F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60241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517/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F5F" w:rsidP="00537044" w:rsidR="00537044">
    <w:pPr>
      <w:pStyle w:val="Zaglavlje"/>
      <w:jc w:val="right"/>
    </w:pPr>
    <w:r>
      <w:t>11 St-517/2015-3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57D"/>
    <w:rsid w:val="00060241"/>
    <w:rsid w:val="00494F5F"/>
    <w:rsid w:val="00753816"/>
    <w:rsid w:val="007A5C5B"/>
    <w:rsid w:val="00C9611B"/>
    <w:rsid w:val="00FC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4F5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4F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4F5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4F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4F5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94F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4F5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60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2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24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2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2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4F5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4F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4F5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4F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4F5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94F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4F5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60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2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24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2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2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 UMAG</izvorni_sadrzaj>
    <derivirana_varijabla naziv="DomainObject.Predmet.ProtustrankaFormated_1">  MARINA d.o.o. UMAG</derivirana_varijabla>
  </DomainObject.Predmet.ProtustrankaFormated>
  <DomainObject.Predmet.ProtustrankaFormatedOIB>
    <izvorni_sadrzaj>  MARINA d.o.o. UMAG, OIB 44481804720</izvorni_sadrzaj>
    <derivirana_varijabla naziv="DomainObject.Predmet.ProtustrankaFormatedOIB_1">  MARINA d.o.o. UMAG, OIB 44481804720</derivirana_varijabla>
  </DomainObject.Predmet.ProtustrankaFormatedOIB>
  <DomainObject.Predmet.ProtustrankaFormatedWithAdress>
    <izvorni_sadrzaj> MARINA d.o.o. UMAG, Ulica G.Garibaldia 2, 52470 Umag</izvorni_sadrzaj>
    <derivirana_varijabla naziv="DomainObject.Predmet.ProtustrankaFormatedWithAdress_1"> MARINA d.o.o. UMAG, Ulica G.Garibaldia 2, 52470 Umag</derivirana_varijabla>
  </DomainObject.Predmet.ProtustrankaFormatedWithAdress>
  <DomainObject.Predmet.ProtustrankaFormatedWithAdressOIB>
    <izvorni_sadrzaj> MARINA d.o.o. UMAG, OIB 44481804720, Ulica G.Garibaldia 2, 52470 Umag</izvorni_sadrzaj>
    <derivirana_varijabla naziv="DomainObject.Predmet.ProtustrankaFormatedWithAdressOIB_1"> MARINA d.o.o. UMAG, OIB 44481804720, Ulica G.Garibaldia 2, 52470 Umag</derivirana_varijabla>
  </DomainObject.Predmet.ProtustrankaFormatedWithAdressOIB>
  <DomainObject.Predmet.ProtustrankaWithAdress>
    <izvorni_sadrzaj>MARINA d.o.o. UMAG Ulica G.Garibaldia 2, 52470 Umag</izvorni_sadrzaj>
    <derivirana_varijabla naziv="DomainObject.Predmet.ProtustrankaWithAdress_1">MARINA d.o.o. UMAG Ulica G.Garibaldia 2, 52470 Umag</derivirana_varijabla>
  </DomainObject.Predmet.ProtustrankaWithAdress>
  <DomainObject.Predmet.ProtustrankaWithAdressOIB>
    <izvorni_sadrzaj>MARINA d.o.o. UMAG, OIB 44481804720, Ulica G.Garibaldia 2, 52470 Umag</izvorni_sadrzaj>
    <derivirana_varijabla naziv="DomainObject.Predmet.ProtustrankaWithAdressOIB_1">MARINA d.o.o. UMAG, OIB 44481804720, Ulica G.Garibaldia 2, 52470 Umag</derivirana_varijabla>
  </DomainObject.Predmet.ProtustrankaWithAdressOIB>
  <DomainObject.Predmet.ProtustrankaNazivFormated>
    <izvorni_sadrzaj>MARINA d.o.o. UMAG</izvorni_sadrzaj>
    <derivirana_varijabla naziv="DomainObject.Predmet.ProtustrankaNazivFormated_1">MARINA d.o.o. UMAG</derivirana_varijabla>
  </DomainObject.Predmet.ProtustrankaNazivFormated>
  <DomainObject.Predmet.ProtustrankaNazivFormatedOIB>
    <izvorni_sadrzaj>MARINA d.o.o. UMAG, OIB 44481804720</izvorni_sadrzaj>
    <derivirana_varijabla naziv="DomainObject.Predmet.ProtustrankaNazivFormatedOIB_1">MARINA d.o.o. UMAG, OIB 44481804720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65178.10</izvorni_sadrzaj>
    <derivirana_varijabla naziv="DomainObject.Predmet.TrenutnaVrijednost_1">65178.10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MARINA d.o.o. UMAG</item>
    </izvorni_sadrzaj>
    <derivirana_varijabla naziv="DomainObject.Predmet.ProtuStrankaListFormated_1">
      <item>MARINA d.o.o. UMAG</item>
    </derivirana_varijabla>
  </DomainObject.Predmet.ProtuStrankaListFormated>
  <DomainObject.Predmet.ProtuStrankaListFormatedOIB>
    <izvorni_sadrzaj>
      <item>MARINA d.o.o. UMAG, OIB 44481804720</item>
    </izvorni_sadrzaj>
    <derivirana_varijabla naziv="DomainObject.Predmet.ProtuStrankaListFormatedOIB_1">
      <item>MARINA d.o.o. UMAG, OIB 44481804720</item>
    </derivirana_varijabla>
  </DomainObject.Predmet.ProtuStrankaListFormatedOIB>
  <DomainObject.Predmet.ProtuStrankaListFormatedWithAdress>
    <izvorni_sadrzaj>
      <item>MARINA d.o.o. UMAG, Ulica G.Garibaldia 2, 52470 Umag</item>
    </izvorni_sadrzaj>
    <derivirana_varijabla naziv="DomainObject.Predmet.ProtuStrankaListFormatedWithAdress_1">
      <item>MARINA d.o.o. UMAG, Ulica G.Garibaldia 2, 52470 Umag</item>
    </derivirana_varijabla>
  </DomainObject.Predmet.ProtuStrankaListFormatedWithAdress>
  <DomainObject.Predmet.ProtuStrankaListFormatedWithAdressOIB>
    <izvorni_sadrzaj>
      <item>MARINA d.o.o. UMAG, OIB 44481804720, Ulica G.Garibaldia 2, 52470 Umag</item>
    </izvorni_sadrzaj>
    <derivirana_varijabla naziv="DomainObject.Predmet.ProtuStrankaListFormatedWithAdressOIB_1">
      <item>MARINA d.o.o. UMAG, OIB 44481804720, Ulica G.Garibaldia 2, 52470 Umag</item>
    </derivirana_varijabla>
  </DomainObject.Predmet.ProtuStrankaListFormatedWithAdressOIB>
  <DomainObject.Predmet.ProtuStrankaListNazivFormated>
    <izvorni_sadrzaj>
      <item>MARINA d.o.o. UMAG</item>
    </izvorni_sadrzaj>
    <derivirana_varijabla naziv="DomainObject.Predmet.ProtuStrankaListNazivFormated_1">
      <item>MARINA d.o.o. UMAG</item>
    </derivirana_varijabla>
  </DomainObject.Predmet.ProtuStrankaListNazivFormated>
  <DomainObject.Predmet.ProtuStrankaListNazivFormatedOIB>
    <izvorni_sadrzaj>
      <item>MARINA d.o.o. UMAG, OIB 44481804720</item>
    </izvorni_sadrzaj>
    <derivirana_varijabla naziv="DomainObject.Predmet.ProtuStrankaListNazivFormatedOIB_1">
      <item>MARINA d.o.o. UMAG, OIB 44481804720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MARINA d.o.o. UMAG</izvorni_sadrzaj>
    <derivirana_varijabla naziv="DomainObject.Predmet.ProtustrankaIDrugi_1">MARINA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MARINA d.o.o. UMAG, OIB 44481804720, Ulica G.Garibaldia 2, 52470 Umag</izvorni_sadrzaj>
    <derivirana_varijabla naziv="DomainObject.Predmet.ProtustrankaIDrugiAdressOIB_1">MARINA d.o.o. UMAG, OIB 44481804720, Ulica G.Garibaldia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MARINA d.o.o. UMAG</item>
    </izvorni_sadrzaj>
    <derivirana_varijabla naziv="DomainObject.Predmet.SudioniciListNaziv_1">
      <item>FINANCIJSKA AGENCIJA, RC RIJEKA, PODRUŽNICA PULA, PULA</item>
      <item>MARINA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MARINA d.o.o. UMAG, OIB 44481804720, Ulica G.Garibaldia 2,52470 Umag</item>
    </izvorni_sadrzaj>
    <derivirana_varijabla naziv="DomainObject.Predmet.SudioniciListAdressOIB_1">
      <item>FINANCIJSKA AGENCIJA, RC RIJEKA, PODRUŽNICA PULA, PULA, OIB 85821130368, Ulica grada Vukovara 70,Zagreb</item>
      <item>MARINA d.o.o. UMAG, OIB 44481804720, Ulica G.Garibaldia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44481804720</item>
    </izvorni_sadrzaj>
    <derivirana_varijabla naziv="DomainObject.Predmet.SudioniciListNazivOIB_1">
      <item>, OIB 85821130368</item>
      <item>, OIB 44481804720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1998</properties:Characters>
  <properties:Lines>50</properties:Lines>
  <properties:Paragraphs>20</properties:Paragraphs>
  <properties:TotalTime>4</properties:TotalTime>
  <properties:ScaleCrop>false</properties:ScaleCrop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2015-12-03T13:14:00Z</dcterms:created>
  <dc:creator>Mihaela Kaligari</dc:creator>
  <dc:description/>
  <cp:keywords/>
  <cp:lastModifiedBy>Ana Jeromela</cp:lastModifiedBy>
  <cp:lastPrinted>2015-12-16T09:24:00Z</cp:lastPrinted>
  <dcterms:modified xmlns:xsi="http://www.w3.org/2001/XMLSchema-instance" xsi:type="dcterms:W3CDTF">2015-12-16T09:24:00Z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