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783f" w14:paraId="ee4783f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860E92">
        <w:t>473/16-24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860E92" w:rsidRPr="00860E92">
        <w:t>BICIKLI.OS d.o.o. za trgovinu i usluge, Osijek, Trg Pape Ivana Pavla II 1, MBS: 0300833860, OIB: 09885920735</w:t>
      </w:r>
      <w:r w:rsidRPr="005F32B9">
        <w:t xml:space="preserve">, </w:t>
      </w:r>
      <w:r w:rsidR="008D6901" w:rsidRPr="005D1548">
        <w:t>dana</w:t>
      </w:r>
      <w:r w:rsidR="00AC1DB4">
        <w:t xml:space="preserve"> 12</w:t>
      </w:r>
      <w:r w:rsidR="00E94D82">
        <w:t>. srpnja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860E92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860E92" w:rsidRPr="00860E92">
        <w:rPr>
          <w:bCs/>
        </w:rPr>
        <w:t>Davor</w:t>
      </w:r>
      <w:r w:rsidR="00860E92">
        <w:rPr>
          <w:bCs/>
        </w:rPr>
        <w:t>u Lamzi</w:t>
      </w:r>
      <w:r w:rsidR="00860E92" w:rsidRPr="00860E92">
        <w:rPr>
          <w:bCs/>
        </w:rPr>
        <w:t>, Zagrebačka 7, Osijek, OIB 55486063770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60E92" w:rsidRPr="00860E92">
        <w:t>BICIKLI.OS d.o.o. za trgovinu i usluge, Osijek, Trg Pape Ivana Pavla II 1, MBS: 0300833860, OIB: 09885920735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stečajnog upravitelja  </w:t>
      </w:r>
      <w:r w:rsidR="00860E92" w:rsidRPr="00860E92">
        <w:rPr>
          <w:bCs/>
        </w:rPr>
        <w:t>Davor</w:t>
      </w:r>
      <w:r w:rsidR="00860E92">
        <w:rPr>
          <w:bCs/>
        </w:rPr>
        <w:t>a Lamze</w:t>
      </w:r>
      <w:r w:rsidR="00860E92" w:rsidRPr="00860E92">
        <w:rPr>
          <w:bCs/>
        </w:rPr>
        <w:t xml:space="preserve">, </w:t>
      </w:r>
      <w:r w:rsidR="00860E92">
        <w:rPr>
          <w:bCs/>
        </w:rPr>
        <w:t>iz Osijeka</w:t>
      </w:r>
      <w:r w:rsidR="00AC1DB4">
        <w:t>, IBAN</w:t>
      </w:r>
      <w:r w:rsidR="00747DCE">
        <w:t xml:space="preserve">: </w:t>
      </w:r>
      <w:r w:rsidR="00AC1DB4">
        <w:t>HR</w:t>
      </w:r>
      <w:r w:rsidR="00860E92">
        <w:t>4023600003112304887</w:t>
      </w:r>
      <w:r w:rsidR="00747DCE">
        <w:t>, sa kontovnika broj 272-</w:t>
      </w:r>
      <w:r w:rsidR="00860E92">
        <w:t>473-2016</w:t>
      </w:r>
      <w:r w:rsidR="00747DCE">
        <w:t>,</w:t>
      </w:r>
      <w:r w:rsidR="00AC1DB4">
        <w:t xml:space="preserve"> i razliku sa kontovnika 8500,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60E92">
        <w:rPr>
          <w:bCs/>
        </w:rPr>
        <w:t>473/16-8</w:t>
      </w:r>
      <w:r>
        <w:rPr>
          <w:bCs/>
        </w:rPr>
        <w:t xml:space="preserve"> od </w:t>
      </w:r>
      <w:r w:rsidR="00860E92">
        <w:rPr>
          <w:bCs/>
        </w:rPr>
        <w:t>11. travnja</w:t>
      </w:r>
      <w:r>
        <w:rPr>
          <w:bCs/>
        </w:rPr>
        <w:t xml:space="preserve"> 2016. godine pokrenut je prethodni postupak nad dužnikom </w:t>
      </w:r>
      <w:r w:rsidR="00860E92" w:rsidRPr="00860E92">
        <w:t>BICIKLI.OS d.o.o. za trgovinu i usluge, Osijek, Trg Pape Ivana Pavla II 1, MBS: 0300833860, OIB: 09885920735</w:t>
      </w:r>
      <w:r>
        <w:rPr>
          <w:bCs/>
        </w:rPr>
        <w:t xml:space="preserve">. Istim rješenjem imenovan je privremeni stečajni upravitelj </w:t>
      </w:r>
      <w:r w:rsidR="00860E92" w:rsidRPr="00860E92">
        <w:rPr>
          <w:bCs/>
        </w:rPr>
        <w:t>Davor</w:t>
      </w:r>
      <w:r w:rsidR="00860E92">
        <w:rPr>
          <w:bCs/>
        </w:rPr>
        <w:t xml:space="preserve"> Lamza</w:t>
      </w:r>
      <w:r w:rsidR="00860E92" w:rsidRPr="00860E92">
        <w:rPr>
          <w:bCs/>
        </w:rPr>
        <w:t>, Zagrebačka 7, Osijek, OIB 55486063770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AC1DB4" w:rsidP="00AC1DB4" w:rsidR="00AC1DB4">
      <w:pPr>
        <w:jc w:val="right"/>
      </w:pPr>
      <w:r>
        <w:t>13 St-</w:t>
      </w:r>
      <w:r w:rsidR="00860E92">
        <w:t>473/16-24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AC1DB4" w:rsidR="00BF1A8F">
      <w:pPr>
        <w:pStyle w:val="Tijeloteksta"/>
        <w:ind w:firstLine="708"/>
        <w:rPr>
          <w:bCs/>
        </w:rPr>
      </w:pPr>
      <w:r>
        <w:rPr>
          <w:bCs/>
        </w:rPr>
        <w:t xml:space="preserve">postupka nad njegovom imovinom, kao i ispita postoje li kod 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nazočio ročištu radi izjašnjenja o prijedlogu i raspravi o pretpostavkama  za otvaranje stečajnog postupka održanog dana </w:t>
      </w:r>
      <w:r w:rsidR="00860E92">
        <w:rPr>
          <w:bCs/>
        </w:rPr>
        <w:t>5. svibnja</w:t>
      </w:r>
      <w:r>
        <w:rPr>
          <w:bCs/>
        </w:rPr>
        <w:t xml:space="preserve"> 2016.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916CB5" w:rsidR="007E4D9D" w:rsidRPr="004029DE">
      <w:pPr>
        <w:pStyle w:val="Tijeloteksta"/>
        <w:ind w:firstLine="708"/>
        <w:rPr>
          <w:bCs/>
        </w:rPr>
      </w:pPr>
      <w:r>
        <w:rPr>
          <w:bCs/>
        </w:rPr>
        <w:t xml:space="preserve">Dana </w:t>
      </w:r>
      <w:r w:rsidR="00860E92">
        <w:rPr>
          <w:bCs/>
        </w:rPr>
        <w:t>27</w:t>
      </w:r>
      <w:r>
        <w:rPr>
          <w:bCs/>
        </w:rPr>
        <w:t xml:space="preserve">. svibnja 2016. godine privremeni stečajni upravitelj u spis je dostavio zahtjev za određivanje nagrade za obavljene poslove privremenog stečajnog upravitelja. </w:t>
      </w:r>
    </w:p>
    <w:p w:rsidRDefault="00BB13AD" w:rsidP="00BB13AD" w:rsidR="00BB13AD">
      <w:pPr>
        <w:ind w:firstLine="708"/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AC1DB4" w:rsidP="00276417" w:rsidR="009A6857">
      <w:pPr>
        <w:pStyle w:val="Tijeloteksta"/>
        <w:jc w:val="center"/>
      </w:pPr>
      <w:r>
        <w:t>U Osijeku 12</w:t>
      </w:r>
      <w:r w:rsidR="007E4D9D">
        <w:t>. srpanj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C7B60">
        <w:t>1/8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0C2F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0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BICIKLI.OS d.o.o. za trgovinu i usluge</izvorni_sadrzaj>
    <derivirana_varijabla naziv="DomainObject.Predmet.ProtustrankaFormated_1">  BICIKLI.OS d.o.o. za trgovinu i usluge</derivirana_varijabla>
  </DomainObject.Predmet.ProtustrankaFormated>
  <DomainObject.Predmet.ProtustrankaFormatedOIB>
    <izvorni_sadrzaj>  BICIKLI.OS d.o.o. za trgovinu i usluge, OIB 09885920735</izvorni_sadrzaj>
    <derivirana_varijabla naziv="DomainObject.Predmet.ProtustrankaFormatedOIB_1">  BICIKLI.OS d.o.o. za trgovinu i usluge, OIB 09885920735</derivirana_varijabla>
  </DomainObject.Predmet.ProtustrankaFormatedOIB>
  <DomainObject.Predmet.ProtustrankaFormatedWithAdress>
    <izvorni_sadrzaj> BICIKLI.OS d.o.o. za trgovinu i usluge, Trg Pape Ivana Pavla II 1, 31000 Osijek</izvorni_sadrzaj>
    <derivirana_varijabla naziv="DomainObject.Predmet.ProtustrankaFormatedWithAdress_1"> BICIKLI.OS d.o.o. za trgovinu i usluge, Trg Pape Ivana Pavla II 1, 31000 Osijek</derivirana_varijabla>
  </DomainObject.Predmet.ProtustrankaFormatedWithAdress>
  <DomainObject.Predmet.ProtustrankaFormatedWithAdressOIB>
    <izvorni_sadrzaj> BICIKLI.OS d.o.o. za trgovinu i usluge, OIB 09885920735, Trg Pape Ivana Pavla II 1, 31000 Osijek</izvorni_sadrzaj>
    <derivirana_varijabla naziv="DomainObject.Predmet.ProtustrankaFormatedWithAdressOIB_1"> BICIKLI.OS d.o.o. za trgovinu i usluge, OIB 09885920735, Trg Pape Ivana Pavla II 1, 31000 Osijek</derivirana_varijabla>
  </DomainObject.Predmet.ProtustrankaFormatedWithAdressOIB>
  <DomainObject.Predmet.ProtustrankaWithAdress>
    <izvorni_sadrzaj>BICIKLI.OS d.o.o. za trgovinu i usluge Trg Pape Ivana Pavla II 1, 31000 Osijek</izvorni_sadrzaj>
    <derivirana_varijabla naziv="DomainObject.Predmet.ProtustrankaWithAdress_1">BICIKLI.OS d.o.o. za trgovinu i usluge Trg Pape Ivana Pavla II 1, 31000 Osijek</derivirana_varijabla>
  </DomainObject.Predmet.ProtustrankaWithAdress>
  <DomainObject.Predmet.ProtustrankaWithAdressOIB>
    <izvorni_sadrzaj>BICIKLI.OS d.o.o. za trgovinu i usluge, OIB 09885920735, Trg Pape Ivana Pavla II 1, 31000 Osijek</izvorni_sadrzaj>
    <derivirana_varijabla naziv="DomainObject.Predmet.ProtustrankaWithAdressOIB_1">BICIKLI.OS d.o.o. za trgovinu i usluge, OIB 09885920735, Trg Pape Ivana Pavla II 1, 31000 Osijek</derivirana_varijabla>
  </DomainObject.Predmet.ProtustrankaWithAdressOIB>
  <DomainObject.Predmet.ProtustrankaNazivFormated>
    <izvorni_sadrzaj>BICIKLI.OS d.o.o. za trgovinu i usluge</izvorni_sadrzaj>
    <derivirana_varijabla naziv="DomainObject.Predmet.ProtustrankaNazivFormated_1">BICIKLI.OS d.o.o. za trgovinu i usluge</derivirana_varijabla>
  </DomainObject.Predmet.ProtustrankaNazivFormated>
  <DomainObject.Predmet.ProtustrankaNazivFormatedOIB>
    <izvorni_sadrzaj>BICIKLI.OS d.o.o. za trgovinu i usluge, OIB 09885920735</izvorni_sadrzaj>
    <derivirana_varijabla naziv="DomainObject.Predmet.ProtustrankaNazivFormatedOIB_1">BICIKLI.OS d.o.o. za trgovinu i usluge, OIB 09885920735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BICIKLI.OS d.o.o. za trgovinu i usluge</item>
    </izvorni_sadrzaj>
    <derivirana_varijabla naziv="DomainObject.Predmet.ProtuStrankaListFormated_1">
      <item>BICIKLI.OS d.o.o. za trgovinu i usluge</item>
    </derivirana_varijabla>
  </DomainObject.Predmet.ProtuStrankaListFormated>
  <DomainObject.Predmet.ProtuStrankaListFormatedOIB>
    <izvorni_sadrzaj>
      <item>BICIKLI.OS d.o.o. za trgovinu i usluge, OIB 09885920735</item>
    </izvorni_sadrzaj>
    <derivirana_varijabla naziv="DomainObject.Predmet.ProtuStrankaListFormatedOIB_1">
      <item>BICIKLI.OS d.o.o. za trgovinu i usluge, OIB 09885920735</item>
    </derivirana_varijabla>
  </DomainObject.Predmet.ProtuStrankaListFormatedOIB>
  <DomainObject.Predmet.ProtuStrankaListFormatedWithAdress>
    <izvorni_sadrzaj>
      <item>BICIKLI.OS d.o.o. za trgovinu i usluge, Trg Pape Ivana Pavla II 1, 31000 Osijek</item>
    </izvorni_sadrzaj>
    <derivirana_varijabla naziv="DomainObject.Predmet.ProtuStrankaListFormatedWithAdress_1">
      <item>BICIKLI.OS d.o.o. za trgovinu i usluge, Trg Pape Ivana Pavla II 1, 31000 Osijek</item>
    </derivirana_varijabla>
  </DomainObject.Predmet.ProtuStrankaListFormatedWithAdress>
  <DomainObject.Predmet.ProtuStrankaListFormatedWithAdressOIB>
    <izvorni_sadrzaj>
      <item>BICIKLI.OS d.o.o. za trgovinu i usluge, OIB 09885920735, Trg Pape Ivana Pavla II 1, 31000 Osijek</item>
    </izvorni_sadrzaj>
    <derivirana_varijabla naziv="DomainObject.Predmet.ProtuStrankaListFormatedWithAdressOIB_1">
      <item>BICIKLI.OS d.o.o. za trgovinu i usluge, OIB 09885920735, Trg Pape Ivana Pavla II 1, 31000 Osijek</item>
    </derivirana_varijabla>
  </DomainObject.Predmet.ProtuStrankaListFormatedWithAdressOIB>
  <DomainObject.Predmet.ProtuStrankaListNazivFormated>
    <izvorni_sadrzaj>
      <item>BICIKLI.OS d.o.o. za trgovinu i usluge</item>
    </izvorni_sadrzaj>
    <derivirana_varijabla naziv="DomainObject.Predmet.ProtuStrankaListNazivFormated_1">
      <item>BICIKLI.OS d.o.o. za trgovinu i usluge</item>
    </derivirana_varijabla>
  </DomainObject.Predmet.ProtuStrankaListNazivFormated>
  <DomainObject.Predmet.ProtuStrankaListNazivFormatedOIB>
    <izvorni_sadrzaj>
      <item>BICIKLI.OS d.o.o. za trgovinu i usluge, OIB 09885920735</item>
    </izvorni_sadrzaj>
    <derivirana_varijabla naziv="DomainObject.Predmet.ProtuStrankaListNazivFormatedOIB_1">
      <item>BICIKLI.OS d.o.o. za trgovinu i usluge, OIB 09885920735</item>
    </derivirana_varijabla>
  </DomainObject.Predmet.ProtuStrankaListNazivFormatedOIB>
  <DomainObject.Predmet.OstaliListFormated>
    <izvorni_sadrzaj>
      <item>Robert Nađ</item>
      <item>Alen Ždrakić</item>
      <item>ŽDO GUO OSIJEK</item>
    </izvorni_sadrzaj>
    <derivirana_varijabla naziv="DomainObject.Predmet.OstaliListFormated_1">
      <item>Robert Nađ</item>
      <item>Alen Ždrakić</item>
      <item>ŽDO GUO OSIJEK</item>
    </derivirana_varijabla>
  </DomainObject.Predmet.OstaliListFormated>
  <DomainObject.Predmet.OstaliListFormatedOIB>
    <izvorni_sadrzaj>
      <item>Robert Nađ, OIB 28388558817</item>
      <item>Alen Ždrakić, OIB 70104370436</item>
      <item>ŽDO GUO OSIJEK, OIB 61379160880</item>
    </izvorni_sadrzaj>
    <derivirana_varijabla naziv="DomainObject.Predmet.OstaliListFormatedOIB_1">
      <item>Robert Nađ, OIB 28388558817</item>
      <item>Alen Ždrakić, OIB 70104370436</item>
      <item>ŽDO GUO OSIJEK, OIB 61379160880</item>
    </derivirana_varijabla>
  </DomainObject.Predmet.OstaliListFormatedOIB>
  <DomainObject.Predmet.OstaliListFormatedWithAdress>
    <izvorni_sadrzaj>
      <item>Robert Nađ, Maksima Gorkog 21, Bačka Topola</item>
      <item>Alen Ždrakić, Ulica Zrinske Gore 16, 31000 Osijek</item>
      <item>ŽDO GUO OSIJEK</item>
    </izvorni_sadrzaj>
    <derivirana_varijabla naziv="DomainObject.Predmet.OstaliListFormatedWithAdress_1">
      <item>Robert Nađ, Maksima Gorkog 21, Bačka Topola</item>
      <item>Alen Ždrakić, Ulica Zrinske Gore 16, 31000 Osijek</item>
      <item>ŽDO GUO OSIJEK</item>
    </derivirana_varijabla>
  </DomainObject.Predmet.OstaliListFormatedWithAdress>
  <DomainObject.Predmet.OstaliListFormatedWithAdressOIB>
    <izvorni_sadrzaj>
      <item>Robert Nađ, OIB 28388558817, Maksima Gorkog 21, Bačka Topola</item>
      <item>Alen Ždrakić, OIB 70104370436, Ulica Zrinske Gore 16, 31000 Osijek</item>
      <item>ŽDO GUO OSIJEK, OIB 61379160880</item>
    </izvorni_sadrzaj>
    <derivirana_varijabla naziv="DomainObject.Predmet.OstaliListFormatedWithAdressOIB_1">
      <item>Robert Nađ, OIB 28388558817, Maksima Gorkog 21, Bačka Topola</item>
      <item>Alen Ždrakić, OIB 70104370436, Ulica Zrinske Gore 16, 31000 Osijek</item>
      <item>ŽDO GUO OSIJEK, OIB 61379160880</item>
    </derivirana_varijabla>
  </DomainObject.Predmet.OstaliListFormatedWithAdressOIB>
  <DomainObject.Predmet.OstaliListNazivFormated>
    <izvorni_sadrzaj>
      <item>Robert Nađ</item>
      <item>Alen Ždrakić</item>
      <item>ŽDO GUO OSIJEK</item>
    </izvorni_sadrzaj>
    <derivirana_varijabla naziv="DomainObject.Predmet.OstaliListNazivFormated_1">
      <item>Robert Nađ</item>
      <item>Alen Ždrakić</item>
      <item>ŽDO GUO OSIJEK</item>
    </derivirana_varijabla>
  </DomainObject.Predmet.OstaliListNazivFormated>
  <DomainObject.Predmet.OstaliListNazivFormatedOIB>
    <izvorni_sadrzaj>
      <item>Robert Nađ, OIB 28388558817</item>
      <item>Alen Ždrakić, OIB 70104370436</item>
      <item>ŽDO GUO OSIJEK, OIB 61379160880</item>
    </izvorni_sadrzaj>
    <derivirana_varijabla naziv="DomainObject.Predmet.OstaliListNazivFormatedOIB_1">
      <item>Robert Nađ, OIB 28388558817</item>
      <item>Alen Ždrakić, OIB 70104370436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BICIKLI.OS d.o.o. za trgovinu i usluge</izvorni_sadrzaj>
    <derivirana_varijabla naziv="DomainObject.Predmet.ProtustrankaIDrugi_1">BICIKLI.OS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BICIKLI.OS d.o.o. za trgovinu i usluge, OIB 09885920735, Trg Pape Ivana Pavla II 1, 31000 Osijek</izvorni_sadrzaj>
    <derivirana_varijabla naziv="DomainObject.Predmet.ProtustrankaIDrugiAdressOIB_1">BICIKLI.OS d.o.o. za trgovinu i usluge, OIB 09885920735, Trg Pape Ivana Pavla II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BICIKLI.OS d.o.o. za trgovinu i usluge</item>
      <item>Robert Nađ</item>
      <item>Alen Ždrakić</item>
      <item>ŽDO GUO OSIJEK</item>
    </izvorni_sadrzaj>
    <derivirana_varijabla naziv="DomainObject.Predmet.SudioniciListNaziv_1">
      <item>FINA RC OSIJEK</item>
      <item>BICIKLI.OS d.o.o. za trgovinu i usluge</item>
      <item>Robert Nađ</item>
      <item>Alen Ždrakić</item>
      <item>ŽDO GUO OSIJEK</item>
    </derivirana_varijabla>
  </DomainObject.Predmet.SudioniciListNaziv>
  <DomainObject.Predmet.SudioniciListAdressOIB>
    <izvorni_sadrzaj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izvorni_sadrzaj>
    <derivirana_varijabla naziv="DomainObject.Predmet.SudioniciListAdressOIB_1">
      <item>FINA RC OSIJEK, OIB 85821130368, L. Jegera 3,31000 Osijek</item>
      <item>BICIKLI.OS d.o.o. za trgovinu i usluge, OIB 09885920735, Trg Pape Ivana Pavla II 1,31000 Osijek</item>
      <item>Robert Nađ, OIB 28388558817, Maksima Gorkog 21,Bačka Topola</item>
      <item>Alen Ždrakić, OIB 70104370436, Ulica Zrinske Gore 16,31000 Osijek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09885920735</item>
      <item>, OIB 28388558817</item>
      <item>, OIB 70104370436</item>
      <item>, OIB 61379160880</item>
    </izvorni_sadrzaj>
    <derivirana_varijabla naziv="DomainObject.Predmet.SudioniciListNazivOIB_1">
      <item>, OIB 85821130368</item>
      <item>, OIB 09885920735</item>
      <item>, OIB 28388558817</item>
      <item>, OIB 70104370436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CBAE9-D323-41A6-807D-75668A9F7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2473</properties:Characters>
  <properties:Lines>92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2016-07-12T07:59:00Z</dcterms:created>
  <dc:creator>hermanj</dc:creator>
  <cp:lastModifiedBy>Žana Bem</cp:lastModifiedBy>
  <cp:lastPrinted>2016-07-11T07:36:00Z</cp:lastPrinted>
  <dcterms:modified xmlns:xsi="http://www.w3.org/2001/XMLSchema-instance" xsi:type="dcterms:W3CDTF">2016-07-12T08:04:00Z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