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c9d8" w14:paraId="a19c9d8" w:rsidRDefault="00520DFA" w:rsidP="000578BE" w:rsidR="00520DFA" w:rsidRPr="002342CC">
      <w:pPr>
        <w15:collapsed w:val="false"/>
      </w:pPr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84D29">
        <w:t>1</w:t>
      </w:r>
      <w:r w:rsidR="006F30E8">
        <w:t>90</w:t>
      </w:r>
      <w:r w:rsidR="001074CC">
        <w:t>4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AA0E8C" w:rsidRPr="00AA0E8C">
        <w:rPr>
          <w:b/>
        </w:rPr>
        <w:t>Voli sve služi svima j.d.o.o., Stjepana Ladiše 13, Zagreb, MBS: 080969635, OIB: 48302347657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8152B0">
        <w:t>1</w:t>
      </w:r>
      <w:r w:rsidR="00AA0E8C">
        <w:t>5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3410E2" w:rsidR="003410E2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E935C0" w:rsidRPr="00AA0E8C">
        <w:rPr>
          <w:b/>
        </w:rPr>
        <w:t>Voli sve služi svima j.d.o.o., Stjepana Ladiše 13, Zagreb, MBS: 080969635, OIB: 48302347657</w:t>
      </w:r>
      <w:r w:rsidR="00204EAF" w:rsidRPr="00552F4F">
        <w:t xml:space="preserve">. </w:t>
      </w:r>
    </w:p>
    <w:p w:rsidRDefault="003410E2" w:rsidP="003410E2" w:rsidR="003410E2">
      <w:pPr>
        <w:pStyle w:val="Odlomakpopisa"/>
        <w:ind w:left="1500"/>
        <w:jc w:val="both"/>
      </w:pPr>
    </w:p>
    <w:p w:rsidRDefault="00E90F67" w:rsidP="00E90F67" w:rsidR="00E90F67" w:rsidRPr="008B5830">
      <w:pPr>
        <w:pStyle w:val="Odlomakpopisa"/>
        <w:numPr>
          <w:ilvl w:val="0"/>
          <w:numId w:val="5"/>
        </w:numPr>
        <w:jc w:val="both"/>
      </w:pPr>
      <w:r w:rsidRPr="008B5830">
        <w:t xml:space="preserve">Za stečajnog upravitelja imenuje se </w:t>
      </w:r>
      <w:r w:rsidRPr="00C736AD">
        <w:t>Ivan Gjurašić, Zagreb, Petrinjska 28, OIB: 66025260916</w:t>
      </w:r>
      <w:r w:rsidRPr="008B5830">
        <w:t>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E44A56">
        <w:rPr>
          <w:b/>
        </w:rPr>
        <w:t>Voli sve služi svima j.d.o.o., Stjepana Ladiše 13, Zagreb, MBS: 080969635, OIB: 48302347657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D34632">
        <w:t xml:space="preserve">23. </w:t>
      </w:r>
      <w:r w:rsidR="00E7772C">
        <w:t>ožujka</w:t>
      </w:r>
      <w:bookmarkStart w:name="_GoBack" w:id="0"/>
      <w:bookmarkEnd w:id="0"/>
      <w:r w:rsidR="005D6F21">
        <w:t xml:space="preserve">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E44A56">
        <w:rPr>
          <w:b/>
        </w:rPr>
        <w:t>Voli sve služi svima j.d.o.o., Stjepana Ladiše 13, Zagreb, MBS: 080969635, OIB: 48302347657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0B047E">
        <w:t>1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31512F">
        <w:t>1</w:t>
      </w:r>
      <w:r w:rsidR="001D7A3F">
        <w:t>90</w:t>
      </w:r>
      <w:r w:rsidR="001E4C5E">
        <w:t>4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8152B0">
        <w:t>1</w:t>
      </w:r>
      <w:r w:rsidR="00AA0E8C">
        <w:t>5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874D81">
        <w:t>Registar</w:t>
      </w:r>
      <w:r w:rsidRPr="004733DA">
        <w:rPr>
          <w:b/>
        </w:rPr>
        <w:t xml:space="preserve">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sk.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5AC" w:rsidP="00FD0D3C" w:rsidR="00A975AC">
      <w:r>
        <w:separator/>
      </w:r>
    </w:p>
  </w:endnote>
  <w:endnote w:id="0" w:type="continuationSeparator">
    <w:p w:rsidRDefault="00A975AC" w:rsidP="00FD0D3C" w:rsidR="00A97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5AC" w:rsidP="00FD0D3C" w:rsidR="00A975AC">
      <w:r>
        <w:separator/>
      </w:r>
    </w:p>
  </w:footnote>
  <w:footnote w:id="0" w:type="continuationSeparator">
    <w:p w:rsidRDefault="00A975AC" w:rsidP="00FD0D3C" w:rsidR="00A97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5A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E7772C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C84D29">
      <w:t>1</w:t>
    </w:r>
    <w:r w:rsidR="006F30E8">
      <w:t>90</w:t>
    </w:r>
    <w:r w:rsidR="001074CC">
      <w:t>4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B047E"/>
    <w:rsid w:val="000C0DB0"/>
    <w:rsid w:val="000C47AE"/>
    <w:rsid w:val="000E5CC1"/>
    <w:rsid w:val="000E6A82"/>
    <w:rsid w:val="000E78A4"/>
    <w:rsid w:val="00102AA4"/>
    <w:rsid w:val="00105CFE"/>
    <w:rsid w:val="001074CC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A0AC9"/>
    <w:rsid w:val="001B7A8B"/>
    <w:rsid w:val="001C3228"/>
    <w:rsid w:val="001C5317"/>
    <w:rsid w:val="001D462F"/>
    <w:rsid w:val="001D7A3F"/>
    <w:rsid w:val="001E4C5E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10E2"/>
    <w:rsid w:val="00342E84"/>
    <w:rsid w:val="00344D0B"/>
    <w:rsid w:val="00360CB1"/>
    <w:rsid w:val="003660B7"/>
    <w:rsid w:val="00377C17"/>
    <w:rsid w:val="00392841"/>
    <w:rsid w:val="003947A4"/>
    <w:rsid w:val="003A7E52"/>
    <w:rsid w:val="003B2126"/>
    <w:rsid w:val="003B6C7C"/>
    <w:rsid w:val="003C7EC0"/>
    <w:rsid w:val="003D08B4"/>
    <w:rsid w:val="003D1957"/>
    <w:rsid w:val="003D3E3E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F30E8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2B0"/>
    <w:rsid w:val="00815972"/>
    <w:rsid w:val="00830399"/>
    <w:rsid w:val="00854B77"/>
    <w:rsid w:val="00862BB7"/>
    <w:rsid w:val="00862C08"/>
    <w:rsid w:val="00874D81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5AC"/>
    <w:rsid w:val="00A97A22"/>
    <w:rsid w:val="00AA0E8C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34632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2713"/>
    <w:rsid w:val="00DF3709"/>
    <w:rsid w:val="00DF5259"/>
    <w:rsid w:val="00E13238"/>
    <w:rsid w:val="00E14515"/>
    <w:rsid w:val="00E17F57"/>
    <w:rsid w:val="00E23FE0"/>
    <w:rsid w:val="00E27D7B"/>
    <w:rsid w:val="00E44A56"/>
    <w:rsid w:val="00E46F67"/>
    <w:rsid w:val="00E512E8"/>
    <w:rsid w:val="00E5660E"/>
    <w:rsid w:val="00E6345F"/>
    <w:rsid w:val="00E64C75"/>
    <w:rsid w:val="00E658BE"/>
    <w:rsid w:val="00E72D3D"/>
    <w:rsid w:val="00E739E0"/>
    <w:rsid w:val="00E7772C"/>
    <w:rsid w:val="00E8265C"/>
    <w:rsid w:val="00E90F67"/>
    <w:rsid w:val="00E928CE"/>
    <w:rsid w:val="00E935C0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28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2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28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2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St-1904/2016-4</izvorni_sadrzaj>
    <derivirana_varijabla naziv="DomainObject.Oznaka_1">St-1904/2016-4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St-1904/2016</izvorni_sadrzaj>
    <derivirana_varijabla naziv="DomainObject.Predmet.OznakaBroj_1">St-1904/2016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 sve služi svima j.d.o.o. za trgovinu i usluge</izvorni_sadrzaj>
    <derivirana_varijabla naziv="DomainObject.Predmet.ProtustrankaFormated_1">  Voli sve služi svima j.d.o.o. za trgovinu i usluge</derivirana_varijabla>
  </DomainObject.Predmet.ProtustrankaFormated>
  <DomainObject.Predmet.ProtustrankaFormatedOIB>
    <izvorni_sadrzaj>  Voli sve služi svima j.d.o.o. za trgovinu i usluge, OIB 48302347657</izvorni_sadrzaj>
    <derivirana_varijabla naziv="DomainObject.Predmet.ProtustrankaFormatedOIB_1">  Voli sve služi svima j.d.o.o. za trgovinu i usluge, OIB 48302347657</derivirana_varijabla>
  </DomainObject.Predmet.ProtustrankaFormatedOIB>
  <DomainObject.Predmet.ProtustrankaFormatedWithAdress>
    <izvorni_sadrzaj> Voli sve služi svima j.d.o.o. za trgovinu i usluge, Stjepana Ladiše 13, 10000 Zagreb</izvorni_sadrzaj>
    <derivirana_varijabla naziv="DomainObject.Predmet.ProtustrankaFormatedWithAdress_1"> Voli sve služi svima j.d.o.o. za trgovinu i usluge, Stjepana Ladiše 13, 10000 Zagreb</derivirana_varijabla>
  </DomainObject.Predmet.ProtustrankaFormatedWithAdress>
  <DomainObject.Predmet.ProtustrankaFormatedWithAdressOIB>
    <izvorni_sadrzaj> Voli sve služi svima j.d.o.o. za trgovinu i usluge, OIB 48302347657, Stjepana Ladiše 13, 10000 Zagreb</izvorni_sadrzaj>
    <derivirana_varijabla naziv="DomainObject.Predmet.ProtustrankaFormatedWithAdressOIB_1"> Voli sve služi svima j.d.o.o. za trgovinu i usluge, OIB 48302347657, Stjepana Ladiše 13, 10000 Zagreb</derivirana_varijabla>
  </DomainObject.Predmet.ProtustrankaFormatedWithAdressOIB>
  <DomainObject.Predmet.ProtustrankaWithAdress>
    <izvorni_sadrzaj>Voli sve služi svima j.d.o.o. za trgovinu i usluge Stjepana Ladiše 13, 10000 Zagreb</izvorni_sadrzaj>
    <derivirana_varijabla naziv="DomainObject.Predmet.ProtustrankaWithAdress_1">Voli sve služi svima j.d.o.o. za trgovinu i usluge Stjepana Ladiše 13, 10000 Zagreb</derivirana_varijabla>
  </DomainObject.Predmet.ProtustrankaWithAdress>
  <DomainObject.Predmet.ProtustrankaWithAdressOIB>
    <izvorni_sadrzaj>Voli sve služi svima j.d.o.o. za trgovinu i usluge, OIB 48302347657, Stjepana Ladiše 13, 10000 Zagreb</izvorni_sadrzaj>
    <derivirana_varijabla naziv="DomainObject.Predmet.ProtustrankaWithAdressOIB_1">Voli sve služi svima j.d.o.o. za trgovinu i usluge, OIB 48302347657, Stjepana Ladiše 13, 10000 Zagreb</derivirana_varijabla>
  </DomainObject.Predmet.ProtustrankaWithAdressOIB>
  <DomainObject.Predmet.ProtustrankaNazivFormated>
    <izvorni_sadrzaj>Voli sve služi svima j.d.o.o. za trgovinu i usluge</izvorni_sadrzaj>
    <derivirana_varijabla naziv="DomainObject.Predmet.ProtustrankaNazivFormated_1">Voli sve služi svima j.d.o.o. za trgovinu i usluge</derivirana_varijabla>
  </DomainObject.Predmet.ProtustrankaNazivFormated>
  <DomainObject.Predmet.ProtustrankaNazivFormatedOIB>
    <izvorni_sadrzaj>Voli sve služi svima j.d.o.o. za trgovinu i usluge, OIB 48302347657</izvorni_sadrzaj>
    <derivirana_varijabla naziv="DomainObject.Predmet.ProtustrankaNazivFormatedOIB_1">Voli sve služi svima j.d.o.o. za trgovinu i usluge, OIB 48302347657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 sve služi svima j.d.o.o. za trgovinu i usluge</item>
    </izvorni_sadrzaj>
    <derivirana_varijabla naziv="DomainObject.Predmet.ProtuStrankaListFormated_1">
      <item>Voli sve služi svima j.d.o.o. za trgovinu i usluge</item>
    </derivirana_varijabla>
  </DomainObject.Predmet.ProtuStrankaListFormated>
  <DomainObject.Predmet.ProtuStrankaListFormatedOIB>
    <izvorni_sadrzaj>
      <item>Voli sve služi svima j.d.o.o. za trgovinu i usluge, OIB 48302347657</item>
    </izvorni_sadrzaj>
    <derivirana_varijabla naziv="DomainObject.Predmet.ProtuStrankaListFormatedOIB_1">
      <item>Voli sve služi svima j.d.o.o. za trgovinu i usluge, OIB 48302347657</item>
    </derivirana_varijabla>
  </DomainObject.Predmet.ProtuStrankaListFormatedOIB>
  <DomainObject.Predmet.ProtuStrankaListFormatedWithAdress>
    <izvorni_sadrzaj>
      <item>Voli sve služi svima j.d.o.o. za trgovinu i usluge, Stjepana Ladiše 13, 10000 Zagreb</item>
    </izvorni_sadrzaj>
    <derivirana_varijabla naziv="DomainObject.Predmet.ProtuStrankaListFormatedWithAdress_1">
      <item>Voli sve služi svima j.d.o.o. za trgovinu i usluge, Stjepana Ladiše 13, 10000 Zagreb</item>
    </derivirana_varijabla>
  </DomainObject.Predmet.ProtuStrankaListFormatedWithAdress>
  <DomainObject.Predmet.ProtuStrankaListFormatedWithAdressOIB>
    <izvorni_sadrzaj>
      <item>Voli sve služi svima j.d.o.o. za trgovinu i usluge, OIB 48302347657, Stjepana Ladiše 13, 10000 Zagreb</item>
    </izvorni_sadrzaj>
    <derivirana_varijabla naziv="DomainObject.Predmet.ProtuStrankaListFormatedWithAdressOIB_1">
      <item>Voli sve služi svima j.d.o.o. za trgovinu i usluge, OIB 48302347657, Stjepana Ladiše 13, 10000 Zagreb</item>
    </derivirana_varijabla>
  </DomainObject.Predmet.ProtuStrankaListFormatedWithAdressOIB>
  <DomainObject.Predmet.ProtuStrankaListNazivFormated>
    <izvorni_sadrzaj>
      <item>Voli sve služi svima j.d.o.o. za trgovinu i usluge</item>
    </izvorni_sadrzaj>
    <derivirana_varijabla naziv="DomainObject.Predmet.ProtuStrankaListNazivFormated_1">
      <item>Voli sve služi svima j.d.o.o. za trgovinu i usluge</item>
    </derivirana_varijabla>
  </DomainObject.Predmet.ProtuStrankaListNazivFormated>
  <DomainObject.Predmet.ProtuStrankaListNazivFormatedOIB>
    <izvorni_sadrzaj>
      <item>Voli sve služi svima j.d.o.o. za trgovinu i usluge, OIB 48302347657</item>
    </izvorni_sadrzaj>
    <derivirana_varijabla naziv="DomainObject.Predmet.ProtuStrankaListNazivFormatedOIB_1">
      <item>Voli sve služi svima j.d.o.o. za trgovinu i usluge, OIB 48302347657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St-1904/2016-4</izvorni_sadrzaj>
    <derivirana_varijabla naziv="DomainObject.PoslovniBrojDokumenta_1">St-1904/2016-4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 sve služi svima j.d.o.o. za trgovinu i usluge</izvorni_sadrzaj>
    <derivirana_varijabla naziv="DomainObject.Predmet.ProtustrankaIDrugi_1">Voli sve služi svima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Voli sve služi svima j.d.o.o. za trgovinu i usluge, OIB 48302347657, Stjepana Ladiše 13, 10000 Zagreb</izvorni_sadrzaj>
    <derivirana_varijabla naziv="DomainObject.Predmet.ProtustrankaIDrugiAdressOIB_1">Voli sve služi svima j.d.o.o. za trgovinu i usluge, OIB 48302347657, Stjepana Ladiše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Voli sve služi svima j.d.o.o. za trgovinu i usluge</item>
      <item>FINA Regionalni centar Zagreb</item>
    </izvorni_sadrzaj>
    <derivirana_varijabla naziv="DomainObject.Predmet.SudioniciListNaziv_1">
      <item>Voli sve služi svima j.d.o.o. za trgovinu i usluge</item>
      <item>FINA Regionalni centar Zagreb</item>
    </derivirana_varijabla>
  </DomainObject.Predmet.SudioniciListNaziv>
  <DomainObject.Predmet.SudioniciListAdressOIB>
    <izvorni_sadrzaj>
      <item>Voli sve služi svima j.d.o.o. za trgovinu i usluge, OIB 48302347657, Stjepana Ladiše 13,10000 Zagreb</item>
      <item>FINA Regionalni centar Zagreb, OIB 85821130368, Trg svibanjskih žrtava 1995. br. 1,10000 Zagreb</item>
    </izvorni_sadrzaj>
    <derivirana_varijabla naziv="DomainObject.Predmet.SudioniciListAdressOIB_1">
      <item>Voli sve služi svima j.d.o.o. za trgovinu i usluge, OIB 48302347657, Stjepana Ladiše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48302347657</item>
      <item>, OIB 85821130368</item>
    </izvorni_sadrzaj>
    <derivirana_varijabla naziv="DomainObject.Predmet.SudioniciListNazivOIB_1">
      <item>, OIB 48302347657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48B0D-9DCA-4EB4-8AC8-193068B33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2908</properties:Characters>
  <properties:Lines>93</properties:Lines>
  <properties:Paragraphs>31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2016-11-15T07:52:00Z</dcterms:modified>
  <cp:revision>493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St-1904/2016-4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