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7169" w14:paraId="e387169" w:rsidRDefault="00D929FC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B90EAB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276343">
      <w:r>
        <w:t xml:space="preserve">35000 Slavonski </w:t>
      </w:r>
      <w:r w:rsidRPr="005170B4">
        <w:t xml:space="preserve">Brod  </w:t>
      </w:r>
      <w:r w:rsidR="001455B4" w:rsidRPr="00CF2062">
        <w:rPr>
          <w:b/>
        </w:rPr>
        <w:t xml:space="preserve">                                                   </w:t>
      </w:r>
      <w:r w:rsidR="00D5670A" w:rsidRPr="00CF2062">
        <w:rPr>
          <w:b/>
        </w:rPr>
        <w:t xml:space="preserve">       </w:t>
      </w:r>
      <w:r w:rsidR="00165EA1" w:rsidRPr="00CF2062">
        <w:rPr>
          <w:b/>
        </w:rPr>
        <w:t xml:space="preserve">  </w:t>
      </w:r>
      <w:r w:rsidR="00922815" w:rsidRPr="00CF2062">
        <w:rPr>
          <w:b/>
        </w:rPr>
        <w:t xml:space="preserve">   </w:t>
      </w:r>
      <w:r w:rsidR="00165EA1" w:rsidRPr="00CF2062">
        <w:rPr>
          <w:b/>
        </w:rPr>
        <w:t xml:space="preserve"> </w:t>
      </w:r>
      <w:r w:rsidR="001455B4" w:rsidRPr="00276343">
        <w:t>Broj: St-</w:t>
      </w:r>
      <w:r w:rsidR="0071707B" w:rsidRPr="00276343">
        <w:t>60/2011</w:t>
      </w:r>
      <w:r w:rsidR="00CF2062" w:rsidRPr="00276343">
        <w:t>-307</w:t>
      </w:r>
    </w:p>
    <w:p w:rsidRDefault="003E2828" w:rsidR="003E2828" w:rsidRPr="00CF2062">
      <w:pPr>
        <w:rPr>
          <w:b/>
        </w:rPr>
      </w:pPr>
    </w:p>
    <w:p w:rsidRDefault="00AC1C66" w:rsidR="00AC1C66" w:rsidRPr="00CF2062">
      <w:pPr>
        <w:rPr>
          <w:b/>
        </w:rPr>
      </w:pPr>
    </w:p>
    <w:p w:rsidRDefault="00AC1C66" w:rsidP="00AC1C66" w:rsidR="00AC1C66" w:rsidRPr="00EA294B">
      <w:pPr>
        <w:jc w:val="center"/>
      </w:pPr>
      <w:r w:rsidRPr="00EA294B">
        <w:t>R E P U B L I K A    H R V A T S K A</w:t>
      </w:r>
    </w:p>
    <w:p w:rsidRDefault="001455B4" w:rsidP="001455B4" w:rsidR="001455B4" w:rsidRPr="00EA294B">
      <w:pPr>
        <w:jc w:val="center"/>
      </w:pPr>
      <w:r w:rsidRPr="00EA294B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B90EAB">
        <w:t>U SLAVONSKOM BRODU</w:t>
      </w:r>
      <w:r>
        <w:t>, po stečajnom sucu Vesni Vukelić, u postupku stečaja nad dužniko</w:t>
      </w:r>
      <w:r w:rsidR="00D43D12">
        <w:t xml:space="preserve">m </w:t>
      </w:r>
      <w:r w:rsidR="00E73D74">
        <w:t>KLAS d.d,u stečaju Nova Gradiška</w:t>
      </w:r>
      <w:r>
        <w:t xml:space="preserve">, nakon unovčenja </w:t>
      </w:r>
      <w:r w:rsidR="00E73D74">
        <w:t>imovine  stečajnog dužnika na kojoj</w:t>
      </w:r>
      <w:r>
        <w:t xml:space="preserve"> postoje razlučna prava, </w:t>
      </w:r>
      <w:r w:rsidR="007D73DD">
        <w:t xml:space="preserve">po održanom ročištu za diobu kupovnine,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CF2062">
        <w:t>5.listopada 2016</w:t>
      </w:r>
      <w:r>
        <w:t>.</w:t>
      </w:r>
    </w:p>
    <w:p w:rsidRDefault="001455B4" w:rsidR="001455B4"/>
    <w:p w:rsidRDefault="001455B4" w:rsidP="001455B4" w:rsidR="00291F6A">
      <w:pPr>
        <w:jc w:val="center"/>
      </w:pPr>
      <w:r w:rsidRPr="00EA294B">
        <w:t>r i j e š i o    j e</w:t>
      </w:r>
    </w:p>
    <w:p w:rsidRDefault="003E2828" w:rsidP="001455B4" w:rsidR="003E2828" w:rsidRPr="00EA294B">
      <w:pPr>
        <w:jc w:val="center"/>
      </w:pPr>
    </w:p>
    <w:p w:rsidRDefault="001455B4" w:rsidR="001455B4"/>
    <w:p w:rsidRDefault="001455B4" w:rsidP="00276B50" w:rsidR="00276B50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r w:rsidR="009A24E5">
        <w:t>kupovni</w:t>
      </w:r>
      <w:r w:rsidR="00F173D6">
        <w:t>ne ostvarene</w:t>
      </w:r>
      <w:r w:rsidR="00796C09">
        <w:t xml:space="preserve"> prodajom nekretnina</w:t>
      </w:r>
      <w:r w:rsidR="003E2DE3">
        <w:t xml:space="preserve"> </w:t>
      </w:r>
      <w:r w:rsidR="004E1727">
        <w:t xml:space="preserve">stečajnog dužnika </w:t>
      </w:r>
    </w:p>
    <w:p w:rsidRDefault="000E003C" w:rsidP="005D0184" w:rsidR="005D0184">
      <w:pPr>
        <w:ind w:firstLine="720"/>
        <w:jc w:val="both"/>
      </w:pPr>
      <w:r>
        <w:t>upisanih</w:t>
      </w:r>
      <w:r w:rsidR="005D0184">
        <w:t xml:space="preserve"> u zk.ul.</w:t>
      </w:r>
      <w:r w:rsidR="00CF2062">
        <w:t>109</w:t>
      </w:r>
      <w:r w:rsidR="005D0184">
        <w:t xml:space="preserve">  k.o Nova Gradiška, </w:t>
      </w:r>
    </w:p>
    <w:p w:rsidRDefault="00796C09" w:rsidP="005D0184" w:rsidR="00796C09">
      <w:pPr>
        <w:ind w:firstLine="720"/>
        <w:jc w:val="both"/>
      </w:pPr>
    </w:p>
    <w:p w:rsidRDefault="00796C09" w:rsidP="005D0184" w:rsidR="00796C09">
      <w:pPr>
        <w:ind w:firstLine="720"/>
        <w:jc w:val="both"/>
      </w:pPr>
      <w:r>
        <w:t xml:space="preserve">u iznosu </w:t>
      </w:r>
      <w:r w:rsidR="00CF2062">
        <w:t>113.800,00</w:t>
      </w:r>
      <w:r>
        <w:t xml:space="preserve"> kn</w:t>
      </w:r>
    </w:p>
    <w:p w:rsidRDefault="003E1A8E" w:rsidP="0050134C" w:rsidR="009A24E5">
      <w:pPr>
        <w:jc w:val="both"/>
      </w:pPr>
      <w:r>
        <w:tab/>
        <w:t xml:space="preserve">     </w:t>
      </w:r>
      <w:r w:rsidR="009A24E5"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9A24E5">
      <w:pPr>
        <w:jc w:val="both"/>
      </w:pPr>
      <w:r>
        <w:t>Stečajna masa stečajnog dužnika</w:t>
      </w:r>
    </w:p>
    <w:p w:rsidRDefault="009A24E5" w:rsidP="00DD7B01" w:rsidR="009A24E5">
      <w:pPr>
        <w:jc w:val="both"/>
      </w:pPr>
    </w:p>
    <w:p w:rsidRDefault="00DD7B01" w:rsidP="00DD7B01" w:rsidR="00DD7B01">
      <w:pPr>
        <w:jc w:val="both"/>
      </w:pPr>
      <w:r>
        <w:t xml:space="preserve"> </w:t>
      </w:r>
      <w:r w:rsidR="009A24E5">
        <w:t xml:space="preserve">Troškovi </w:t>
      </w:r>
      <w:r w:rsidR="00EA294B">
        <w:t>utvrđiva</w:t>
      </w:r>
      <w:r>
        <w:t xml:space="preserve">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</w:t>
      </w:r>
      <w:r w:rsidR="009A24E5">
        <w:t xml:space="preserve">                  </w:t>
      </w:r>
      <w:r w:rsidR="00CF2062">
        <w:rPr>
          <w:b/>
        </w:rPr>
        <w:t>5.690,00</w:t>
      </w:r>
      <w:r w:rsidR="009A24E5" w:rsidRPr="009A24E5">
        <w:rPr>
          <w:b/>
        </w:rPr>
        <w:t xml:space="preserve"> kn</w:t>
      </w:r>
      <w:r w:rsidRPr="009A24E5">
        <w:rPr>
          <w:b/>
        </w:rPr>
        <w:t xml:space="preserve">                                                                                      </w:t>
      </w:r>
    </w:p>
    <w:p w:rsidRDefault="00DD7B01" w:rsidP="0050134C" w:rsidR="00DD7B01">
      <w:pPr>
        <w:jc w:val="both"/>
      </w:pPr>
    </w:p>
    <w:p w:rsidRDefault="00EA294B" w:rsidP="009A24E5" w:rsidR="002B21BD">
      <w:pPr>
        <w:jc w:val="both"/>
        <w:rPr>
          <w:b/>
          <w:u w:val="single"/>
        </w:rPr>
      </w:pPr>
      <w:r>
        <w:rPr>
          <w:u w:val="single"/>
        </w:rPr>
        <w:t>T</w:t>
      </w:r>
      <w:r w:rsidR="00C63991" w:rsidRPr="0076754E">
        <w:rPr>
          <w:u w:val="single"/>
        </w:rPr>
        <w:t xml:space="preserve">roškovi </w:t>
      </w:r>
      <w:r w:rsidR="00DD7B01" w:rsidRPr="0076754E">
        <w:rPr>
          <w:u w:val="single"/>
        </w:rPr>
        <w:t xml:space="preserve">unovčenja </w:t>
      </w:r>
      <w:r w:rsidR="00C63991" w:rsidRPr="0076754E">
        <w:rPr>
          <w:u w:val="single"/>
        </w:rPr>
        <w:t xml:space="preserve"> </w:t>
      </w:r>
      <w:r w:rsidR="008C3456">
        <w:rPr>
          <w:u w:val="single"/>
        </w:rPr>
        <w:t xml:space="preserve">5% od utrška </w:t>
      </w:r>
      <w:r w:rsidR="00C63991" w:rsidRPr="0076754E">
        <w:rPr>
          <w:u w:val="single"/>
        </w:rPr>
        <w:t xml:space="preserve">po čl. </w:t>
      </w:r>
      <w:smartTag w:element="metricconverter" w:uri="urn:schemas-microsoft-com:office:smarttags">
        <w:smartTagPr>
          <w:attr w:val="170 st" w:name="ProductID"/>
        </w:smartTagPr>
        <w:r w:rsidR="00C63991" w:rsidRPr="0076754E">
          <w:rPr>
            <w:u w:val="single"/>
          </w:rPr>
          <w:t xml:space="preserve">170 </w:t>
        </w:r>
        <w:r w:rsidR="00DD7B01" w:rsidRPr="0076754E">
          <w:rPr>
            <w:u w:val="single"/>
          </w:rPr>
          <w:t>st</w:t>
        </w:r>
      </w:smartTag>
      <w:r w:rsidR="00DD7B01" w:rsidRPr="0076754E">
        <w:rPr>
          <w:u w:val="single"/>
        </w:rPr>
        <w:t xml:space="preserve">. 2 </w:t>
      </w:r>
      <w:r w:rsidR="00C63991" w:rsidRPr="0076754E">
        <w:rPr>
          <w:u w:val="single"/>
        </w:rPr>
        <w:t xml:space="preserve">SZ-a  </w:t>
      </w:r>
      <w:r w:rsidR="008C3456">
        <w:rPr>
          <w:u w:val="single"/>
        </w:rPr>
        <w:t xml:space="preserve">                              </w:t>
      </w:r>
      <w:r>
        <w:rPr>
          <w:u w:val="single"/>
        </w:rPr>
        <w:t xml:space="preserve"> </w:t>
      </w:r>
      <w:r>
        <w:rPr>
          <w:b/>
          <w:u w:val="single"/>
        </w:rPr>
        <w:t xml:space="preserve">    5.690,00</w:t>
      </w:r>
      <w:r w:rsidR="00796C09" w:rsidRPr="0076754E">
        <w:rPr>
          <w:b/>
          <w:u w:val="single"/>
        </w:rPr>
        <w:t xml:space="preserve"> </w:t>
      </w:r>
      <w:r w:rsidR="00C63991" w:rsidRPr="0076754E">
        <w:rPr>
          <w:b/>
          <w:u w:val="single"/>
        </w:rPr>
        <w:t>kn</w:t>
      </w:r>
    </w:p>
    <w:p w:rsidRDefault="0076754E" w:rsidP="00796C09" w:rsidR="00796C09" w:rsidRPr="0076754E">
      <w:pPr>
        <w:jc w:val="both"/>
      </w:pPr>
      <w:r w:rsidRPr="0076754E">
        <w:rPr>
          <w:b/>
        </w:rPr>
        <w:t>Stečajna masa ukupno</w:t>
      </w:r>
      <w:r w:rsidRPr="0076754E">
        <w:tab/>
      </w:r>
      <w:r w:rsidRPr="0076754E">
        <w:tab/>
      </w:r>
      <w:r w:rsidRPr="0076754E">
        <w:tab/>
      </w:r>
      <w:r w:rsidRPr="0076754E">
        <w:tab/>
      </w:r>
      <w:r w:rsidRPr="0076754E">
        <w:tab/>
      </w:r>
      <w:r w:rsidRPr="0076754E">
        <w:tab/>
      </w:r>
      <w:r>
        <w:tab/>
      </w:r>
      <w:r w:rsidR="00EA294B">
        <w:t xml:space="preserve">       </w:t>
      </w:r>
      <w:r w:rsidR="00EA294B">
        <w:rPr>
          <w:b/>
        </w:rPr>
        <w:t>11.380,00 kn</w:t>
      </w:r>
    </w:p>
    <w:p w:rsidRDefault="002B21BD" w:rsidP="009A24E5" w:rsidR="002B21BD">
      <w:pPr>
        <w:jc w:val="both"/>
        <w:rPr>
          <w:b/>
        </w:rPr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50134C" w:rsidR="009A24E5">
      <w:pPr>
        <w:jc w:val="both"/>
      </w:pPr>
      <w:r>
        <w:t xml:space="preserve">- Razlučni vjerovnik </w:t>
      </w:r>
      <w:r w:rsidR="00EA294B">
        <w:t>RH Ministarstvo financija</w:t>
      </w:r>
      <w:r w:rsidR="009A24E5">
        <w:t>, te</w:t>
      </w:r>
      <w:r w:rsidR="000802BF">
        <w:t xml:space="preserve">meljem </w:t>
      </w:r>
      <w:r w:rsidR="00EA294B">
        <w:t xml:space="preserve">rješenja o ovrsi </w:t>
      </w:r>
      <w:r w:rsidR="000802BF">
        <w:t xml:space="preserve"> </w:t>
      </w:r>
      <w:r w:rsidR="00EA294B">
        <w:t>uknjiženo</w:t>
      </w:r>
      <w:r w:rsidR="009A24E5">
        <w:t xml:space="preserve"> pod br. </w:t>
      </w:r>
      <w:r w:rsidR="004E1727">
        <w:t>Z-</w:t>
      </w:r>
      <w:r w:rsidR="00EA294B">
        <w:t>2666/01 od 1.10.2001</w:t>
      </w:r>
      <w:r w:rsidR="009A24E5">
        <w:t>.</w:t>
      </w:r>
      <w:r w:rsidR="009A24E5">
        <w:tab/>
        <w:t xml:space="preserve">  </w:t>
      </w:r>
    </w:p>
    <w:p w:rsidRDefault="009A24E5" w:rsidP="004E1727" w:rsidR="005107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294B">
        <w:t xml:space="preserve">     </w:t>
      </w:r>
      <w:r w:rsidR="00EA294B">
        <w:rPr>
          <w:b/>
        </w:rPr>
        <w:t>102.420,00</w:t>
      </w:r>
      <w:r w:rsidR="00D647EF">
        <w:t xml:space="preserve"> </w:t>
      </w:r>
      <w:r w:rsidR="004E1727">
        <w:rPr>
          <w:b/>
        </w:rPr>
        <w:t>k</w:t>
      </w:r>
      <w:r w:rsidRPr="009A24E5">
        <w:rPr>
          <w:b/>
        </w:rPr>
        <w:t xml:space="preserve">n  </w:t>
      </w:r>
    </w:p>
    <w:p w:rsidRDefault="009A24E5" w:rsidP="004E1727" w:rsidR="009A24E5">
      <w:pPr>
        <w:rPr>
          <w:b/>
        </w:rPr>
      </w:pPr>
      <w:r w:rsidRPr="009A24E5">
        <w:rPr>
          <w:b/>
        </w:rPr>
        <w:t xml:space="preserve">  </w:t>
      </w:r>
    </w:p>
    <w:p w:rsidRDefault="00D647EF" w:rsidP="004E1727" w:rsidR="00D647EF" w:rsidRPr="009A24E5">
      <w:pPr>
        <w:rPr>
          <w:b/>
        </w:rPr>
      </w:pPr>
    </w:p>
    <w:p w:rsidRDefault="0051076A" w:rsidP="00EA294B" w:rsidR="00EA294B">
      <w:pPr>
        <w:jc w:val="both"/>
      </w:pPr>
      <w:r>
        <w:tab/>
      </w:r>
      <w:r w:rsidRPr="0051076A">
        <w:rPr>
          <w:b/>
        </w:rPr>
        <w:t>II –</w:t>
      </w:r>
      <w:r>
        <w:t xml:space="preserve"> Ovakvom rasp</w:t>
      </w:r>
      <w:r w:rsidR="0076754E">
        <w:t>o</w:t>
      </w:r>
      <w:r>
        <w:t xml:space="preserve">djelom </w:t>
      </w:r>
      <w:r w:rsidR="00EA294B">
        <w:t xml:space="preserve">razlučni vjerovnik </w:t>
      </w:r>
      <w:r>
        <w:t xml:space="preserve">RH Ministarstvo financija Porezna uprava </w:t>
      </w:r>
      <w:r w:rsidR="00EA294B">
        <w:t xml:space="preserve">ostaje nenamiren </w:t>
      </w:r>
      <w:r>
        <w:t xml:space="preserve">za </w:t>
      </w:r>
      <w:r w:rsidR="00EA294B">
        <w:t>ostatak iznosa</w:t>
      </w:r>
      <w:r>
        <w:t xml:space="preserve"> tražbine osigurane založnim pravom upisanim pod br. Z-</w:t>
      </w:r>
      <w:r w:rsidR="00EA294B">
        <w:t>2666/01 u iznosu 4,747.212,33 kn , te za cjelokupni iznos tražbine osigurane založnim pravom upisanim pod br. Z-3474/01 od 19.12.2001.</w:t>
      </w:r>
    </w:p>
    <w:p w:rsidRDefault="00032ACA" w:rsidP="00032ACA" w:rsidR="00032ACA">
      <w:pPr>
        <w:jc w:val="both"/>
      </w:pPr>
    </w:p>
    <w:p w:rsidRDefault="00032ACA" w:rsidP="00032ACA" w:rsidR="00032ACA">
      <w:pPr>
        <w:jc w:val="both"/>
      </w:pPr>
    </w:p>
    <w:p w:rsidRDefault="00032ACA" w:rsidP="00032ACA" w:rsidR="00032ACA" w:rsidRPr="00032ACA"/>
    <w:p w:rsidRDefault="00032ACA" w:rsidP="00032ACA" w:rsidR="00032ACA">
      <w:pPr>
        <w:jc w:val="both"/>
      </w:pPr>
    </w:p>
    <w:p w:rsidRDefault="00523701" w:rsidP="0093496E" w:rsidR="00EE5AA7" w:rsidRPr="008E16C6">
      <w:pPr>
        <w:jc w:val="both"/>
      </w:pPr>
      <w:r>
        <w:rPr>
          <w:b/>
        </w:rPr>
        <w:t xml:space="preserve">   </w:t>
      </w:r>
    </w:p>
    <w:p w:rsidRDefault="00C11313" w:rsidP="00C11313" w:rsidR="0011551F">
      <w:pPr>
        <w:ind w:left="360"/>
        <w:jc w:val="both"/>
      </w:pPr>
      <w:r>
        <w:t xml:space="preserve">      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5D58AD">
      <w:pPr>
        <w:jc w:val="both"/>
      </w:pPr>
      <w:r>
        <w:tab/>
      </w:r>
      <w:r w:rsidR="00EA294B">
        <w:rPr>
          <w:b/>
        </w:rPr>
        <w:t>III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B33C32" w:rsidP="0050134C" w:rsidR="00B33C32">
      <w:pPr>
        <w:jc w:val="both"/>
      </w:pPr>
    </w:p>
    <w:p w:rsidRDefault="00086536" w:rsidP="00EE5AA7" w:rsidR="0050134C">
      <w:pPr>
        <w:jc w:val="both"/>
      </w:pPr>
      <w:r>
        <w:tab/>
      </w:r>
      <w:r w:rsidR="00FA3061">
        <w:tab/>
      </w:r>
    </w:p>
    <w:p w:rsidRDefault="0050134C" w:rsidP="0050134C" w:rsidR="00E35C50" w:rsidRPr="00EA294B">
      <w:pPr>
        <w:jc w:val="center"/>
      </w:pPr>
      <w:r w:rsidRPr="00EA294B">
        <w:t>Obrazloženje</w:t>
      </w:r>
    </w:p>
    <w:p w:rsidRDefault="00E35C50" w:rsidP="0050134C" w:rsidR="00E35C50" w:rsidRPr="0050134C">
      <w:pPr>
        <w:jc w:val="center"/>
        <w:rPr>
          <w:b/>
        </w:rPr>
      </w:pPr>
    </w:p>
    <w:p w:rsidRDefault="0050134C" w:rsidR="0050134C"/>
    <w:p w:rsidRDefault="00086536" w:rsidP="00A774F9" w:rsidR="00251755">
      <w:pPr>
        <w:jc w:val="both"/>
      </w:pPr>
      <w:r>
        <w:tab/>
      </w:r>
      <w:r w:rsidR="008C3545">
        <w:t>Imovina navedena</w:t>
      </w:r>
      <w:r w:rsidR="00EE5AA7">
        <w:t xml:space="preserve"> u izreci ovog rje</w:t>
      </w:r>
      <w:r w:rsidR="008C3545">
        <w:t>šenja unovčena je</w:t>
      </w:r>
      <w:r w:rsidR="00EE5AA7">
        <w:t xml:space="preserve"> </w:t>
      </w:r>
      <w:r w:rsidR="0001289C">
        <w:t xml:space="preserve"> kao dio stečajne mase dužnika</w:t>
      </w:r>
      <w:r w:rsidR="00DA3D2B">
        <w:t xml:space="preserve"> </w:t>
      </w:r>
      <w:r w:rsidR="00784E98">
        <w:t>KLAS d.d, u stečaju Nova Gradiška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251755">
        <w:t xml:space="preserve"> od </w:t>
      </w:r>
      <w:r w:rsidR="00E151A1">
        <w:t>113.800,00</w:t>
      </w:r>
      <w:r w:rsidR="008C3545">
        <w:t xml:space="preserve"> kn</w:t>
      </w:r>
      <w:r w:rsidR="00E151A1">
        <w:t xml:space="preserve">. </w:t>
      </w:r>
      <w:r w:rsidR="008C3545">
        <w:t xml:space="preserve"> </w:t>
      </w:r>
      <w:r w:rsidR="00251755">
        <w:tab/>
        <w:t>Nakon što je rješenje o dos</w:t>
      </w:r>
      <w:r w:rsidR="0093496E">
        <w:t xml:space="preserve">udi postalo pravomoćno, te kupac u cijelosti uplatio </w:t>
      </w:r>
      <w:r w:rsidR="00AB7116">
        <w:t>kupovnin</w:t>
      </w:r>
      <w:r w:rsidR="008C3545">
        <w:t>u</w:t>
      </w:r>
      <w:r w:rsidR="00251755">
        <w:t xml:space="preserve"> Sud je održao ročište u svrhu namirenja tražbina</w:t>
      </w:r>
      <w:r w:rsidR="00F173D6">
        <w:t xml:space="preserve"> osiguranih</w:t>
      </w:r>
      <w:r w:rsidR="00243774">
        <w:t xml:space="preserve"> založnim pravima</w:t>
      </w:r>
      <w:r w:rsidR="00251755">
        <w:t>.</w:t>
      </w:r>
    </w:p>
    <w:p w:rsidRDefault="008C3545" w:rsidP="00A774F9" w:rsidR="00032ACA">
      <w:pPr>
        <w:jc w:val="both"/>
      </w:pPr>
      <w:r>
        <w:tab/>
        <w:t xml:space="preserve">Na ročištu od </w:t>
      </w:r>
      <w:r w:rsidR="00E151A1">
        <w:t>5.listopada 2016</w:t>
      </w:r>
      <w:r>
        <w:t xml:space="preserve">.razlučni vjerovnik </w:t>
      </w:r>
      <w:r w:rsidR="00E151A1">
        <w:t>RH Ministarstvo financija PU</w:t>
      </w:r>
      <w:r>
        <w:t xml:space="preserve"> podnio je zahtjev za isplatu svoje tražbine osigurane založnim pravom upisanim u zemljišnim knjigama pod br. Z-</w:t>
      </w:r>
      <w:r w:rsidR="00E151A1">
        <w:t>2666/01</w:t>
      </w:r>
      <w:r>
        <w:t xml:space="preserve"> u ukupnom iznosu od </w:t>
      </w:r>
      <w:r w:rsidR="00E151A1">
        <w:t>4,849.632,33 kn.</w:t>
      </w:r>
    </w:p>
    <w:p w:rsidRDefault="00251755" w:rsidP="00E151A1" w:rsidR="008C3545">
      <w:pPr>
        <w:jc w:val="both"/>
      </w:pPr>
      <w:r>
        <w:tab/>
      </w:r>
      <w:r w:rsidR="008C3545">
        <w:t xml:space="preserve">Na istom ročištu </w:t>
      </w:r>
      <w:r w:rsidR="00764E21">
        <w:t xml:space="preserve">steč.upravitelj </w:t>
      </w:r>
      <w:r w:rsidR="0093496E">
        <w:t xml:space="preserve"> predložio </w:t>
      </w:r>
      <w:r w:rsidR="00764E21">
        <w:t>je</w:t>
      </w:r>
      <w:r w:rsidR="008C3545">
        <w:t xml:space="preserve"> da se prije namirenja razlučnog</w:t>
      </w:r>
      <w:r>
        <w:t xml:space="preserve"> vjerovnika</w:t>
      </w:r>
      <w:r w:rsidR="008C3545">
        <w:t xml:space="preserve"> iz iznosa</w:t>
      </w:r>
      <w:r w:rsidR="00764E21">
        <w:t xml:space="preserve"> ostvarene</w:t>
      </w:r>
      <w:r w:rsidR="008C3545">
        <w:t xml:space="preserve"> kupovnine </w:t>
      </w:r>
      <w:r>
        <w:t xml:space="preserve">najprije izdvoji u stečajnu masu 5% </w:t>
      </w:r>
      <w:r w:rsidR="00273407">
        <w:t>od utrška na ime</w:t>
      </w:r>
      <w:r w:rsidR="00764E21">
        <w:t xml:space="preserve"> troškova utvrđivanja</w:t>
      </w:r>
      <w:r>
        <w:t xml:space="preserve"> tražbine</w:t>
      </w:r>
      <w:r w:rsidR="0093496E">
        <w:t xml:space="preserve"> (</w:t>
      </w:r>
      <w:r w:rsidR="00E151A1">
        <w:t>5.690,00</w:t>
      </w:r>
      <w:r w:rsidR="0093496E">
        <w:t xml:space="preserve"> kn)</w:t>
      </w:r>
      <w:r>
        <w:t xml:space="preserve">, te </w:t>
      </w:r>
      <w:r w:rsidR="00E151A1">
        <w:t>isto toliko na ime troškova unovčenja,</w:t>
      </w:r>
      <w:r w:rsidR="00273407">
        <w:t xml:space="preserve"> sve</w:t>
      </w:r>
      <w:r w:rsidR="0093496E">
        <w:t xml:space="preserve"> prema</w:t>
      </w:r>
      <w:r>
        <w:t xml:space="preserve"> pravilima iz odredbe čl. 170 st. 1 i 2 Stečajnog zakona</w:t>
      </w:r>
      <w:r w:rsidR="00AB7116">
        <w:t>.</w:t>
      </w:r>
      <w:r w:rsidR="00774E08">
        <w:tab/>
      </w:r>
    </w:p>
    <w:p w:rsidRDefault="00251755" w:rsidP="00A774F9" w:rsidR="00E151A1">
      <w:pPr>
        <w:jc w:val="both"/>
      </w:pPr>
      <w:r>
        <w:tab/>
        <w:t>U tijeku dokaznog postupka Sud je izvršio uvid u spis i priložene isprave, a posebice zemljišno knjižni izvadak za prodane nekretnine</w:t>
      </w:r>
      <w:r w:rsidR="00E151A1">
        <w:t xml:space="preserve"> te  rješenje o ovrsi Općinskog suda u Novoj Gradiški br. Ovr-486/01-2 od 26.9.2001.</w:t>
      </w:r>
    </w:p>
    <w:p w:rsidRDefault="00251755" w:rsidP="00A774F9" w:rsidR="00B975FE">
      <w:pPr>
        <w:jc w:val="both"/>
      </w:pPr>
      <w:r>
        <w:tab/>
      </w:r>
      <w:r w:rsidR="00B975FE">
        <w:t>Odredbom</w:t>
      </w:r>
      <w:r>
        <w:t xml:space="preserve"> čl. 164a st. 3 Stečajnog zakona </w:t>
      </w:r>
      <w:r w:rsidR="0001289C">
        <w:tab/>
        <w:t xml:space="preserve"> (NN br</w:t>
      </w:r>
      <w:r>
        <w:t>. 44/96, 29/99, 129/00, 123/03,</w:t>
      </w:r>
      <w:r w:rsidR="0001289C">
        <w:t xml:space="preserve"> 82/06,</w:t>
      </w:r>
      <w:r>
        <w:t xml:space="preserve"> 116/10, 25/12, 133/12</w:t>
      </w:r>
      <w:r w:rsidR="0001289C">
        <w:t xml:space="preserve"> d</w:t>
      </w:r>
      <w:r w:rsidR="0025072E">
        <w:t xml:space="preserve">alje SZ) </w:t>
      </w:r>
      <w:r>
        <w:t xml:space="preserve">propisano </w:t>
      </w:r>
      <w:r w:rsidR="00B975FE">
        <w:t xml:space="preserve">je </w:t>
      </w:r>
      <w:r>
        <w:t>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</w:t>
      </w:r>
      <w:r w:rsidR="00B975FE">
        <w:t>avilima ovršnog postupka i 3.preostali iznos predati stečajnom upravitelju za namirenje stečajnih vjerovnika.</w:t>
      </w:r>
    </w:p>
    <w:p w:rsidRDefault="00B975FE" w:rsidP="00B975FE" w:rsidR="00774E08">
      <w:pPr>
        <w:ind w:firstLine="708"/>
        <w:jc w:val="both"/>
      </w:pPr>
      <w:r>
        <w:t>Slijedom cit.zakonske odredbe</w:t>
      </w:r>
      <w:r w:rsidR="00251755">
        <w:t xml:space="preserve"> Sud  </w:t>
      </w:r>
      <w:r>
        <w:t xml:space="preserve">je </w:t>
      </w:r>
      <w:r w:rsidR="00251755">
        <w:t xml:space="preserve">iz </w:t>
      </w:r>
      <w:r>
        <w:t xml:space="preserve">iznosa ostvarenog prodajom, </w:t>
      </w:r>
      <w:r w:rsidR="00251755">
        <w:t xml:space="preserve">najprije </w:t>
      </w:r>
      <w:r w:rsidR="00E151A1">
        <w:t>izdvojio paušalne</w:t>
      </w:r>
      <w:r w:rsidR="00501B7B">
        <w:t xml:space="preserve"> iznos</w:t>
      </w:r>
      <w:r w:rsidR="00E151A1">
        <w:t>e</w:t>
      </w:r>
      <w:r w:rsidR="00501B7B">
        <w:t xml:space="preserve"> od </w:t>
      </w:r>
      <w:r w:rsidR="00E151A1">
        <w:t xml:space="preserve">po </w:t>
      </w:r>
      <w:r w:rsidR="00501B7B">
        <w:t>5</w:t>
      </w:r>
      <w:r>
        <w:t xml:space="preserve">% </w:t>
      </w:r>
      <w:r w:rsidR="00501B7B">
        <w:t xml:space="preserve">za troškove </w:t>
      </w:r>
      <w:r w:rsidR="00E35C50">
        <w:t>utvrđivanja tražbine</w:t>
      </w:r>
      <w:r w:rsidR="00501B7B">
        <w:t xml:space="preserve"> </w:t>
      </w:r>
      <w:r w:rsidR="00E151A1">
        <w:t xml:space="preserve">i troškove unovčenja </w:t>
      </w:r>
      <w:r w:rsidR="00501B7B">
        <w:t xml:space="preserve">temeljem odredbe </w:t>
      </w:r>
      <w:r>
        <w:t xml:space="preserve"> čl. 170 st. 1 </w:t>
      </w:r>
      <w:r w:rsidR="00E151A1">
        <w:t xml:space="preserve">i st. 2 </w:t>
      </w:r>
      <w:r>
        <w:t>SZ-a</w:t>
      </w:r>
      <w:r w:rsidR="00E151A1">
        <w:t>, pa je odlučeno kao pod I A) rješenja.</w:t>
      </w:r>
    </w:p>
    <w:p w:rsidRDefault="004326AD" w:rsidP="00A774F9" w:rsidR="00774E08">
      <w:pPr>
        <w:jc w:val="both"/>
      </w:pPr>
      <w:r>
        <w:tab/>
        <w:t xml:space="preserve">Odredbom čl. 114 st. 1 i 3 </w:t>
      </w:r>
      <w:r w:rsidR="00774E08">
        <w:t>Ovršnog zakona (NN br. 112/12,25/13 i 93/14, dalje OZ),</w:t>
      </w:r>
    </w:p>
    <w:p w:rsidRDefault="004326AD" w:rsidP="00A774F9" w:rsidR="009D54FE">
      <w:pPr>
        <w:jc w:val="both"/>
      </w:pPr>
      <w:r>
        <w:t xml:space="preserve">propisano je da se nakon </w:t>
      </w:r>
      <w:r w:rsidR="00CD3F81">
        <w:t xml:space="preserve">namirenja tražbina iz </w:t>
      </w:r>
      <w:r w:rsidR="00B975FE">
        <w:t xml:space="preserve">čl. 113 OZ-a, namiruju </w:t>
      </w:r>
      <w:r w:rsidR="00CD3F81">
        <w:t xml:space="preserve"> tražbine osigurane založnim pravom i to </w:t>
      </w:r>
      <w:r w:rsidR="00243774">
        <w:t xml:space="preserve">prema redoslijedu </w:t>
      </w:r>
      <w:r w:rsidR="00CD3F81">
        <w:t xml:space="preserve"> st</w:t>
      </w:r>
      <w:r w:rsidR="00CC7008">
        <w:t>jecanja</w:t>
      </w:r>
      <w:r w:rsidR="00CD3F81">
        <w:t xml:space="preserve"> založnog prava</w:t>
      </w:r>
      <w:r w:rsidR="00D71F70">
        <w:t>, a ka</w:t>
      </w:r>
      <w:r w:rsidR="003B1183">
        <w:t>k</w:t>
      </w:r>
      <w:r w:rsidR="00D71F70">
        <w:t>o je uvid</w:t>
      </w:r>
      <w:r w:rsidR="003B1183">
        <w:t>om u zemljišne knjige za prodane nekretnine</w:t>
      </w:r>
      <w:r w:rsidR="00D71F70">
        <w:t xml:space="preserve"> utvrđeno </w:t>
      </w:r>
      <w:r w:rsidR="00CD3F81">
        <w:t xml:space="preserve"> da </w:t>
      </w:r>
      <w:r w:rsidR="00D71F70">
        <w:t xml:space="preserve">je </w:t>
      </w:r>
      <w:r w:rsidR="00E151A1">
        <w:t xml:space="preserve">RH Ministarstvo financija </w:t>
      </w:r>
      <w:r w:rsidR="00A325B0">
        <w:t xml:space="preserve">upisana kao </w:t>
      </w:r>
      <w:r w:rsidR="00E151A1">
        <w:t xml:space="preserve">jedini </w:t>
      </w:r>
      <w:r w:rsidR="00A325B0">
        <w:t xml:space="preserve"> stjecatelj založnog prava </w:t>
      </w:r>
      <w:r w:rsidR="00E151A1">
        <w:t>u zemljišnim knjigama temeljem zabilježbe ovrhe br. Z-2666/01 od 1.10.2001. i zabilježbe ovrhe pod br. Z-3474/01 od 19.12.2001.</w:t>
      </w:r>
      <w:r w:rsidR="00273407">
        <w:t xml:space="preserve">, </w:t>
      </w:r>
      <w:r w:rsidR="00E151A1">
        <w:t>to je odlučeno da se ovaj vjerovnik</w:t>
      </w:r>
      <w:r w:rsidR="00CD3F81">
        <w:t xml:space="preserve"> </w:t>
      </w:r>
      <w:r w:rsidR="00D71F70">
        <w:t xml:space="preserve">namiruje </w:t>
      </w:r>
      <w:r w:rsidR="00CD3F81">
        <w:t>s ostat</w:t>
      </w:r>
      <w:r w:rsidR="00D71F70">
        <w:t>kom kupovnine</w:t>
      </w:r>
      <w:r w:rsidR="00774E08">
        <w:t xml:space="preserve"> u iznosu od </w:t>
      </w:r>
      <w:r w:rsidR="00E151A1">
        <w:t>102.420,00 kn zbog čega</w:t>
      </w:r>
      <w:r w:rsidR="002200FD">
        <w:t xml:space="preserve"> je odlučeno kao pod IB)</w:t>
      </w:r>
      <w:r w:rsidR="00774E08">
        <w:t xml:space="preserve"> izreke ovog rješenja</w:t>
      </w:r>
      <w:r w:rsidR="00D71F70">
        <w:t>.</w:t>
      </w:r>
    </w:p>
    <w:p w:rsidRDefault="00A325B0" w:rsidP="00A774F9" w:rsidR="00E151A1">
      <w:pPr>
        <w:jc w:val="both"/>
      </w:pPr>
      <w:r>
        <w:tab/>
        <w:t xml:space="preserve">Ovakvom raspodjelom </w:t>
      </w:r>
      <w:r w:rsidR="008A199B">
        <w:t xml:space="preserve">razlučni vjerovnik </w:t>
      </w:r>
      <w:r w:rsidR="00E151A1">
        <w:t>RH Ministarstvo financija</w:t>
      </w:r>
      <w:r w:rsidR="008A199B">
        <w:t xml:space="preserve"> ostaje nenamiren za razliku do punog iznosa tražbine osigurane založnim pravom</w:t>
      </w:r>
      <w:r w:rsidR="00466818">
        <w:t xml:space="preserve"> pod br. Z-2666/01</w:t>
      </w:r>
      <w:r w:rsidR="008A199B">
        <w:t xml:space="preserve">, </w:t>
      </w:r>
      <w:r w:rsidR="00E151A1">
        <w:t>kao i za cjelokupni iznos tražbine osigurane zabilježbom ovrhe br. Z-3474/01 od 19.12.2001., pa je odlučeno kao pod toč. II.</w:t>
      </w:r>
    </w:p>
    <w:p w:rsidRDefault="003E2828" w:rsidP="00A774F9" w:rsidR="003E2828">
      <w:pPr>
        <w:jc w:val="both"/>
      </w:pPr>
    </w:p>
    <w:p w:rsidRDefault="003E2828" w:rsidP="00A774F9" w:rsidR="003E2828">
      <w:pPr>
        <w:jc w:val="both"/>
      </w:pPr>
    </w:p>
    <w:p w:rsidRDefault="003E2828" w:rsidP="00A774F9" w:rsidR="003E2828">
      <w:pPr>
        <w:jc w:val="both"/>
      </w:pPr>
    </w:p>
    <w:p w:rsidRDefault="003E2828" w:rsidP="00A774F9" w:rsidR="003E2828">
      <w:pPr>
        <w:jc w:val="both"/>
      </w:pPr>
    </w:p>
    <w:p w:rsidRDefault="003E2828" w:rsidP="00A774F9" w:rsidR="003E2828">
      <w:pPr>
        <w:jc w:val="both"/>
      </w:pPr>
    </w:p>
    <w:p w:rsidRDefault="003501B4" w:rsidP="00CD3F81" w:rsidR="00CD3F81">
      <w:pPr>
        <w:jc w:val="both"/>
      </w:pPr>
      <w:r>
        <w:tab/>
        <w:t>Isplata prema ovom rješenju ima se obaviti po pravomoćnosti rješenj</w:t>
      </w:r>
      <w:r w:rsidR="00E151A1">
        <w:t>a, pa je odlučeno kao pod toč.III</w:t>
      </w:r>
      <w:r>
        <w:t>.</w:t>
      </w:r>
      <w:r w:rsidR="00D71F70"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Slav.Brodu, </w:t>
      </w:r>
      <w:r w:rsidR="00E151A1">
        <w:t>5.listopada 2016.</w:t>
      </w:r>
      <w:r w:rsidR="00A774F9">
        <w:t>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STEČAJNI SUDAC:</w:t>
      </w:r>
    </w:p>
    <w:p w:rsidRDefault="00A774F9" w:rsidR="00A774F9"/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 w:rsidR="00466818">
        <w:t xml:space="preserve">    </w:t>
      </w:r>
      <w:r w:rsidR="00E151A1">
        <w:t xml:space="preserve">Vesna Vukelić 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E20B85" w:rsidR="00B51408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</w:t>
      </w:r>
      <w:r w:rsidR="00B51408">
        <w:rPr>
          <w:sz w:val="20"/>
          <w:szCs w:val="20"/>
        </w:rPr>
        <w:t xml:space="preserve">ravo na namirenje iz kupovnine </w:t>
      </w:r>
      <w:r w:rsidR="00E20B85" w:rsidRPr="00481CF0">
        <w:rPr>
          <w:sz w:val="20"/>
          <w:szCs w:val="20"/>
        </w:rPr>
        <w:t xml:space="preserve">u roku od 8 dana </w:t>
      </w:r>
    </w:p>
    <w:p w:rsidRDefault="00E20B85" w:rsidP="00E20B85" w:rsidR="00B51408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od dana </w:t>
      </w:r>
      <w:r>
        <w:rPr>
          <w:sz w:val="20"/>
          <w:szCs w:val="20"/>
        </w:rPr>
        <w:t>objave rješenja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na e-</w:t>
      </w:r>
      <w:r w:rsidR="00DE1E07">
        <w:rPr>
          <w:sz w:val="20"/>
          <w:szCs w:val="20"/>
        </w:rPr>
        <w:t>O</w:t>
      </w:r>
      <w:r>
        <w:rPr>
          <w:sz w:val="20"/>
          <w:szCs w:val="20"/>
        </w:rPr>
        <w:t xml:space="preserve">glasnoj ploči suda s tim da rok za </w:t>
      </w:r>
    </w:p>
    <w:p w:rsidRDefault="00E20B85" w:rsidP="00E20B85" w:rsidR="00E20B85">
      <w:pPr>
        <w:jc w:val="both"/>
        <w:rPr>
          <w:sz w:val="20"/>
          <w:szCs w:val="20"/>
        </w:rPr>
      </w:pPr>
      <w:r>
        <w:rPr>
          <w:sz w:val="20"/>
          <w:szCs w:val="20"/>
        </w:rPr>
        <w:t>žalbu počinje teći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protekom osmog dana od dana objave</w:t>
      </w:r>
      <w:r w:rsidR="002200FD">
        <w:rPr>
          <w:sz w:val="20"/>
          <w:szCs w:val="20"/>
        </w:rPr>
        <w:t>.</w:t>
      </w:r>
      <w:r w:rsidR="00B51408"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Žalba se podnosi</w:t>
      </w:r>
    </w:p>
    <w:p w:rsidRDefault="00E20B85" w:rsidP="00E20B85" w:rsidR="00E20B85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 Visokom trgovačkom</w:t>
      </w:r>
      <w:r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sudu RH Zagreb u tri primjerka putem ovog Suda.</w:t>
      </w:r>
    </w:p>
    <w:p w:rsidRDefault="00A774F9" w:rsidR="00A774F9"/>
    <w:p w:rsidRDefault="003501B4" w:rsidR="00A774F9">
      <w:r>
        <w:t xml:space="preserve">Dostaviti putem </w:t>
      </w:r>
      <w:r w:rsidR="00246747">
        <w:t>mrežne stanice e-Oglasna</w:t>
      </w:r>
      <w:r>
        <w:t xml:space="preserve"> plo</w:t>
      </w:r>
      <w:r w:rsidR="00246747">
        <w:t>ča</w:t>
      </w:r>
    </w:p>
    <w:p w:rsidRDefault="003501B4" w:rsidR="00BD63AD">
      <w:r>
        <w:t xml:space="preserve">- </w:t>
      </w:r>
      <w:r w:rsidR="00A774F9">
        <w:t>steč.upravitelju</w:t>
      </w:r>
    </w:p>
    <w:p w:rsidRDefault="00E151A1" w:rsidR="00795197">
      <w:r>
        <w:t>Razlučni vjerovnik</w:t>
      </w:r>
      <w:r w:rsidR="00795197">
        <w:t>:</w:t>
      </w:r>
    </w:p>
    <w:p w:rsidRDefault="00795197" w:rsidP="003B4652" w:rsidR="00DB078C">
      <w:pPr>
        <w:ind w:left="360"/>
      </w:pPr>
      <w:r>
        <w:t xml:space="preserve">- </w:t>
      </w:r>
      <w:r w:rsidR="00DB078C">
        <w:t xml:space="preserve"> MF PU Slav.Brod</w:t>
      </w:r>
      <w:r w:rsidR="003501B4">
        <w:t>, putem ŽDO Građ.upravni odjel Slav.Brod</w:t>
      </w:r>
    </w:p>
    <w:p w:rsidRDefault="00523701" w:rsidP="00E35C50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3B26FF"/>
    <w:multiLevelType w:val="hybridMultilevel"/>
    <w:tmpl w:val="76DEB85A"/>
    <w:lvl w:tplc="E582603C" w:ilvl="0">
      <w:start w:val="37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1C258B"/>
    <w:multiLevelType w:val="hybridMultilevel"/>
    <w:tmpl w:val="9DA2CA98"/>
    <w:lvl w:tplc="ED36CDB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1"/>
  </w:num>
  <w:num w:numId="10">
    <w:abstractNumId w:val="15"/>
  </w:num>
  <w:num w:numId="11">
    <w:abstractNumId w:val="9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2ACA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1AA3"/>
    <w:rsid w:val="000E003C"/>
    <w:rsid w:val="000E04D3"/>
    <w:rsid w:val="000E35CA"/>
    <w:rsid w:val="00101B7C"/>
    <w:rsid w:val="0011551F"/>
    <w:rsid w:val="00133B9D"/>
    <w:rsid w:val="00142D4C"/>
    <w:rsid w:val="001455B4"/>
    <w:rsid w:val="00146CD7"/>
    <w:rsid w:val="0015026C"/>
    <w:rsid w:val="0016299E"/>
    <w:rsid w:val="00165EA1"/>
    <w:rsid w:val="00182306"/>
    <w:rsid w:val="00204C4C"/>
    <w:rsid w:val="0020517F"/>
    <w:rsid w:val="00206438"/>
    <w:rsid w:val="002200FD"/>
    <w:rsid w:val="0022090C"/>
    <w:rsid w:val="00243774"/>
    <w:rsid w:val="00243F7F"/>
    <w:rsid w:val="00246747"/>
    <w:rsid w:val="0025072E"/>
    <w:rsid w:val="00251755"/>
    <w:rsid w:val="002550DE"/>
    <w:rsid w:val="002631C9"/>
    <w:rsid w:val="00273407"/>
    <w:rsid w:val="00276343"/>
    <w:rsid w:val="00276B50"/>
    <w:rsid w:val="00290341"/>
    <w:rsid w:val="00291F6A"/>
    <w:rsid w:val="002B21BD"/>
    <w:rsid w:val="002F0FAE"/>
    <w:rsid w:val="00310F87"/>
    <w:rsid w:val="00321292"/>
    <w:rsid w:val="003304D2"/>
    <w:rsid w:val="003501B4"/>
    <w:rsid w:val="003771DB"/>
    <w:rsid w:val="003A0D16"/>
    <w:rsid w:val="003A6308"/>
    <w:rsid w:val="003B1183"/>
    <w:rsid w:val="003B4652"/>
    <w:rsid w:val="003C0FD1"/>
    <w:rsid w:val="003D3B27"/>
    <w:rsid w:val="003D6B51"/>
    <w:rsid w:val="003E1A8E"/>
    <w:rsid w:val="003E2828"/>
    <w:rsid w:val="003E2DE3"/>
    <w:rsid w:val="003F75D5"/>
    <w:rsid w:val="0041047C"/>
    <w:rsid w:val="00413C42"/>
    <w:rsid w:val="004326AD"/>
    <w:rsid w:val="00466818"/>
    <w:rsid w:val="00471E39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1076A"/>
    <w:rsid w:val="005170B4"/>
    <w:rsid w:val="00523701"/>
    <w:rsid w:val="00527253"/>
    <w:rsid w:val="00527732"/>
    <w:rsid w:val="00561548"/>
    <w:rsid w:val="00576D82"/>
    <w:rsid w:val="005845BA"/>
    <w:rsid w:val="005D0184"/>
    <w:rsid w:val="005D313E"/>
    <w:rsid w:val="005D58AD"/>
    <w:rsid w:val="005E7339"/>
    <w:rsid w:val="005F5F84"/>
    <w:rsid w:val="00616879"/>
    <w:rsid w:val="0063188D"/>
    <w:rsid w:val="00653B74"/>
    <w:rsid w:val="00685942"/>
    <w:rsid w:val="006B4C37"/>
    <w:rsid w:val="006C574F"/>
    <w:rsid w:val="006D04B9"/>
    <w:rsid w:val="006E210E"/>
    <w:rsid w:val="006F37BA"/>
    <w:rsid w:val="007166AA"/>
    <w:rsid w:val="0071707B"/>
    <w:rsid w:val="00717F23"/>
    <w:rsid w:val="00725181"/>
    <w:rsid w:val="00734AD1"/>
    <w:rsid w:val="00754E88"/>
    <w:rsid w:val="00764E21"/>
    <w:rsid w:val="00766E95"/>
    <w:rsid w:val="0076754E"/>
    <w:rsid w:val="00774E08"/>
    <w:rsid w:val="00776CC7"/>
    <w:rsid w:val="00784E98"/>
    <w:rsid w:val="0078685A"/>
    <w:rsid w:val="00795197"/>
    <w:rsid w:val="00796C09"/>
    <w:rsid w:val="007A1B8A"/>
    <w:rsid w:val="007A4A6B"/>
    <w:rsid w:val="007D73DD"/>
    <w:rsid w:val="007E0D0A"/>
    <w:rsid w:val="007E4D75"/>
    <w:rsid w:val="00812ADB"/>
    <w:rsid w:val="00814FF7"/>
    <w:rsid w:val="00817EAD"/>
    <w:rsid w:val="0085395C"/>
    <w:rsid w:val="00855896"/>
    <w:rsid w:val="0085605A"/>
    <w:rsid w:val="0088677A"/>
    <w:rsid w:val="008A199B"/>
    <w:rsid w:val="008C0335"/>
    <w:rsid w:val="008C23EB"/>
    <w:rsid w:val="008C3456"/>
    <w:rsid w:val="008C3545"/>
    <w:rsid w:val="008D6146"/>
    <w:rsid w:val="008E7DDD"/>
    <w:rsid w:val="00902A73"/>
    <w:rsid w:val="00905E31"/>
    <w:rsid w:val="00922815"/>
    <w:rsid w:val="00923BD1"/>
    <w:rsid w:val="0093496E"/>
    <w:rsid w:val="00935430"/>
    <w:rsid w:val="009357BB"/>
    <w:rsid w:val="00935D89"/>
    <w:rsid w:val="00941B30"/>
    <w:rsid w:val="00943D2A"/>
    <w:rsid w:val="00954486"/>
    <w:rsid w:val="0096263A"/>
    <w:rsid w:val="00983E18"/>
    <w:rsid w:val="0098608D"/>
    <w:rsid w:val="009861AB"/>
    <w:rsid w:val="009A052A"/>
    <w:rsid w:val="009A24E5"/>
    <w:rsid w:val="009D4757"/>
    <w:rsid w:val="009D4B39"/>
    <w:rsid w:val="009D54FE"/>
    <w:rsid w:val="009F425B"/>
    <w:rsid w:val="009F6717"/>
    <w:rsid w:val="00A06480"/>
    <w:rsid w:val="00A1142E"/>
    <w:rsid w:val="00A15188"/>
    <w:rsid w:val="00A325B0"/>
    <w:rsid w:val="00A47F2C"/>
    <w:rsid w:val="00A66C96"/>
    <w:rsid w:val="00A774F9"/>
    <w:rsid w:val="00A851EB"/>
    <w:rsid w:val="00A85C4B"/>
    <w:rsid w:val="00A87754"/>
    <w:rsid w:val="00A945E5"/>
    <w:rsid w:val="00AB7116"/>
    <w:rsid w:val="00AC1C66"/>
    <w:rsid w:val="00AD2C66"/>
    <w:rsid w:val="00AF68EB"/>
    <w:rsid w:val="00B0238C"/>
    <w:rsid w:val="00B33C32"/>
    <w:rsid w:val="00B43F22"/>
    <w:rsid w:val="00B45D6A"/>
    <w:rsid w:val="00B50303"/>
    <w:rsid w:val="00B51408"/>
    <w:rsid w:val="00B80AE8"/>
    <w:rsid w:val="00B8753A"/>
    <w:rsid w:val="00B9027D"/>
    <w:rsid w:val="00B90EAB"/>
    <w:rsid w:val="00B97598"/>
    <w:rsid w:val="00B975FE"/>
    <w:rsid w:val="00BA7FB2"/>
    <w:rsid w:val="00BD63AD"/>
    <w:rsid w:val="00BD7756"/>
    <w:rsid w:val="00BF2024"/>
    <w:rsid w:val="00BF4569"/>
    <w:rsid w:val="00C079DE"/>
    <w:rsid w:val="00C11313"/>
    <w:rsid w:val="00C23514"/>
    <w:rsid w:val="00C51400"/>
    <w:rsid w:val="00C63991"/>
    <w:rsid w:val="00CC7008"/>
    <w:rsid w:val="00CD0743"/>
    <w:rsid w:val="00CD0E83"/>
    <w:rsid w:val="00CD3F81"/>
    <w:rsid w:val="00CF2062"/>
    <w:rsid w:val="00D116F0"/>
    <w:rsid w:val="00D2068B"/>
    <w:rsid w:val="00D4332F"/>
    <w:rsid w:val="00D43D12"/>
    <w:rsid w:val="00D5670A"/>
    <w:rsid w:val="00D618B2"/>
    <w:rsid w:val="00D647EF"/>
    <w:rsid w:val="00D67585"/>
    <w:rsid w:val="00D71F70"/>
    <w:rsid w:val="00D929FC"/>
    <w:rsid w:val="00DA3D2B"/>
    <w:rsid w:val="00DB078C"/>
    <w:rsid w:val="00DD6F4C"/>
    <w:rsid w:val="00DD7B01"/>
    <w:rsid w:val="00DE159E"/>
    <w:rsid w:val="00DE1E07"/>
    <w:rsid w:val="00DE3A4F"/>
    <w:rsid w:val="00E151A1"/>
    <w:rsid w:val="00E16FF3"/>
    <w:rsid w:val="00E173CC"/>
    <w:rsid w:val="00E20B85"/>
    <w:rsid w:val="00E22529"/>
    <w:rsid w:val="00E258B3"/>
    <w:rsid w:val="00E33042"/>
    <w:rsid w:val="00E35C50"/>
    <w:rsid w:val="00E6561E"/>
    <w:rsid w:val="00E67A7F"/>
    <w:rsid w:val="00E73D74"/>
    <w:rsid w:val="00E75A4E"/>
    <w:rsid w:val="00EA294B"/>
    <w:rsid w:val="00EB38FF"/>
    <w:rsid w:val="00EE2494"/>
    <w:rsid w:val="00EE5AA7"/>
    <w:rsid w:val="00F173D6"/>
    <w:rsid w:val="00F307B6"/>
    <w:rsid w:val="00F34831"/>
    <w:rsid w:val="00F61DF3"/>
    <w:rsid w:val="00F6251D"/>
    <w:rsid w:val="00F65A72"/>
    <w:rsid w:val="00F66EC6"/>
    <w:rsid w:val="00FA2FA1"/>
    <w:rsid w:val="00FA3061"/>
    <w:rsid w:val="00FC17B7"/>
    <w:rsid w:val="00FC4205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04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0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04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0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u ormaru,   9,10,11 - kal.13,
12,13 - u roč.</izvorni_sadrzaj>
    <derivirana_varijabla naziv="DomainObject.Predmet.PrimjedbaSuca_1">I-III ,IV,V dio u ormaru,   9,10,11 - kal.13,
12,13 - u roč.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781</properties:Words>
  <properties:Characters>4216</properties:Characters>
  <properties:Lines>120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2016-10-05T09:26:00Z</dcterms:created>
  <dc:creator>Korisnik</dc:creator>
  <cp:lastModifiedBy>wsadmin</cp:lastModifiedBy>
  <cp:lastPrinted>2016-10-05T08:56:00Z</cp:lastPrinted>
  <dcterms:modified xmlns:xsi="http://www.w3.org/2001/XMLSchema-instance" xsi:type="dcterms:W3CDTF">2016-10-05T09:28:00Z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