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cd84" w14:paraId="924cd84" w:rsidRDefault="00AA6BC0" w:rsidP="00AA6BC0" w:rsidR="00AA6BC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A. A. IMOVINA I SERVIS</w:t>
      </w:r>
      <w:r w:rsidRPr="001E67ED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Pula, Istarskih brigade 10/III, OIB </w:t>
      </w:r>
      <w:r w:rsidRPr="00AA6BC0">
        <w:rPr>
          <w:rFonts w:cs="Times New Roman" w:eastAsia="Times New Roman"/>
          <w:szCs w:val="24"/>
          <w:lang w:eastAsia="hr-HR"/>
        </w:rPr>
        <w:t>61151635514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A6BC0">
        <w:rPr>
          <w:rFonts w:cs="Times New Roman" w:eastAsia="Times New Roman"/>
          <w:szCs w:val="24"/>
          <w:lang w:eastAsia="hr-HR"/>
        </w:rPr>
        <w:t>130017653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13. studenog 2018. objavljuje sljedeći</w:t>
      </w:r>
    </w:p>
    <w:p w:rsidRDefault="00AA6BC0" w:rsidP="00AA6BC0" w:rsidR="00AA6BC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A6BC0" w:rsidP="00AA6BC0" w:rsidR="00AA6BC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AA6BC0" w:rsidP="00AA6BC0" w:rsidR="00AA6BC0">
      <w:pPr>
        <w:ind w:firstLine="708"/>
        <w:rPr>
          <w:szCs w:val="24"/>
        </w:rPr>
      </w:pPr>
    </w:p>
    <w:p w:rsidRDefault="00AA6BC0" w:rsidP="00AA6BC0" w:rsidR="00AA6BC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A. A. IMOVINA I SERVIS</w:t>
      </w:r>
      <w:r w:rsidRPr="001E67ED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Pula, Istarskih brigade 10/III, OIB </w:t>
      </w:r>
      <w:r w:rsidRPr="00AA6BC0">
        <w:rPr>
          <w:rFonts w:cs="Times New Roman" w:eastAsia="Times New Roman"/>
          <w:szCs w:val="24"/>
          <w:lang w:eastAsia="hr-HR"/>
        </w:rPr>
        <w:t>61151635514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A6BC0">
        <w:rPr>
          <w:rFonts w:cs="Times New Roman" w:eastAsia="Times New Roman"/>
          <w:szCs w:val="24"/>
          <w:lang w:eastAsia="hr-HR"/>
        </w:rPr>
        <w:t>130017653</w:t>
      </w:r>
      <w:r>
        <w:rPr>
          <w:rFonts w:cs="Times New Roman" w:eastAsia="Times New Roman"/>
          <w:szCs w:val="24"/>
          <w:lang w:eastAsia="hr-HR"/>
        </w:rPr>
        <w:t>, je pravna osoba koja nema zaposlenih, koja je na dan 31. listopada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A6BC0" w:rsidP="00AA6BC0" w:rsidR="00AA6BC0">
      <w:pPr>
        <w:ind w:firstLine="708"/>
        <w:rPr>
          <w:szCs w:val="24"/>
        </w:rPr>
      </w:pPr>
    </w:p>
    <w:p w:rsidRDefault="00AA6BC0" w:rsidP="00AA6BC0" w:rsidR="00AA6BC0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31</w:t>
      </w:r>
      <w:r>
        <w:rPr>
          <w:rFonts w:cs="Times New Roman" w:eastAsia="Times New Roman"/>
          <w:szCs w:val="24"/>
          <w:lang w:eastAsia="hr-HR"/>
        </w:rPr>
        <w:t>. listopada 2018</w:t>
      </w:r>
      <w:r>
        <w:rPr>
          <w:szCs w:val="24"/>
        </w:rPr>
        <w:t>. iznosio 5.381,46 kn.</w:t>
      </w:r>
    </w:p>
    <w:p w:rsidRDefault="00AA6BC0" w:rsidP="00AA6BC0" w:rsidR="00AA6BC0">
      <w:pPr>
        <w:rPr>
          <w:szCs w:val="24"/>
        </w:rPr>
      </w:pPr>
    </w:p>
    <w:p w:rsidRDefault="00AA6BC0" w:rsidP="00AA6BC0" w:rsidR="00AA6BC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AA6BC0" w:rsidP="00AA6BC0" w:rsidR="00AA6BC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A6BC0" w:rsidP="00AA6BC0" w:rsidR="00AA6BC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3333-396-2018, i da u istom roku uplate na depozit ovog suda broj HR 4323900011300029763, poziv na broj 020-396-18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AA6BC0" w:rsidP="00AA6BC0" w:rsidR="00AA6BC0">
      <w:pPr>
        <w:ind w:firstLine="708"/>
        <w:rPr>
          <w:szCs w:val="24"/>
        </w:rPr>
      </w:pPr>
    </w:p>
    <w:p w:rsidRDefault="00AA6BC0" w:rsidP="00AA6BC0" w:rsidR="00AA6BC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A6BC0" w:rsidP="00AA6BC0" w:rsidR="00AA6BC0">
      <w:pPr>
        <w:ind w:firstLine="708"/>
        <w:rPr>
          <w:szCs w:val="24"/>
        </w:rPr>
      </w:pPr>
    </w:p>
    <w:p w:rsidRDefault="00AA6BC0" w:rsidP="00AA6BC0" w:rsidR="00AA6BC0">
      <w:pPr>
        <w:jc w:val="center"/>
        <w:rPr>
          <w:szCs w:val="24"/>
        </w:rPr>
      </w:pPr>
      <w:r>
        <w:rPr>
          <w:szCs w:val="24"/>
        </w:rPr>
        <w:t>U Pazinu 13. studenog 2018.</w:t>
      </w:r>
    </w:p>
    <w:p w:rsidRDefault="00AA6BC0" w:rsidP="00AA6BC0" w:rsidR="00AA6BC0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AA6BC0" w:rsidP="00AA6BC0" w:rsidR="00AA6BC0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1871FE">
        <w:rPr>
          <w:szCs w:val="24"/>
        </w:rPr>
        <w:t xml:space="preserve">, v. r. </w:t>
      </w:r>
    </w:p>
    <w:p w:rsidRDefault="00AA6BC0" w:rsidP="00AA6BC0" w:rsidR="00AA6BC0">
      <w:pPr>
        <w:rPr>
          <w:szCs w:val="24"/>
        </w:rPr>
      </w:pPr>
      <w:r>
        <w:rPr>
          <w:szCs w:val="24"/>
        </w:rPr>
        <w:t>DNA:</w:t>
      </w:r>
    </w:p>
    <w:p w:rsidRDefault="00AA6BC0" w:rsidP="00AA6BC0" w:rsidR="00893E47" w:rsidRPr="00AA6BC0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AA6BC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BC0" w:rsidP="00AA6BC0" w:rsidR="00AA6BC0">
      <w:r>
        <w:separator/>
      </w:r>
    </w:p>
  </w:endnote>
  <w:endnote w:id="0" w:type="continuationSeparator">
    <w:p w:rsidRDefault="00AA6BC0" w:rsidP="00AA6BC0" w:rsidR="00AA6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BC0" w:rsidP="00AA6BC0" w:rsidR="00AA6BC0">
      <w:r>
        <w:separator/>
      </w:r>
    </w:p>
  </w:footnote>
  <w:footnote w:id="0" w:type="continuationSeparator">
    <w:p w:rsidRDefault="00AA6BC0" w:rsidP="00AA6BC0" w:rsidR="00AA6B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BC0" w:rsidP="002560EA" w:rsidR="002560EA">
    <w:pPr>
      <w:pStyle w:val="Zaglavlje"/>
      <w:jc w:val="right"/>
    </w:pPr>
    <w:r>
      <w:t>12 St-396/2018-3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3E53"/>
    <w:rsid w:val="00043E53"/>
    <w:rsid w:val="0004674C"/>
    <w:rsid w:val="000C1B8E"/>
    <w:rsid w:val="001871FE"/>
    <w:rsid w:val="001F5509"/>
    <w:rsid w:val="002A0151"/>
    <w:rsid w:val="0047136B"/>
    <w:rsid w:val="00561B59"/>
    <w:rsid w:val="007B0A81"/>
    <w:rsid w:val="00890814"/>
    <w:rsid w:val="00965430"/>
    <w:rsid w:val="00970864"/>
    <w:rsid w:val="00AA6BC0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6BC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6B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6BC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A6B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6BC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87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1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1F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1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1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6BC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6B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6BC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A6B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6BC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87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1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1F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1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1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St-396/2018</izvorni_sadrzaj>
    <derivirana_varijabla naziv="DomainObject.Predmet.OznakaBroj_1">St-396/2018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A. IMOVINA I SERVIS d.o.o. PULA</izvorni_sadrzaj>
    <derivirana_varijabla naziv="DomainObject.Predmet.ProtustrankaFormated_1">  A. A. IMOVINA I SERVIS d.o.o. PULA</derivirana_varijabla>
  </DomainObject.Predmet.ProtustrankaFormated>
  <DomainObject.Predmet.ProtustrankaFormatedOIB>
    <izvorni_sadrzaj>  A. A. IMOVINA I SERVIS d.o.o. PULA, OIB 61151635514</izvorni_sadrzaj>
    <derivirana_varijabla naziv="DomainObject.Predmet.ProtustrankaFormatedOIB_1">  A. A. IMOVINA I SERVIS d.o.o. PULA, OIB 61151635514</derivirana_varijabla>
  </DomainObject.Predmet.ProtustrankaFormatedOIB>
  <DomainObject.Predmet.ProtustrankaFormatedWithAdress>
    <izvorni_sadrzaj> A. A. IMOVINA I SERVIS d.o.o. PULA, Istarskih brigada 10/III, 52100 Pula</izvorni_sadrzaj>
    <derivirana_varijabla naziv="DomainObject.Predmet.ProtustrankaFormatedWithAdress_1"> A. A. IMOVINA I SERVIS d.o.o. PULA, Istarskih brigada 10/III, 52100 Pula</derivirana_varijabla>
  </DomainObject.Predmet.ProtustrankaFormatedWithAdress>
  <DomainObject.Predmet.ProtustrankaFormatedWithAdressOIB>
    <izvorni_sadrzaj> A. A. IMOVINA I SERVIS d.o.o. PULA, OIB 61151635514, Istarskih brigada 10/III, 52100 Pula</izvorni_sadrzaj>
    <derivirana_varijabla naziv="DomainObject.Predmet.ProtustrankaFormatedWithAdressOIB_1"> A. A. IMOVINA I SERVIS d.o.o. PULA, OIB 61151635514, Istarskih brigada 10/III, 52100 Pula</derivirana_varijabla>
  </DomainObject.Predmet.ProtustrankaFormatedWithAdressOIB>
  <DomainObject.Predmet.ProtustrankaWithAdress>
    <izvorni_sadrzaj>A. A. IMOVINA I SERVIS d.o.o. PULA Istarskih brigada 10/III, 52100 Pula</izvorni_sadrzaj>
    <derivirana_varijabla naziv="DomainObject.Predmet.ProtustrankaWithAdress_1">A. A. IMOVINA I SERVIS d.o.o. PULA Istarskih brigada 10/III, 52100 Pula</derivirana_varijabla>
  </DomainObject.Predmet.ProtustrankaWithAdress>
  <DomainObject.Predmet.ProtustrankaWithAdressOIB>
    <izvorni_sadrzaj>A. A. IMOVINA I SERVIS d.o.o. PULA, OIB 61151635514, Istarskih brigada 10/III, 52100 Pula</izvorni_sadrzaj>
    <derivirana_varijabla naziv="DomainObject.Predmet.ProtustrankaWithAdressOIB_1">A. A. IMOVINA I SERVIS d.o.o. PULA, OIB 61151635514, Istarskih brigada 10/III, 52100 Pula</derivirana_varijabla>
  </DomainObject.Predmet.ProtustrankaWithAdressOIB>
  <DomainObject.Predmet.ProtustrankaNazivFormated>
    <izvorni_sadrzaj>A. A. IMOVINA I SERVIS d.o.o. PULA</izvorni_sadrzaj>
    <derivirana_varijabla naziv="DomainObject.Predmet.ProtustrankaNazivFormated_1">A. A. IMOVINA I SERVIS d.o.o. PULA</derivirana_varijabla>
  </DomainObject.Predmet.ProtustrankaNazivFormated>
  <DomainObject.Predmet.ProtustrankaNazivFormatedOIB>
    <izvorni_sadrzaj>A. A. IMOVINA I SERVIS d.o.o. PULA, OIB 61151635514</izvorni_sadrzaj>
    <derivirana_varijabla naziv="DomainObject.Predmet.ProtustrankaNazivFormatedOIB_1">A. A. IMOVINA I SERVIS d.o.o. PULA, OIB 61151635514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5381.46</izvorni_sadrzaj>
    <derivirana_varijabla naziv="DomainObject.Predmet.TrenutnaVrijednost_1">5381.46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A. IMOVINA I SERVIS d.o.o. PULA</item>
    </izvorni_sadrzaj>
    <derivirana_varijabla naziv="DomainObject.Predmet.ProtuStrankaListFormated_1">
      <item>A. A. IMOVINA I SERVIS d.o.o. PULA</item>
    </derivirana_varijabla>
  </DomainObject.Predmet.ProtuStrankaListFormated>
  <DomainObject.Predmet.ProtuStrankaListFormatedOIB>
    <izvorni_sadrzaj>
      <item>A. A. IMOVINA I SERVIS d.o.o. PULA, OIB 61151635514</item>
    </izvorni_sadrzaj>
    <derivirana_varijabla naziv="DomainObject.Predmet.ProtuStrankaListFormatedOIB_1">
      <item>A. A. IMOVINA I SERVIS d.o.o. PULA, OIB 61151635514</item>
    </derivirana_varijabla>
  </DomainObject.Predmet.ProtuStrankaListFormatedOIB>
  <DomainObject.Predmet.ProtuStrankaListFormatedWithAdress>
    <izvorni_sadrzaj>
      <item>A. A. IMOVINA I SERVIS d.o.o. PULA, Istarskih brigada 10/III, 52100 Pula</item>
    </izvorni_sadrzaj>
    <derivirana_varijabla naziv="DomainObject.Predmet.ProtuStrankaListFormatedWithAdress_1">
      <item>A. A. IMOVINA I SERVIS d.o.o. PULA, Istarskih brigada 10/III, 52100 Pula</item>
    </derivirana_varijabla>
  </DomainObject.Predmet.ProtuStrankaListFormatedWithAdress>
  <DomainObject.Predmet.ProtuStrankaListFormatedWithAdressOIB>
    <izvorni_sadrzaj>
      <item>A. A. IMOVINA I SERVIS d.o.o. PULA, OIB 61151635514, Istarskih brigada 10/III, 52100 Pula</item>
    </izvorni_sadrzaj>
    <derivirana_varijabla naziv="DomainObject.Predmet.ProtuStrankaListFormatedWithAdressOIB_1">
      <item>A. A. IMOVINA I SERVIS d.o.o. PULA, OIB 61151635514, Istarskih brigada 10/III, 52100 Pula</item>
    </derivirana_varijabla>
  </DomainObject.Predmet.ProtuStrankaListFormatedWithAdressOIB>
  <DomainObject.Predmet.ProtuStrankaListNazivFormated>
    <izvorni_sadrzaj>
      <item>A. A. IMOVINA I SERVIS d.o.o. PULA</item>
    </izvorni_sadrzaj>
    <derivirana_varijabla naziv="DomainObject.Predmet.ProtuStrankaListNazivFormated_1">
      <item>A. A. IMOVINA I SERVIS d.o.o. PULA</item>
    </derivirana_varijabla>
  </DomainObject.Predmet.ProtuStrankaListNazivFormated>
  <DomainObject.Predmet.ProtuStrankaListNazivFormatedOIB>
    <izvorni_sadrzaj>
      <item>A. A. IMOVINA I SERVIS d.o.o. PULA, OIB 61151635514</item>
    </izvorni_sadrzaj>
    <derivirana_varijabla naziv="DomainObject.Predmet.ProtuStrankaListNazivFormatedOIB_1">
      <item>A. A. IMOVINA I SERVIS d.o.o. PULA, OIB 61151635514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A. IMOVINA I SERVIS d.o.o. PULA</izvorni_sadrzaj>
    <derivirana_varijabla naziv="DomainObject.Predmet.ProtustrankaIDrugi_1">A. A. IMOVINA I SERVIS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A. A. IMOVINA I SERVIS d.o.o. PULA, OIB 61151635514, Istarskih brigada 10/III, 52100 Pula</izvorni_sadrzaj>
    <derivirana_varijabla naziv="DomainObject.Predmet.ProtustrankaIDrugiAdressOIB_1">A. A. IMOVINA I SERVIS d.o.o. PULA, OIB 61151635514, Istarskih brigada 10/III,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A. IMOVINA I SERVIS d.o.o. PULA</item>
    </izvorni_sadrzaj>
    <derivirana_varijabla naziv="DomainObject.Predmet.SudioniciListNaziv_1">
      <item>FINANCIJSKA AGENCIJA, RC RIJEKA, PODRUŽNICA PULA, PULA</item>
      <item>A. A. IMOVINA I SERVIS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A. A. IMOVINA I SERVIS d.o.o. PULA, OIB 61151635514, Istarskih brigada 10/III,52100 Pula</item>
    </izvorni_sadrzaj>
    <derivirana_varijabla naziv="DomainObject.Predmet.SudioniciListAdressOIB_1">
      <item>FINANCIJSKA AGENCIJA, RC RIJEKA, PODRUŽNICA PULA, PULA, OIB 85821130368, Ulica grada Vukovara 70,10000 Zagreb</item>
      <item>A. A. IMOVINA I SERVIS d.o.o. PULA, OIB 61151635514, Istarskih brigada 10/III,52100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61151635514</item>
    </izvorni_sadrzaj>
    <derivirana_varijabla naziv="DomainObject.Predmet.SudioniciListNazivOIB_1">
      <item>, OIB 85821130368</item>
      <item>, OIB 61151635514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494</properties:Words>
  <properties:Characters>2703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2018-11-13T07:57:00Z</dcterms:created>
  <dc:creator>Morena Brajuha</dc:creator>
  <dc:description/>
  <cp:keywords/>
  <cp:lastModifiedBy>Morena Brajuha</cp:lastModifiedBy>
  <cp:lastPrinted>2018-11-13T08:01:00Z</cp:lastPrinted>
  <dcterms:modified xmlns:xsi="http://www.w3.org/2001/XMLSchema-instance" xsi:type="dcterms:W3CDTF">2018-11-13T09:26:00Z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(St-396-18 A. A. imovina i servis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