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7f11" w14:paraId="07d7f11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D277E3">
        <w:t>35/2018-4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>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D277E3" w:rsidRPr="00017E22">
        <w:t xml:space="preserve">stečajnom masom iza stečajnog dužnika </w:t>
      </w:r>
      <w:r w:rsidR="00D277E3">
        <w:t>ALATNICA BAGAT d.d. Zadar u stečaju</w:t>
      </w:r>
      <w:r w:rsidR="00036BCB">
        <w:t xml:space="preserve">,  </w:t>
      </w:r>
      <w:r w:rsidR="00036BCB" w:rsidRPr="00FB0FAF">
        <w:t xml:space="preserve">zastupanom po stečajnom upravitelju </w:t>
      </w:r>
      <w:r w:rsidR="00036BCB">
        <w:t xml:space="preserve">stečajne mase </w:t>
      </w:r>
      <w:r w:rsidR="00D277E3">
        <w:t>Edvinu Šimunovu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F86201">
        <w:t>23</w:t>
      </w:r>
      <w:r w:rsidR="00A1491C">
        <w:t>.</w:t>
      </w:r>
      <w:r w:rsidR="006D2E4D">
        <w:t xml:space="preserve"> </w:t>
      </w:r>
      <w:r w:rsidR="00B402F8">
        <w:t>veljače 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D277E3" w:rsidRPr="00017E22">
        <w:t xml:space="preserve">stečajnom masom iza stečajnog dužnika </w:t>
      </w:r>
      <w:r w:rsidR="00D277E3">
        <w:t>ALATNICA BAGAT d.d. Zadar u stečaju</w:t>
      </w:r>
      <w:r w:rsidRPr="0082330F">
        <w:t>.</w:t>
      </w:r>
    </w:p>
    <w:p w:rsidRDefault="00A1491C" w:rsidP="00F86201" w:rsidR="00A1491C"/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646712" w:rsidP="00646712" w:rsidR="00A1491C" w:rsidRPr="00A1491C">
      <w:pPr>
        <w:ind w:firstLine="708"/>
        <w:jc w:val="both"/>
      </w:pPr>
      <w:r w:rsidRPr="00A1491C">
        <w:t xml:space="preserve">Stečajni upravitelj podnio je prijedlog za nastavak postupka radi naknadne diobe, navodeći da </w:t>
      </w:r>
      <w:r w:rsidR="00A1491C" w:rsidRPr="00A1491C">
        <w:t xml:space="preserve">su </w:t>
      </w:r>
      <w:r w:rsidRPr="00A1491C">
        <w:t xml:space="preserve">ostvarene pretpostavke da se </w:t>
      </w:r>
      <w:r w:rsidR="00A1491C" w:rsidRPr="00A1491C">
        <w:t xml:space="preserve">u međuvremenu unovčena stečajna masa podijeli. </w:t>
      </w:r>
    </w:p>
    <w:p w:rsidRDefault="00646712" w:rsidP="00646712" w:rsidR="00646712" w:rsidRPr="00A1491C">
      <w:pPr>
        <w:ind w:firstLine="708"/>
        <w:jc w:val="both"/>
      </w:pPr>
      <w:r w:rsidRPr="00A1491C">
        <w:t xml:space="preserve">Postupajući po prijedlogu sud je dana </w:t>
      </w:r>
      <w:r w:rsidR="00D277E3">
        <w:t>25</w:t>
      </w:r>
      <w:r w:rsidR="006D2E4D" w:rsidRPr="00A1491C">
        <w:t xml:space="preserve">. </w:t>
      </w:r>
      <w:r w:rsidR="00D277E3">
        <w:t>siječnja</w:t>
      </w:r>
      <w:r w:rsidR="00B402F8">
        <w:t xml:space="preserve"> 2018</w:t>
      </w:r>
      <w:r w:rsidRPr="00A1491C">
        <w:t>. donio rješenje o nastavku postupka i dao suglasnost za naknadnu diobu.</w:t>
      </w:r>
    </w:p>
    <w:p w:rsidRDefault="00646712" w:rsidP="00646712" w:rsidR="00A1491C">
      <w:pPr>
        <w:jc w:val="both"/>
      </w:pPr>
      <w:r w:rsidRPr="00A1491C">
        <w:t xml:space="preserve">            Stečajni upravitelj je potom </w:t>
      </w:r>
      <w:r w:rsidR="00D277E3">
        <w:t>16</w:t>
      </w:r>
      <w:r w:rsidR="006D2E4D" w:rsidRPr="00A1491C">
        <w:t xml:space="preserve">. </w:t>
      </w:r>
      <w:r w:rsidR="00D277E3">
        <w:t>veljače</w:t>
      </w:r>
      <w:r w:rsidR="00B402F8">
        <w:t xml:space="preserve"> 2018</w:t>
      </w:r>
      <w:r w:rsidRPr="00A1491C">
        <w:t>. izvijestio sud da je naknadna dioba obavljena prema diobnom popisu</w:t>
      </w:r>
      <w:r w:rsidR="00F86201">
        <w:t xml:space="preserve">, </w:t>
      </w:r>
      <w:r w:rsidR="00A1491C" w:rsidRPr="00A1491C">
        <w:t xml:space="preserve">pa je sud </w:t>
      </w:r>
      <w:r w:rsidRPr="00A1491C">
        <w:t>postupajući temeljem članka 289. stavak 8. Stečajnog zakona (Narodne novine broj 71/15</w:t>
      </w:r>
      <w:r w:rsidR="000122BE">
        <w:t xml:space="preserve"> i 104/17</w:t>
      </w:r>
      <w:r w:rsidRPr="00A1491C">
        <w:t xml:space="preserve">) </w:t>
      </w:r>
      <w:r w:rsidR="00A1491C" w:rsidRPr="00A1491C">
        <w:t xml:space="preserve">zaključio </w:t>
      </w:r>
      <w:r w:rsidRPr="00A1491C">
        <w:t xml:space="preserve">ovaj postupak. </w:t>
      </w:r>
    </w:p>
    <w:p w:rsidRDefault="00A1491C" w:rsidP="00A1491C" w:rsidR="00646712">
      <w:pPr>
        <w:ind w:firstLine="708"/>
        <w:jc w:val="both"/>
      </w:pPr>
      <w:r>
        <w:t>Nalog iz točke II. temelji se na odredbi čl. 438. st. 2. Stečajnog zakona.</w:t>
      </w:r>
    </w:p>
    <w:p w:rsidRDefault="00A1491C" w:rsidP="00F86201" w:rsidR="00B9355E" w:rsidRPr="00F86201">
      <w:pPr>
        <w:ind w:firstLine="708"/>
        <w:jc w:val="both"/>
      </w:pPr>
      <w:r>
        <w:t xml:space="preserve">Stoga je odlučeno kao i izreci. 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F86201">
        <w:t>23</w:t>
      </w:r>
      <w:r w:rsidR="00A1491C">
        <w:t>.</w:t>
      </w:r>
      <w:r w:rsidR="006D2E4D">
        <w:t xml:space="preserve"> </w:t>
      </w:r>
      <w:r w:rsidR="00B402F8">
        <w:t>veljače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060691" w:rsidP="00B402F8" w:rsidR="00F533AB">
      <w:pPr>
        <w:jc w:val="both"/>
      </w:pPr>
      <w:r>
        <w:t xml:space="preserve">       </w:t>
      </w:r>
      <w:r w:rsidR="00B402F8">
        <w:tab/>
      </w:r>
      <w:r w:rsidR="00B402F8">
        <w:tab/>
      </w:r>
      <w:r w:rsidR="00B402F8">
        <w:tab/>
      </w:r>
      <w:r>
        <w:tab/>
      </w:r>
      <w:r w:rsidR="00D277E3">
        <w:tab/>
      </w:r>
      <w:r w:rsidR="00D277E3">
        <w:tab/>
      </w:r>
      <w:r w:rsidR="00D277E3">
        <w:tab/>
      </w:r>
      <w:r w:rsidR="00D277E3">
        <w:tab/>
      </w:r>
      <w:r w:rsidR="00D277E3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F533AB" w:rsidP="00060691" w:rsidR="00F533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0691">
        <w:tab/>
      </w:r>
      <w:r w:rsidR="00B03DF3">
        <w:t>Ardena Bajlo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  <w:r w:rsidR="002C312D">
        <w:t xml:space="preserve">- mailom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36BCB"/>
    <w:rsid w:val="00052052"/>
    <w:rsid w:val="00060691"/>
    <w:rsid w:val="000C7E57"/>
    <w:rsid w:val="00194973"/>
    <w:rsid w:val="001B25E7"/>
    <w:rsid w:val="00242827"/>
    <w:rsid w:val="002C312D"/>
    <w:rsid w:val="002D547A"/>
    <w:rsid w:val="003030D8"/>
    <w:rsid w:val="0039513A"/>
    <w:rsid w:val="003B391E"/>
    <w:rsid w:val="003E5996"/>
    <w:rsid w:val="00443952"/>
    <w:rsid w:val="004E3574"/>
    <w:rsid w:val="00584B22"/>
    <w:rsid w:val="005A1684"/>
    <w:rsid w:val="005B52D5"/>
    <w:rsid w:val="005F4FE6"/>
    <w:rsid w:val="00622DF8"/>
    <w:rsid w:val="00640DB7"/>
    <w:rsid w:val="00646712"/>
    <w:rsid w:val="0067170D"/>
    <w:rsid w:val="00672577"/>
    <w:rsid w:val="0068395E"/>
    <w:rsid w:val="00694FD9"/>
    <w:rsid w:val="006D2E4D"/>
    <w:rsid w:val="006D5987"/>
    <w:rsid w:val="00701EB4"/>
    <w:rsid w:val="00724DED"/>
    <w:rsid w:val="0075400E"/>
    <w:rsid w:val="008E1367"/>
    <w:rsid w:val="00900794"/>
    <w:rsid w:val="00924FFF"/>
    <w:rsid w:val="009B1942"/>
    <w:rsid w:val="009C0E70"/>
    <w:rsid w:val="009E5554"/>
    <w:rsid w:val="00A1491C"/>
    <w:rsid w:val="00A163E1"/>
    <w:rsid w:val="00A94666"/>
    <w:rsid w:val="00AB2FCA"/>
    <w:rsid w:val="00B03DF3"/>
    <w:rsid w:val="00B402F8"/>
    <w:rsid w:val="00B9355E"/>
    <w:rsid w:val="00BE6C59"/>
    <w:rsid w:val="00BE7B43"/>
    <w:rsid w:val="00C21497"/>
    <w:rsid w:val="00D277E3"/>
    <w:rsid w:val="00D72603"/>
    <w:rsid w:val="00DC1AD3"/>
    <w:rsid w:val="00E06B02"/>
    <w:rsid w:val="00EB1098"/>
    <w:rsid w:val="00EC5339"/>
    <w:rsid w:val="00F21650"/>
    <w:rsid w:val="00F533AB"/>
    <w:rsid w:val="00F8620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0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0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nastavljen sa St-42/04
prešlo u St-13/07.,</izvorni_sadrzaj>
    <derivirana_varijabla naziv="DomainObject.Predmet.Opis_1">MIGRIRANO IZ IN2 IN2 napomene: PREDMET nastavljen sa St-42/04
prešlo u St-13/07.,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ALATNICA BAGAT d.d.</izvorni_sadrzaj>
    <derivirana_varijabla naziv="DomainObject.Predmet.ProtustrankaFormated_1">  STEČAJNA MASA ALATNICA BAGAT d.d.</derivirana_varijabla>
  </DomainObject.Predmet.ProtustrankaFormated>
  <DomainObject.Predmet.ProtustrankaFormatedOIB>
    <izvorni_sadrzaj>  STEČAJNA MASA ALATNICA BAGAT d.d.</izvorni_sadrzaj>
    <derivirana_varijabla naziv="DomainObject.Predmet.ProtustrankaFormatedOIB_1">  STEČAJNA MASA ALATNICA BAGAT d.d.</derivirana_varijabla>
  </DomainObject.Predmet.ProtustrankaFormatedOIB>
  <DomainObject.Predmet.ProtustrankaFormatedWithAdress>
    <izvorni_sadrzaj> STEČAJNA MASA ALATNICA BAGAT d.d., Zadar</izvorni_sadrzaj>
    <derivirana_varijabla naziv="DomainObject.Predmet.ProtustrankaFormatedWithAdress_1"> STEČAJNA MASA ALATNICA BAGAT d.d., Zadar</derivirana_varijabla>
  </DomainObject.Predmet.ProtustrankaFormatedWithAdress>
  <DomainObject.Predmet.ProtustrankaFormatedWithAdressOIB>
    <izvorni_sadrzaj> STEČAJNA MASA ALATNICA BAGAT d.d., Zadar</izvorni_sadrzaj>
    <derivirana_varijabla naziv="DomainObject.Predmet.ProtustrankaFormatedWithAdressOIB_1"> STEČAJNA MASA ALATNICA BAGAT d.d., Zadar</derivirana_varijabla>
  </DomainObject.Predmet.ProtustrankaFormatedWithAdressOIB>
  <DomainObject.Predmet.ProtustrankaWithAdress>
    <izvorni_sadrzaj>STEČAJNA MASA ALATNICA BAGAT d.d. Zadar</izvorni_sadrzaj>
    <derivirana_varijabla naziv="DomainObject.Predmet.ProtustrankaWithAdress_1">STEČAJNA MASA ALATNICA BAGAT d.d. Zadar</derivirana_varijabla>
  </DomainObject.Predmet.ProtustrankaWithAdress>
  <DomainObject.Predmet.ProtustrankaWithAdressOIB>
    <izvorni_sadrzaj>STEČAJNA MASA ALATNICA BAGAT d.d., Zadar</izvorni_sadrzaj>
    <derivirana_varijabla naziv="DomainObject.Predmet.ProtustrankaWithAdressOIB_1">STEČAJNA MASA ALATNICA BAGAT d.d., Zadar</derivirana_varijabla>
  </DomainObject.Predmet.ProtustrankaWithAdressOIB>
  <DomainObject.Predmet.ProtustrankaNazivFormated>
    <izvorni_sadrzaj>STEČAJNA MASA ALATNICA BAGAT d.d.</izvorni_sadrzaj>
    <derivirana_varijabla naziv="DomainObject.Predmet.ProtustrankaNazivFormated_1">STEČAJNA MASA ALATNICA BAGAT d.d.</derivirana_varijabla>
  </DomainObject.Predmet.ProtustrankaNazivFormated>
  <DomainObject.Predmet.ProtustrankaNazivFormatedOIB>
    <izvorni_sadrzaj>STEČAJNA MASA ALATNICA BAGAT d.d.</izvorni_sadrzaj>
    <derivirana_varijabla naziv="DomainObject.Predmet.ProtustrankaNazivFormatedOIB_1">STEČAJNA MASA ALATNICA BAGAT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EDVIN ŠIMUNOV / - STEČAJNI UPRAVITELJ EDVIN ŠIMUNOV</izvorni_sadrzaj>
    <derivirana_varijabla naziv="DomainObject.Predmet.StrankaFormated_1">  STEČAJNI UPRAVITELJ EDVIN ŠIMUNOV / - STEČAJNI UPRAVITELJ EDVIN ŠIMUNOV</derivirana_varijabla>
  </DomainObject.Predmet.StrankaFormated>
  <DomainObject.Predmet.StrankaFormatedOIB>
    <izvorni_sadrzaj>  STEČAJNI UPRAVITELJ EDVIN ŠIMUNOV / - STEČAJNI UPRAVITELJ EDVIN ŠIMUNOV</izvorni_sadrzaj>
    <derivirana_varijabla naziv="DomainObject.Predmet.StrankaFormatedOIB_1">  STEČAJNI UPRAVITELJ EDVIN ŠIMUNOV / - STEČAJNI UPRAVITELJ EDVIN ŠIMUNOV</derivirana_varijabla>
  </DomainObject.Predmet.StrankaFormatedOIB>
  <DomainObject.Predmet.StrankaFormatedWithAdress>
    <izvorni_sadrzaj> STEČAJNI UPRAVITELJ EDVIN ŠIMUNOV / - STEČAJNI UPRAVITELJ EDVIN ŠIMUNOV, Zadar</izvorni_sadrzaj>
    <derivirana_varijabla naziv="DomainObject.Predmet.StrankaFormatedWithAdress_1"> STEČAJNI UPRAVITELJ EDVIN ŠIMUNOV / - STEČAJNI UPRAVITELJ EDVIN ŠIMUNOV, Zadar</derivirana_varijabla>
  </DomainObject.Predmet.StrankaFormatedWithAdress>
  <DomainObject.Predmet.StrankaFormatedWithAdressOIB>
    <izvorni_sadrzaj> STEČAJNI UPRAVITELJ EDVIN ŠIMUNOV / - STEČAJNI UPRAVITELJ EDVIN ŠIMUNOV, Zadar</izvorni_sadrzaj>
    <derivirana_varijabla naziv="DomainObject.Predmet.StrankaFormatedWithAdressOIB_1"> STEČAJNI UPRAVITELJ EDVIN ŠIMUNOV / - STEČAJNI UPRAVITELJ EDVIN ŠIMUNOV, Zadar</derivirana_varijabla>
  </DomainObject.Predmet.StrankaFormatedWithAdressOIB>
  <DomainObject.Predmet.StrankaWithAdress>
    <izvorni_sadrzaj>STEČAJNI UPRAVITELJ EDVIN ŠIMUNOV / - STEČAJNI UPRAVITELJ EDVIN ŠIMUNOV Zadar</izvorni_sadrzaj>
    <derivirana_varijabla naziv="DomainObject.Predmet.StrankaWithAdress_1">STEČAJNI UPRAVITELJ EDVIN ŠIMUNOV / - STEČAJNI UPRAVITELJ EDVIN ŠIMUNOV Zadar</derivirana_varijabla>
  </DomainObject.Predmet.StrankaWithAdress>
  <DomainObject.Predmet.StrankaWithAdressOIB>
    <izvorni_sadrzaj>STEČAJNI UPRAVITELJ EDVIN ŠIMUNOV / - STEČAJNI UPRAVITELJ EDVIN ŠIMUNOV, Zadar</izvorni_sadrzaj>
    <derivirana_varijabla naziv="DomainObject.Predmet.StrankaWithAdressOIB_1">STEČAJNI UPRAVITELJ EDVIN ŠIMUNOV / - STEČAJNI UPRAVITELJ EDVIN ŠIMUNOV, Zadar</derivirana_varijabla>
  </DomainObject.Predmet.StrankaWithAdressOIB>
  <DomainObject.Predmet.StrankaNazivFormated>
    <izvorni_sadrzaj>STEČAJNI UPRAVITELJ EDVIN ŠIMUNOV / - STEČAJNI UPRAVITELJ EDVIN ŠIMUNOV</izvorni_sadrzaj>
    <derivirana_varijabla naziv="DomainObject.Predmet.StrankaNazivFormated_1">STEČAJNI UPRAVITELJ EDVIN ŠIMUNOV / - STEČAJNI UPRAVITELJ EDVIN ŠIMUNOV</derivirana_varijabla>
  </DomainObject.Predmet.StrankaNazivFormated>
  <DomainObject.Predmet.StrankaNazivFormatedOIB>
    <izvorni_sadrzaj>STEČAJNI UPRAVITELJ EDVIN ŠIMUNOV / - STEČAJNI UPRAVITELJ EDVIN ŠIMUNOV</izvorni_sadrzaj>
    <derivirana_varijabla naziv="DomainObject.Predmet.StrankaNazivFormatedOIB_1">STEČAJNI UPRAVITELJ EDVIN ŠIMUNOV / - STEČAJNI UPRAVITELJ EDVIN ŠIMUNOV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STEČAJNI UPRAVITELJ EDVIN ŠIMUNOV / - STEČAJNI UPRAVITELJ EDVIN ŠIMUNOV</item>
    </izvorni_sadrzaj>
    <derivirana_varijabla naziv="DomainObject.Predmet.StrankaListFormated_1">
      <item>STEČAJNI UPRAVITELJ EDVIN ŠIMUNOV / - STEČAJNI UPRAVITELJ EDVIN ŠIMUNOV</item>
    </derivirana_varijabla>
  </DomainObject.Predmet.StrankaListFormated>
  <DomainObject.Predmet.StrankaListFormatedOIB>
    <izvorni_sadrzaj>
      <item>STEČAJNI UPRAVITELJ EDVIN ŠIMUNOV / - STEČAJNI UPRAVITELJ EDVIN ŠIMUNOV</item>
    </izvorni_sadrzaj>
    <derivirana_varijabla naziv="DomainObject.Predmet.StrankaListFormatedOIB_1">
      <item>STEČAJNI UPRAVITELJ EDVIN ŠIMUNOV / - STEČAJNI UPRAVITELJ EDVIN ŠIMUNOV</item>
    </derivirana_varijabla>
  </DomainObject.Predmet.StrankaListFormatedOIB>
  <DomainObject.Predmet.StrankaListFormatedWithAdress>
    <izvorni_sadrzaj>
      <item>STEČAJNI UPRAVITELJ EDVIN ŠIMUNOV / - STEČAJNI UPRAVITELJ EDVIN ŠIMUNOV, Zadar</item>
    </izvorni_sadrzaj>
    <derivirana_varijabla naziv="DomainObject.Predmet.StrankaListFormatedWithAdress_1">
      <item>STEČAJNI UPRAVITELJ EDVIN ŠIMUNOV / - STEČAJNI UPRAVITELJ EDVIN ŠIMUNOV, Zadar</item>
    </derivirana_varijabla>
  </DomainObject.Predmet.StrankaListFormatedWithAdress>
  <DomainObject.Predmet.StrankaListFormatedWithAdressOIB>
    <izvorni_sadrzaj>
      <item>STEČAJNI UPRAVITELJ EDVIN ŠIMUNOV / - STEČAJNI UPRAVITELJ EDVIN ŠIMUNOV, Zadar</item>
    </izvorni_sadrzaj>
    <derivirana_varijabla naziv="DomainObject.Predmet.StrankaListFormatedWithAdressOIB_1">
      <item>STEČAJNI UPRAVITELJ EDVIN ŠIMUNOV / - STEČAJNI UPRAVITELJ EDVIN ŠIMUNOV, Zadar</item>
    </derivirana_varijabla>
  </DomainObject.Predmet.StrankaListFormatedWithAdressOIB>
  <DomainObject.Predmet.StrankaListNazivFormated>
    <izvorni_sadrzaj>
      <item>STEČAJNI UPRAVITELJ EDVIN ŠIMUNOV / - STEČAJNI UPRAVITELJ EDVIN ŠIMUNOV</item>
    </izvorni_sadrzaj>
    <derivirana_varijabla naziv="DomainObject.Predmet.StrankaListNazivFormated_1">
      <item>STEČAJNI UPRAVITELJ EDVIN ŠIMUNOV / - STEČAJNI UPRAVITELJ EDVIN ŠIMUNOV</item>
    </derivirana_varijabla>
  </DomainObject.Predmet.StrankaListNazivFormated>
  <DomainObject.Predmet.StrankaListNazivFormatedOIB>
    <izvorni_sadrzaj>
      <item>STEČAJNI UPRAVITELJ EDVIN ŠIMUNOV / - STEČAJNI UPRAVITELJ EDVIN ŠIMUNOV</item>
    </izvorni_sadrzaj>
    <derivirana_varijabla naziv="DomainObject.Predmet.StrankaListNazivFormatedOIB_1">
      <item>STEČAJNI UPRAVITELJ EDVIN ŠIMUNOV / - STEČAJNI UPRAVITELJ EDVIN ŠIMUNOV</item>
    </derivirana_varijabla>
  </DomainObject.Predmet.StrankaListNazivFormatedOIB>
  <DomainObject.Predmet.ProtuStrankaListFormated>
    <izvorni_sadrzaj>
      <item>STEČAJNA MASA ALATNICA BAGAT d.d.</item>
    </izvorni_sadrzaj>
    <derivirana_varijabla naziv="DomainObject.Predmet.ProtuStrankaListFormated_1">
      <item>STEČAJNA MASA ALATNICA BAGAT d.d.</item>
    </derivirana_varijabla>
  </DomainObject.Predmet.ProtuStrankaListFormated>
  <DomainObject.Predmet.ProtuStrankaListFormatedOIB>
    <izvorni_sadrzaj>
      <item>STEČAJNA MASA ALATNICA BAGAT d.d.</item>
    </izvorni_sadrzaj>
    <derivirana_varijabla naziv="DomainObject.Predmet.ProtuStrankaListFormatedOIB_1">
      <item>STEČAJNA MASA ALATNICA BAGAT d.d.</item>
    </derivirana_varijabla>
  </DomainObject.Predmet.ProtuStrankaListFormatedOIB>
  <DomainObject.Predmet.ProtuStrankaListFormatedWithAdress>
    <izvorni_sadrzaj>
      <item>STEČAJNA MASA ALATNICA BAGAT d.d., Zadar</item>
    </izvorni_sadrzaj>
    <derivirana_varijabla naziv="DomainObject.Predmet.ProtuStrankaListFormatedWithAdress_1">
      <item>STEČAJNA MASA ALATNICA BAGAT d.d., Zadar</item>
    </derivirana_varijabla>
  </DomainObject.Predmet.ProtuStrankaListFormatedWithAdress>
  <DomainObject.Predmet.ProtuStrankaListFormatedWithAdressOIB>
    <izvorni_sadrzaj>
      <item>STEČAJNA MASA ALATNICA BAGAT d.d., Zadar</item>
    </izvorni_sadrzaj>
    <derivirana_varijabla naziv="DomainObject.Predmet.ProtuStrankaListFormatedWithAdressOIB_1">
      <item>STEČAJNA MASA ALATNICA BAGAT d.d., Zadar</item>
    </derivirana_varijabla>
  </DomainObject.Predmet.ProtuStrankaListFormatedWithAdressOIB>
  <DomainObject.Predmet.ProtuStrankaListNazivFormated>
    <izvorni_sadrzaj>
      <item>STEČAJNA MASA ALATNICA BAGAT d.d.</item>
    </izvorni_sadrzaj>
    <derivirana_varijabla naziv="DomainObject.Predmet.ProtuStrankaListNazivFormated_1">
      <item>STEČAJNA MASA ALATNICA BAGAT d.d.</item>
    </derivirana_varijabla>
  </DomainObject.Predmet.ProtuStrankaListNazivFormated>
  <DomainObject.Predmet.ProtuStrankaListNazivFormatedOIB>
    <izvorni_sadrzaj>
      <item>STEČAJNA MASA ALATNICA BAGAT d.d.</item>
    </izvorni_sadrzaj>
    <derivirana_varijabla naziv="DomainObject.Predmet.ProtuStrankaListNazivFormatedOIB_1">
      <item>STEČAJNA MASA ALATNICA BAGAT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EDVIN ŠIMUNOV / - STEČAJNI UPRAVITELJ EDVIN ŠIMUNOV</izvorni_sadrzaj>
    <derivirana_varijabla naziv="DomainObject.Predmet.StrankaIDrugi_1">STEČAJNI UPRAVITELJ EDVIN ŠIMUNOV / - STEČAJNI UPRAVITELJ EDVIN ŠIMUNOV</derivirana_varijabla>
  </DomainObject.Predmet.StrankaIDrugi>
  <DomainObject.Predmet.ProtustrankaIDrugi>
    <izvorni_sadrzaj>STEČAJNA MASA ALATNICA BAGAT d.d.</izvorni_sadrzaj>
    <derivirana_varijabla naziv="DomainObject.Predmet.ProtustrankaIDrugi_1">STEČAJNA MASA ALATNICA BAGAT d.d.</derivirana_varijabla>
  </DomainObject.Predmet.ProtustrankaIDrugi>
  <DomainObject.Predmet.StrankaIDrugiAdressOIB>
    <izvorni_sadrzaj>STEČAJNI UPRAVITELJ EDVIN ŠIMUNOV / - STEČAJNI UPRAVITELJ EDVIN ŠIMUNOV, Zadar</izvorni_sadrzaj>
    <derivirana_varijabla naziv="DomainObject.Predmet.StrankaIDrugiAdressOIB_1">STEČAJNI UPRAVITELJ EDVIN ŠIMUNOV / - STEČAJNI UPRAVITELJ EDVIN ŠIMUNOV, Zadar</derivirana_varijabla>
  </DomainObject.Predmet.StrankaIDrugiAdressOIB>
  <DomainObject.Predmet.ProtustrankaIDrugiAdressOIB>
    <izvorni_sadrzaj>STEČAJNA MASA ALATNICA BAGAT d.d., Zadar</izvorni_sadrzaj>
    <derivirana_varijabla naziv="DomainObject.Predmet.ProtustrankaIDrugiAdressOIB_1">STEČAJNA MASA ALATNICA BAGAT d.d.,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ALATNICA BAGAT d.d.</item>
      <item>STEČAJNI UPRAVITELJ EDVIN ŠIMUNOV / - STEČAJNI UPRAVITELJ EDVIN ŠIMUNOV</item>
    </izvorni_sadrzaj>
    <derivirana_varijabla naziv="DomainObject.Predmet.SudioniciListNaziv_1">
      <item>STEČAJNA MASA ALATNICA BAGAT d.d.</item>
      <item>STEČAJNI UPRAVITELJ EDVIN ŠIMUNOV / - STEČAJNI UPRAVITELJ EDVIN ŠIMUNOV</item>
    </derivirana_varijabla>
  </DomainObject.Predmet.SudioniciListNaziv>
  <DomainObject.Predmet.SudioniciListAdressOIB>
    <izvorni_sadrzaj>
      <item>STEČAJNA MASA ALATNICA BAGAT d.d., Zadar</item>
      <item>STEČAJNI UPRAVITELJ EDVIN ŠIMUNOV / - STEČAJNI UPRAVITELJ EDVIN ŠIMUNOV, Zadar</item>
    </izvorni_sadrzaj>
    <derivirana_varijabla naziv="DomainObject.Predmet.SudioniciListAdressOIB_1">
      <item>STEČAJNA MASA ALATNICA BAGAT d.d., Zadar</item>
      <item>STEČAJNI UPRAVITELJ EDVIN ŠIMUNOV / - STEČAJNI UPRAVITELJ EDVIN ŠIMUNOV,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264</properties:Words>
  <properties:Characters>1298</properties:Characters>
  <properties:Lines>48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2018-02-22T12:47:00Z</dcterms:created>
  <dc:creator>Ardena Bajlo</dc:creator>
  <cp:lastModifiedBy>Ardena Bajlo</cp:lastModifiedBy>
  <cp:lastPrinted>2018-02-09T14:05:00Z</cp:lastPrinted>
  <dcterms:modified xmlns:xsi="http://www.w3.org/2001/XMLSchema-instance" xsi:type="dcterms:W3CDTF">2018-02-23T09:30:00Z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 St-35-18 - stečajna masa iza ALATNICA BAGAT d.o.o. u stečaju -zaključenje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