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80e97" w14:paraId="0b80e97" w:rsidRDefault="00671A4A" w:rsidP="00507454" w:rsidR="00671A4A" w:rsidRPr="000C0EC5">
      <w:pPr>
        <w15:collapsed w:val="false"/>
      </w:pPr>
      <w:r w:rsidRPr="000C0EC5">
        <w:t xml:space="preserve">    </w:t>
      </w:r>
    </w:p>
    <w:p w:rsidRDefault="00411B08" w:rsidP="00671A4A" w:rsidR="00671A4A" w:rsidRPr="000C0EC5">
      <w:r w:rsidRPr="000C0EC5">
        <w:rPr>
          <w:bCs/>
        </w:rPr>
        <w:t xml:space="preserve">             </w:t>
      </w:r>
      <w:r w:rsidR="00176C69" w:rsidRPr="000C0EC5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0C0EC5"/>
    <w:p w:rsidRDefault="00671A4A" w:rsidP="00671A4A" w:rsidR="00671A4A" w:rsidRPr="000C0EC5">
      <w:pPr>
        <w:ind w:hanging="720" w:left="360"/>
      </w:pPr>
      <w:r w:rsidRPr="000C0EC5">
        <w:t xml:space="preserve">     </w:t>
      </w:r>
      <w:r w:rsidR="00F957D4" w:rsidRPr="000C0EC5">
        <w:t xml:space="preserve">    </w:t>
      </w:r>
      <w:r w:rsidRPr="000C0EC5">
        <w:t>REPUBLIKA HRVATSKA</w:t>
      </w:r>
    </w:p>
    <w:p w:rsidRDefault="00671A4A" w:rsidP="00184F3E" w:rsidR="00BF2838" w:rsidRPr="000C0EC5">
      <w:pPr>
        <w:ind w:hanging="720" w:left="360"/>
      </w:pPr>
      <w:r w:rsidRPr="000C0EC5">
        <w:t xml:space="preserve">     TRGOVAČKI SUD U OSIJEKU</w:t>
      </w:r>
    </w:p>
    <w:p w:rsidRDefault="004C3466" w:rsidP="00184F3E" w:rsidR="004C3466" w:rsidRPr="000C0EC5">
      <w:pPr>
        <w:ind w:hanging="720" w:left="360"/>
      </w:pPr>
    </w:p>
    <w:p w:rsidRDefault="006D01CB" w:rsidP="00507454" w:rsidR="006D01CB" w:rsidRPr="000C0EC5"/>
    <w:p w:rsidRDefault="00F957D4" w:rsidP="00F957D4" w:rsidR="00F957D4" w:rsidRPr="000C0EC5">
      <w:pPr>
        <w:jc w:val="center"/>
      </w:pPr>
      <w:r w:rsidRPr="000C0EC5">
        <w:t>R</w:t>
      </w:r>
      <w:r w:rsidR="00507454" w:rsidRPr="000C0EC5">
        <w:t xml:space="preserve"> </w:t>
      </w:r>
      <w:r w:rsidRPr="000C0EC5">
        <w:t>E</w:t>
      </w:r>
      <w:r w:rsidR="00507454" w:rsidRPr="000C0EC5">
        <w:t xml:space="preserve"> </w:t>
      </w:r>
      <w:r w:rsidRPr="000C0EC5">
        <w:t>P</w:t>
      </w:r>
      <w:r w:rsidR="00507454" w:rsidRPr="000C0EC5">
        <w:t xml:space="preserve"> </w:t>
      </w:r>
      <w:r w:rsidRPr="000C0EC5">
        <w:t>U</w:t>
      </w:r>
      <w:r w:rsidR="00507454" w:rsidRPr="000C0EC5">
        <w:t xml:space="preserve"> </w:t>
      </w:r>
      <w:r w:rsidRPr="000C0EC5">
        <w:t>B</w:t>
      </w:r>
      <w:r w:rsidR="00507454" w:rsidRPr="000C0EC5">
        <w:t xml:space="preserve"> </w:t>
      </w:r>
      <w:r w:rsidRPr="000C0EC5">
        <w:t>L</w:t>
      </w:r>
      <w:r w:rsidR="00507454" w:rsidRPr="000C0EC5">
        <w:t xml:space="preserve"> </w:t>
      </w:r>
      <w:r w:rsidRPr="000C0EC5">
        <w:t>I</w:t>
      </w:r>
      <w:r w:rsidR="00507454" w:rsidRPr="000C0EC5">
        <w:t xml:space="preserve"> </w:t>
      </w:r>
      <w:r w:rsidRPr="000C0EC5">
        <w:t>K</w:t>
      </w:r>
      <w:r w:rsidR="00507454" w:rsidRPr="000C0EC5">
        <w:t xml:space="preserve"> </w:t>
      </w:r>
      <w:r w:rsidRPr="000C0EC5">
        <w:t>A</w:t>
      </w:r>
      <w:r w:rsidR="00507454" w:rsidRPr="000C0EC5">
        <w:t xml:space="preserve"> </w:t>
      </w:r>
      <w:r w:rsidRPr="000C0EC5">
        <w:t xml:space="preserve"> </w:t>
      </w:r>
      <w:r w:rsidR="00507454" w:rsidRPr="000C0EC5">
        <w:t xml:space="preserve">  </w:t>
      </w:r>
      <w:r w:rsidRPr="000C0EC5">
        <w:t>H</w:t>
      </w:r>
      <w:r w:rsidR="00507454" w:rsidRPr="000C0EC5">
        <w:t xml:space="preserve"> </w:t>
      </w:r>
      <w:r w:rsidRPr="000C0EC5">
        <w:t>R</w:t>
      </w:r>
      <w:r w:rsidR="00507454" w:rsidRPr="000C0EC5">
        <w:t xml:space="preserve"> </w:t>
      </w:r>
      <w:r w:rsidRPr="000C0EC5">
        <w:t>V</w:t>
      </w:r>
      <w:r w:rsidR="00507454" w:rsidRPr="000C0EC5">
        <w:t xml:space="preserve"> </w:t>
      </w:r>
      <w:r w:rsidRPr="000C0EC5">
        <w:t>A</w:t>
      </w:r>
      <w:r w:rsidR="00507454" w:rsidRPr="000C0EC5">
        <w:t xml:space="preserve"> </w:t>
      </w:r>
      <w:r w:rsidRPr="000C0EC5">
        <w:t>T</w:t>
      </w:r>
      <w:r w:rsidR="00507454" w:rsidRPr="000C0EC5">
        <w:t xml:space="preserve"> </w:t>
      </w:r>
      <w:r w:rsidRPr="000C0EC5">
        <w:t>S</w:t>
      </w:r>
      <w:r w:rsidR="00507454" w:rsidRPr="000C0EC5">
        <w:t xml:space="preserve"> </w:t>
      </w:r>
      <w:r w:rsidRPr="000C0EC5">
        <w:t>K</w:t>
      </w:r>
      <w:r w:rsidR="00507454" w:rsidRPr="000C0EC5">
        <w:t xml:space="preserve"> </w:t>
      </w:r>
      <w:r w:rsidRPr="000C0EC5">
        <w:t>A</w:t>
      </w:r>
    </w:p>
    <w:p w:rsidRDefault="00F957D4" w:rsidP="00F957D4" w:rsidR="00F957D4" w:rsidRPr="000C0EC5">
      <w:pPr>
        <w:jc w:val="center"/>
      </w:pPr>
      <w:r w:rsidRPr="000C0EC5">
        <w:t>R J E Š E N J E</w:t>
      </w:r>
    </w:p>
    <w:p w:rsidRDefault="006D01CB" w:rsidP="00F957D4" w:rsidR="006D01CB" w:rsidRPr="000C0EC5">
      <w:pPr>
        <w:jc w:val="both"/>
      </w:pPr>
    </w:p>
    <w:p w:rsidRDefault="00DD34D8" w:rsidP="00DD34D8" w:rsidR="00DD34D8" w:rsidRPr="000C0EC5">
      <w:pPr>
        <w:jc w:val="both"/>
      </w:pPr>
    </w:p>
    <w:p w:rsidRDefault="0028555B" w:rsidP="0028555B" w:rsidR="0028555B" w:rsidRPr="000C0EC5">
      <w:pPr>
        <w:ind w:firstLine="708"/>
        <w:jc w:val="both"/>
      </w:pPr>
      <w:r w:rsidRPr="000C0EC5">
        <w:t xml:space="preserve">Trgovački sud u Osijeku, po stečajnom sucu mr. sc. Borisu Vukoviću, u stečajnom postupku nad dužnikom PETROVIĆ SAVA j.d.o.o. u stečaju, </w:t>
      </w:r>
      <w:proofErr w:type="spellStart"/>
      <w:r w:rsidRPr="000C0EC5">
        <w:t>Cugovec</w:t>
      </w:r>
      <w:proofErr w:type="spellEnd"/>
      <w:r w:rsidRPr="000C0EC5">
        <w:t xml:space="preserve">, </w:t>
      </w:r>
      <w:proofErr w:type="spellStart"/>
      <w:r w:rsidRPr="000C0EC5">
        <w:t>Cugovec</w:t>
      </w:r>
      <w:proofErr w:type="spellEnd"/>
      <w:r w:rsidRPr="000C0EC5">
        <w:t xml:space="preserve"> 129, MBS: 080994907, OIB: 95143767308, dana </w:t>
      </w:r>
      <w:r w:rsidR="009B16D5">
        <w:t>4. listopada</w:t>
      </w:r>
      <w:r w:rsidRPr="000C0EC5">
        <w:t xml:space="preserve"> 2018. godine</w:t>
      </w:r>
    </w:p>
    <w:p w:rsidRDefault="00AC4DE2" w:rsidP="00507454" w:rsidR="00AC4DE2" w:rsidRPr="000C0EC5">
      <w:pPr>
        <w:ind w:firstLine="708"/>
        <w:jc w:val="both"/>
      </w:pPr>
    </w:p>
    <w:p w:rsidRDefault="00507454" w:rsidP="00507454" w:rsidR="00507454" w:rsidRPr="000C0EC5">
      <w:pPr>
        <w:ind w:firstLine="708"/>
        <w:jc w:val="both"/>
      </w:pPr>
    </w:p>
    <w:p w:rsidRDefault="004C3466" w:rsidP="00AC4DE2" w:rsidR="00AC4DE2" w:rsidRPr="000C0EC5">
      <w:pPr>
        <w:jc w:val="center"/>
      </w:pPr>
      <w:r w:rsidRPr="000C0EC5">
        <w:t xml:space="preserve">r i j e š i o  </w:t>
      </w:r>
      <w:r w:rsidR="00AC4DE2" w:rsidRPr="000C0EC5">
        <w:t xml:space="preserve"> j e</w:t>
      </w:r>
    </w:p>
    <w:p w:rsidRDefault="00AC4DE2" w:rsidP="00AC4DE2" w:rsidR="00AC4DE2" w:rsidRPr="000C0EC5">
      <w:pPr>
        <w:jc w:val="center"/>
      </w:pPr>
    </w:p>
    <w:p w:rsidRDefault="00AC4DE2" w:rsidP="00AC4DE2" w:rsidR="00AC4DE2" w:rsidRPr="000C0EC5"/>
    <w:p w:rsidRDefault="00AC4DE2" w:rsidP="00AC4DE2" w:rsidR="00AC4DE2" w:rsidRPr="000C0EC5">
      <w:pPr>
        <w:ind w:firstLine="1440"/>
        <w:jc w:val="both"/>
      </w:pPr>
      <w:r w:rsidRPr="000C0EC5">
        <w:t xml:space="preserve">I. </w:t>
      </w:r>
      <w:r w:rsidR="00E01F84" w:rsidRPr="000C0EC5">
        <w:t xml:space="preserve">Stečajni sudac saziva skupštinu vjerovnika u stečajnom postupku nad stečajnim dužnikom </w:t>
      </w:r>
      <w:r w:rsidR="0028555B" w:rsidRPr="000C0EC5">
        <w:t xml:space="preserve">PETROVIĆ SAVA j.d.o.o. u stečaju, </w:t>
      </w:r>
      <w:proofErr w:type="spellStart"/>
      <w:r w:rsidR="0028555B" w:rsidRPr="000C0EC5">
        <w:t>Cugovec</w:t>
      </w:r>
      <w:proofErr w:type="spellEnd"/>
      <w:r w:rsidR="0028555B" w:rsidRPr="000C0EC5">
        <w:t xml:space="preserve">, </w:t>
      </w:r>
      <w:proofErr w:type="spellStart"/>
      <w:r w:rsidR="0028555B" w:rsidRPr="000C0EC5">
        <w:t>Cugovec</w:t>
      </w:r>
      <w:proofErr w:type="spellEnd"/>
      <w:r w:rsidR="0028555B" w:rsidRPr="000C0EC5">
        <w:t xml:space="preserve"> 129, MBS: 080994907, OIB: 95143767308</w:t>
      </w:r>
    </w:p>
    <w:p w:rsidRDefault="00E01F84" w:rsidP="00AC4DE2" w:rsidR="00E01F84" w:rsidRPr="000C0EC5">
      <w:pPr>
        <w:ind w:firstLine="1440"/>
        <w:jc w:val="both"/>
      </w:pPr>
    </w:p>
    <w:p w:rsidRDefault="00961620" w:rsidP="00E01F84" w:rsidR="00E01F84" w:rsidRPr="000C0EC5">
      <w:pPr>
        <w:ind w:firstLine="1440"/>
        <w:jc w:val="center"/>
        <w:rPr>
          <w:b/>
        </w:rPr>
      </w:pPr>
      <w:r w:rsidRPr="000C0EC5">
        <w:rPr>
          <w:b/>
        </w:rPr>
        <w:t xml:space="preserve">za dan </w:t>
      </w:r>
      <w:r w:rsidR="00290699">
        <w:rPr>
          <w:b/>
        </w:rPr>
        <w:t>8. studenog</w:t>
      </w:r>
      <w:r w:rsidR="00E01F84" w:rsidRPr="000C0EC5">
        <w:rPr>
          <w:b/>
        </w:rPr>
        <w:t xml:space="preserve"> 2018. godine u </w:t>
      </w:r>
      <w:r w:rsidRPr="000C0EC5">
        <w:rPr>
          <w:b/>
        </w:rPr>
        <w:t>9</w:t>
      </w:r>
      <w:r w:rsidR="00E01F84" w:rsidRPr="000C0EC5">
        <w:rPr>
          <w:b/>
        </w:rPr>
        <w:t>,</w:t>
      </w:r>
      <w:r w:rsidR="00290699">
        <w:rPr>
          <w:b/>
        </w:rPr>
        <w:t>2</w:t>
      </w:r>
      <w:r w:rsidR="00E01F84" w:rsidRPr="000C0EC5">
        <w:rPr>
          <w:b/>
        </w:rPr>
        <w:t>0 sati</w:t>
      </w:r>
    </w:p>
    <w:p w:rsidRDefault="00E01F84" w:rsidP="00E01F84" w:rsidR="00E01F84" w:rsidRPr="000C0EC5">
      <w:pPr>
        <w:jc w:val="center"/>
        <w:rPr>
          <w:b/>
        </w:rPr>
      </w:pPr>
      <w:r w:rsidRPr="000C0EC5">
        <w:rPr>
          <w:b/>
          <w:color w:val="000000"/>
        </w:rPr>
        <w:t xml:space="preserve">                        koja će se održati u Trgovačkom suda u Osijeku</w:t>
      </w:r>
    </w:p>
    <w:p w:rsidRDefault="00E01F84" w:rsidP="00E01F84" w:rsidR="00E01F84" w:rsidRPr="000C0EC5">
      <w:pPr>
        <w:ind w:firstLine="708" w:left="708"/>
        <w:jc w:val="center"/>
        <w:rPr>
          <w:b/>
          <w:color w:val="000000"/>
        </w:rPr>
      </w:pPr>
      <w:r w:rsidRPr="000C0EC5">
        <w:rPr>
          <w:b/>
          <w:color w:val="000000"/>
        </w:rPr>
        <w:t>Zagrebačka br. 2, soba broj 23/I.</w:t>
      </w:r>
    </w:p>
    <w:p w:rsidRDefault="00E01F84" w:rsidP="00E01F84" w:rsidR="00E01F84" w:rsidRPr="000C0EC5">
      <w:pPr>
        <w:ind w:firstLine="1440"/>
        <w:jc w:val="center"/>
        <w:rPr>
          <w:b/>
        </w:rPr>
      </w:pPr>
    </w:p>
    <w:p w:rsidRDefault="00E01F84" w:rsidP="00D35679" w:rsidR="00E01F84" w:rsidRPr="000C0EC5">
      <w:pPr>
        <w:jc w:val="both"/>
      </w:pPr>
    </w:p>
    <w:p w:rsidRDefault="00AC4DE2" w:rsidP="00AC4DE2" w:rsidR="00D35679" w:rsidRPr="000C0EC5">
      <w:pPr>
        <w:ind w:firstLine="1440"/>
        <w:jc w:val="both"/>
      </w:pPr>
      <w:r w:rsidRPr="000C0EC5">
        <w:t xml:space="preserve">II. </w:t>
      </w:r>
      <w:r w:rsidR="00D35679" w:rsidRPr="000C0EC5">
        <w:t>Za predmetno ročište predlaže se slijedeći dnevni red:</w:t>
      </w:r>
    </w:p>
    <w:p w:rsidRDefault="00D35679" w:rsidP="00AC4DE2" w:rsidR="00D35679" w:rsidRPr="000C0EC5">
      <w:pPr>
        <w:ind w:firstLine="1440"/>
        <w:jc w:val="both"/>
      </w:pPr>
    </w:p>
    <w:p w:rsidRDefault="00D35679" w:rsidP="00D35679" w:rsidR="00D35679">
      <w:pPr>
        <w:pStyle w:val="Odlomakpopisa"/>
        <w:numPr>
          <w:ilvl w:val="0"/>
          <w:numId w:val="16"/>
        </w:numPr>
        <w:jc w:val="both"/>
      </w:pPr>
      <w:r w:rsidRPr="000C0EC5">
        <w:t>Izvješće stečajnog upravitelja o dosadašnjem tijeku stečajnog pos</w:t>
      </w:r>
      <w:r w:rsidR="00F05197" w:rsidRPr="000C0EC5">
        <w:t>tu</w:t>
      </w:r>
      <w:r w:rsidRPr="000C0EC5">
        <w:t>pka i stanju stečajne mase.</w:t>
      </w:r>
    </w:p>
    <w:p w:rsidRDefault="000C0EC5" w:rsidP="000C0EC5" w:rsidR="000C0EC5" w:rsidRPr="000C0EC5">
      <w:pPr>
        <w:pStyle w:val="Odlomakpopisa"/>
        <w:ind w:left="1800"/>
        <w:jc w:val="both"/>
      </w:pPr>
    </w:p>
    <w:p w:rsidRDefault="00606EEB" w:rsidP="00606EEB" w:rsidR="00606EEB">
      <w:pPr>
        <w:pStyle w:val="Odlomakpopisa"/>
        <w:numPr>
          <w:ilvl w:val="0"/>
          <w:numId w:val="17"/>
        </w:numPr>
        <w:jc w:val="both"/>
      </w:pPr>
      <w:r>
        <w:t>Pribavljanje odgovarajućih obavijesti o imovini dužnika od bivših zakonskih zastupnika dužnika.</w:t>
      </w:r>
    </w:p>
    <w:p w:rsidRDefault="00D35679" w:rsidP="00AC4DE2" w:rsidR="00D35679" w:rsidRPr="000C0EC5">
      <w:pPr>
        <w:ind w:firstLine="1440"/>
        <w:jc w:val="both"/>
      </w:pPr>
    </w:p>
    <w:p w:rsidRDefault="004C3466" w:rsidP="00AC4DE2" w:rsidR="004C3466" w:rsidRPr="000C0EC5"/>
    <w:p w:rsidRDefault="00AC4DE2" w:rsidP="00AC4DE2" w:rsidR="00AC4DE2" w:rsidRPr="000C0EC5">
      <w:pPr>
        <w:jc w:val="center"/>
      </w:pPr>
      <w:r w:rsidRPr="000C0EC5">
        <w:t>Obrazloženje</w:t>
      </w:r>
    </w:p>
    <w:p w:rsidRDefault="00AC4DE2" w:rsidP="00AC4DE2" w:rsidR="00AC4DE2" w:rsidRPr="000C0EC5">
      <w:pPr>
        <w:jc w:val="center"/>
      </w:pPr>
    </w:p>
    <w:p w:rsidRDefault="000C0EC5" w:rsidP="00B8591E" w:rsidR="000C0EC5" w:rsidRPr="000C0EC5">
      <w:pPr>
        <w:pStyle w:val="Tijeloteksta"/>
        <w:rPr>
          <w:sz w:val="24"/>
        </w:rPr>
      </w:pPr>
    </w:p>
    <w:p w:rsidRDefault="00617E25" w:rsidP="00122856" w:rsidR="00122856">
      <w:pPr>
        <w:ind w:firstLine="708"/>
        <w:jc w:val="both"/>
      </w:pPr>
      <w:r>
        <w:rPr>
          <w:lang w:val="pl-PL"/>
        </w:rPr>
        <w:t xml:space="preserve">Skupština </w:t>
      </w:r>
      <w:r w:rsidR="000F3BDB">
        <w:rPr>
          <w:lang w:val="pl-PL"/>
        </w:rPr>
        <w:t xml:space="preserve">vjerovnika </w:t>
      </w:r>
      <w:r>
        <w:rPr>
          <w:lang w:val="pl-PL"/>
        </w:rPr>
        <w:t>je</w:t>
      </w:r>
      <w:r w:rsidR="000F3BDB">
        <w:rPr>
          <w:lang w:val="pl-PL"/>
        </w:rPr>
        <w:t xml:space="preserve"> 4. listopada 2018. godine </w:t>
      </w:r>
      <w:r>
        <w:rPr>
          <w:lang w:val="pl-PL"/>
        </w:rPr>
        <w:t>prihvatila</w:t>
      </w:r>
      <w:r w:rsidR="00122856">
        <w:rPr>
          <w:lang w:val="pl-PL"/>
        </w:rPr>
        <w:t xml:space="preserve"> izvješće stečajnog upravitelja ali </w:t>
      </w:r>
      <w:r w:rsidR="000F3BDB">
        <w:rPr>
          <w:lang w:val="pl-PL"/>
        </w:rPr>
        <w:t>budući</w:t>
      </w:r>
      <w:r w:rsidR="00122856">
        <w:rPr>
          <w:lang w:val="pl-PL"/>
        </w:rPr>
        <w:t xml:space="preserve"> da u konkretnom slučaju postoji stečajna masa koju čini tražbina prema inozemnom dužniku </w:t>
      </w:r>
      <w:r w:rsidR="00122856">
        <w:t xml:space="preserve">Gb. </w:t>
      </w:r>
      <w:proofErr w:type="spellStart"/>
      <w:r w:rsidR="00122856">
        <w:t>Light</w:t>
      </w:r>
      <w:proofErr w:type="spellEnd"/>
      <w:r w:rsidR="00122856">
        <w:t xml:space="preserve"> s.r.l., </w:t>
      </w:r>
      <w:proofErr w:type="spellStart"/>
      <w:r w:rsidR="00122856">
        <w:t>Ponzano</w:t>
      </w:r>
      <w:proofErr w:type="spellEnd"/>
      <w:r w:rsidR="00122856">
        <w:t>, Italija</w:t>
      </w:r>
      <w:r>
        <w:t xml:space="preserve"> u iznosu od 28.849,26 EUR</w:t>
      </w:r>
      <w:r w:rsidR="00122856">
        <w:t xml:space="preserve"> a koji iznos je veći od iznosa predviđe</w:t>
      </w:r>
      <w:r>
        <w:t xml:space="preserve">nih troškova stečajnog postupka, </w:t>
      </w:r>
      <w:r w:rsidR="00122856">
        <w:t>predl</w:t>
      </w:r>
      <w:r>
        <w:t>oženo je</w:t>
      </w:r>
      <w:r w:rsidR="00122856">
        <w:t xml:space="preserve"> da </w:t>
      </w:r>
      <w:r>
        <w:t>se</w:t>
      </w:r>
      <w:r w:rsidR="00122856">
        <w:t xml:space="preserve"> sasluša bivšeg zakonskog zastupnika stečajnog dužnika Savu Petrovića sa prijavljenim prebivalištem u </w:t>
      </w:r>
      <w:proofErr w:type="spellStart"/>
      <w:r w:rsidR="00122856">
        <w:t>Cugovcu</w:t>
      </w:r>
      <w:proofErr w:type="spellEnd"/>
      <w:r w:rsidR="00122856">
        <w:t xml:space="preserve">, </w:t>
      </w:r>
      <w:proofErr w:type="spellStart"/>
      <w:r w:rsidR="00122856">
        <w:t>Cugovec</w:t>
      </w:r>
      <w:proofErr w:type="spellEnd"/>
      <w:r w:rsidR="00122856">
        <w:t xml:space="preserve"> 129 (a prema podacima pribavljenim od stečajnog upravitelja moguće da </w:t>
      </w:r>
      <w:r w:rsidR="00122856">
        <w:lastRenderedPageBreak/>
        <w:t>se nalazi trenutno u Italiji) i to na okolnost pribavljanja informacija o imovini stečajnog dužnika budući da je navedeni iznos od 28.849,26 EUR-a prema dostupnim podacima isplaćen istome kao zakonskom zastupniku dužnika s tim da navedeni iznos nije uplaćen na račun stečajnog dužnika, odnosno na mogućnost vraćanja navedenog iznosa u stečajnu masu.</w:t>
      </w:r>
    </w:p>
    <w:p w:rsidRDefault="000C0EC5" w:rsidP="00122856" w:rsidR="000C0EC5" w:rsidRPr="000C0EC5">
      <w:pPr>
        <w:pStyle w:val="Tijeloteksta"/>
        <w:rPr>
          <w:sz w:val="24"/>
        </w:rPr>
      </w:pPr>
    </w:p>
    <w:p w:rsidRDefault="005B096B" w:rsidP="000C0EC5" w:rsidR="005B096B" w:rsidRPr="000C0EC5">
      <w:pPr>
        <w:pStyle w:val="Tijeloteksta"/>
        <w:ind w:firstLine="708"/>
        <w:rPr>
          <w:sz w:val="24"/>
        </w:rPr>
      </w:pPr>
      <w:r w:rsidRPr="000C0EC5">
        <w:rPr>
          <w:sz w:val="24"/>
        </w:rPr>
        <w:t>Prema čl. 103. SZ</w:t>
      </w:r>
      <w:r w:rsidR="005C779E" w:rsidRPr="000C0EC5">
        <w:rPr>
          <w:sz w:val="24"/>
        </w:rPr>
        <w:t>-a</w:t>
      </w:r>
      <w:r w:rsidRPr="000C0EC5">
        <w:rPr>
          <w:sz w:val="24"/>
        </w:rPr>
        <w:t xml:space="preserve"> skup</w:t>
      </w:r>
      <w:r w:rsidR="005C779E" w:rsidRPr="000C0EC5">
        <w:rPr>
          <w:sz w:val="24"/>
        </w:rPr>
        <w:t>š</w:t>
      </w:r>
      <w:r w:rsidRPr="000C0EC5">
        <w:rPr>
          <w:sz w:val="24"/>
        </w:rPr>
        <w:t xml:space="preserve">tinu vjerovnika saziva sud. Pravo sudjelovanja imaju svi stečajni vjerovnici, svi stečajni vjerovnici s pravom odvojenoga namirenja, stečajni upravitelj i dužnik pojedinac. Vrijeme i mjesto održavanja i dnevni red skupštine vjerovnika objavljuje se na mrežnoj stranici e-Oglasna ploča sudova. </w:t>
      </w:r>
    </w:p>
    <w:p w:rsidRDefault="005B096B" w:rsidP="00B8591E" w:rsidR="005B096B" w:rsidRPr="000C0EC5">
      <w:pPr>
        <w:pStyle w:val="Tijeloteksta"/>
        <w:rPr>
          <w:sz w:val="24"/>
        </w:rPr>
      </w:pPr>
    </w:p>
    <w:p w:rsidRDefault="005B096B" w:rsidP="00B8591E" w:rsidR="005B096B" w:rsidRPr="000C0EC5">
      <w:pPr>
        <w:pStyle w:val="Tijeloteksta"/>
        <w:rPr>
          <w:sz w:val="24"/>
        </w:rPr>
      </w:pPr>
      <w:r w:rsidRPr="000C0EC5">
        <w:rPr>
          <w:sz w:val="24"/>
        </w:rPr>
        <w:tab/>
        <w:t>Slijedom navedenog odlučeno je kao u izreci u smislu čl. 103., čl. 104. i čl. 293. SZ-a.</w:t>
      </w:r>
    </w:p>
    <w:p w:rsidRDefault="005B096B" w:rsidP="005B096B" w:rsidR="004C187C" w:rsidRPr="000C0EC5">
      <w:r w:rsidRPr="000C0EC5">
        <w:t xml:space="preserve"> </w:t>
      </w: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center"/>
      </w:pPr>
      <w:r w:rsidRPr="000C0EC5">
        <w:t xml:space="preserve">U Osijeku </w:t>
      </w:r>
      <w:r w:rsidR="00122856">
        <w:t>4. listopada</w:t>
      </w:r>
      <w:r w:rsidR="003924C1" w:rsidRPr="000C0EC5">
        <w:t xml:space="preserve"> 2018.</w:t>
      </w: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</w:r>
      <w:r w:rsidRPr="000C0EC5">
        <w:tab/>
        <w:t xml:space="preserve">        STEČAJNI SUDAC</w:t>
      </w:r>
    </w:p>
    <w:p w:rsidRDefault="004C187C" w:rsidP="004C187C" w:rsidR="004C187C" w:rsidRPr="000C0EC5">
      <w:pPr>
        <w:ind w:left="4956"/>
        <w:jc w:val="center"/>
      </w:pPr>
      <w:r w:rsidRPr="000C0EC5">
        <w:t xml:space="preserve">       mr. sc. Boris Vuković</w:t>
      </w:r>
      <w:bookmarkStart w:name="_GoBack" w:id="0"/>
      <w:bookmarkEnd w:id="0"/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  <w:r w:rsidRPr="000C0EC5">
        <w:t xml:space="preserve">Zapisničar: Danijela Špeletić    </w:t>
      </w:r>
    </w:p>
    <w:p w:rsidRDefault="004C187C" w:rsidP="004C187C" w:rsidR="004C187C" w:rsidRPr="000C0EC5">
      <w:pPr>
        <w:jc w:val="both"/>
      </w:pPr>
      <w:r w:rsidRPr="000C0EC5">
        <w:t xml:space="preserve">                                      </w:t>
      </w:r>
    </w:p>
    <w:p w:rsidRDefault="00003988" w:rsidP="00003988" w:rsidR="00003988">
      <w:pPr>
        <w:jc w:val="both"/>
      </w:pPr>
      <w:r>
        <w:t>UPUTA O PRAVNOM LIJEKU:</w:t>
      </w:r>
    </w:p>
    <w:p w:rsidRDefault="00003988" w:rsidP="00003988" w:rsidR="00003988">
      <w:pPr>
        <w:jc w:val="both"/>
      </w:pPr>
      <w:r>
        <w:t>Protiv ovog rješenja nije dopuštena posebna žalba.</w:t>
      </w:r>
    </w:p>
    <w:p w:rsidRDefault="00AC4DE2" w:rsidP="00AC4DE2" w:rsidR="00AC4DE2" w:rsidRPr="000C0EC5"/>
    <w:p w:rsidRDefault="00AC4DE2" w:rsidP="00AC4DE2" w:rsidR="00AC4DE2" w:rsidRPr="000C0EC5"/>
    <w:p w:rsidRDefault="00AC4DE2" w:rsidP="00AC4DE2" w:rsidR="00AC4DE2" w:rsidRPr="000C0EC5"/>
    <w:p w:rsidRDefault="00AC4DE2" w:rsidP="00AC4DE2" w:rsidR="00AC4DE2" w:rsidRPr="000C0EC5">
      <w:r w:rsidRPr="000C0EC5">
        <w:t>DNA:</w:t>
      </w:r>
    </w:p>
    <w:p w:rsidRDefault="00AC4DE2" w:rsidP="004C3466" w:rsidR="00AC4DE2" w:rsidRPr="000C0EC5">
      <w:pPr>
        <w:jc w:val="both"/>
      </w:pPr>
      <w:r w:rsidRPr="000C0EC5">
        <w:t>1.</w:t>
      </w:r>
      <w:r w:rsidR="001C55DF">
        <w:t xml:space="preserve"> </w:t>
      </w:r>
      <w:r w:rsidR="004C3466" w:rsidRPr="000C0EC5">
        <w:t xml:space="preserve">Mrežna stranica e-Oglasna ploča sudova </w:t>
      </w:r>
    </w:p>
    <w:p w:rsidRDefault="00D252E2" w:rsidP="004C3466" w:rsidR="00D252E2" w:rsidRPr="000C0EC5">
      <w:pPr>
        <w:jc w:val="both"/>
      </w:pPr>
      <w:r w:rsidRPr="000C0EC5">
        <w:t xml:space="preserve">2. Stečajni upravitelj </w:t>
      </w:r>
      <w:r w:rsidR="002A7B18">
        <w:t>Davor Lamza, Osijek, Zagrebačka 7</w:t>
      </w:r>
    </w:p>
    <w:p w:rsidRDefault="002A7B18" w:rsidP="002A7B18" w:rsidR="002A7B18">
      <w:pPr>
        <w:jc w:val="both"/>
      </w:pPr>
      <w:r>
        <w:t>3</w:t>
      </w:r>
      <w:r w:rsidR="004C3466" w:rsidRPr="000C0EC5">
        <w:t>.</w:t>
      </w:r>
      <w:r>
        <w:t xml:space="preserve"> </w:t>
      </w:r>
      <w:proofErr w:type="spellStart"/>
      <w:r w:rsidR="00AE48B7">
        <w:t>roč</w:t>
      </w:r>
      <w:proofErr w:type="spellEnd"/>
      <w:r w:rsidR="00AE48B7">
        <w:t>. 08.11.2018. u 9,20 sati</w:t>
      </w:r>
    </w:p>
    <w:p w:rsidRDefault="00AC4DE2" w:rsidP="00AC4DE2" w:rsidR="00AC4DE2" w:rsidRPr="000C0EC5"/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4C187C" w:rsidP="004C187C" w:rsidR="004C187C" w:rsidRPr="000C0EC5">
      <w:pPr>
        <w:jc w:val="both"/>
      </w:pPr>
    </w:p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/>
    <w:p w:rsidRDefault="00671A4A" w:rsidP="00671A4A" w:rsidR="00671A4A" w:rsidRPr="000C0EC5">
      <w:pPr>
        <w:ind w:left="5580"/>
      </w:pPr>
    </w:p>
    <w:p w:rsidRDefault="00671A4A" w:rsidP="00671A4A" w:rsidR="00671A4A" w:rsidRPr="000C0EC5"/>
    <w:p w:rsidRDefault="00671A4A" w:rsidP="00671A4A" w:rsidR="00671A4A" w:rsidRPr="000C0EC5"/>
    <w:p w:rsidRDefault="006D3C3F" w:rsidP="00671A4A" w:rsidR="006D3C3F" w:rsidRPr="000C0EC5"/>
    <w:sectPr w:rsidSect="00105A49" w:rsidR="006D3C3F" w:rsidRPr="000C0E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A4EB2" w:rsidR="005A4EB2">
      <w:r>
        <w:separator/>
      </w:r>
    </w:p>
  </w:endnote>
  <w:endnote w:id="0" w:type="continuationSeparator">
    <w:p w:rsidRDefault="005A4EB2" w:rsidR="005A4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A4EB2" w:rsidR="005A4EB2">
      <w:r>
        <w:separator/>
      </w:r>
    </w:p>
  </w:footnote>
  <w:footnote w:id="0" w:type="continuationSeparator">
    <w:p w:rsidRDefault="005A4EB2" w:rsidR="005A4E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4D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624F6" w:rsidR="006624F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116641" w:rsidRPr="00DE5F8A">
      <w:rPr>
        <w:rFonts w:cs="Tahoma" w:hAnsi="Tahoma" w:ascii="Tahoma"/>
      </w:rPr>
      <w:tab/>
    </w:r>
    <w:r w:rsidR="006624F6">
      <w:t>7 St-1305/17-28</w:t>
    </w:r>
  </w:p>
  <w:p w:rsidRDefault="00C453D0" w:rsidP="0028555B" w:rsidR="00C453D0">
    <w:pPr>
      <w:jc w:val="right"/>
    </w:pP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28555B" w:rsidR="0028555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8555B">
      <w:t>7 St-1305/17-</w:t>
    </w:r>
    <w:r w:rsidR="006624F6">
      <w:t>28</w:t>
    </w:r>
  </w:p>
  <w:p w:rsidRDefault="00D63FD2" w:rsidP="00D63FD2" w:rsidR="00D63FD2">
    <w:pPr>
      <w:jc w:val="right"/>
    </w:pPr>
  </w:p>
  <w:p w:rsidRDefault="00BF3E59" w:rsidP="00D63FD2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A10AA8"/>
    <w:multiLevelType w:val="hybridMultilevel"/>
    <w:tmpl w:val="6F8E0978"/>
    <w:lvl w:tplc="655E6600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9"/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BB"/>
    <w:rsid w:val="00003054"/>
    <w:rsid w:val="0000356D"/>
    <w:rsid w:val="00003988"/>
    <w:rsid w:val="00003B60"/>
    <w:rsid w:val="00004C36"/>
    <w:rsid w:val="00004F27"/>
    <w:rsid w:val="00005F75"/>
    <w:rsid w:val="00006803"/>
    <w:rsid w:val="00006A74"/>
    <w:rsid w:val="00010F89"/>
    <w:rsid w:val="00012AB1"/>
    <w:rsid w:val="00012DD8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4EB8"/>
    <w:rsid w:val="000561D9"/>
    <w:rsid w:val="000562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648E"/>
    <w:rsid w:val="000A67FA"/>
    <w:rsid w:val="000A6A9A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D61"/>
    <w:rsid w:val="000C0EC5"/>
    <w:rsid w:val="000C1141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067E"/>
    <w:rsid w:val="000F16D0"/>
    <w:rsid w:val="000F2E17"/>
    <w:rsid w:val="000F2EE9"/>
    <w:rsid w:val="000F37ED"/>
    <w:rsid w:val="000F3AFA"/>
    <w:rsid w:val="000F3BDB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53EE"/>
    <w:rsid w:val="00115C87"/>
    <w:rsid w:val="00116641"/>
    <w:rsid w:val="00116CBA"/>
    <w:rsid w:val="0012175E"/>
    <w:rsid w:val="00121D34"/>
    <w:rsid w:val="00121EAD"/>
    <w:rsid w:val="00122077"/>
    <w:rsid w:val="00122856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5DF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E69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4B2"/>
    <w:rsid w:val="00237AB3"/>
    <w:rsid w:val="002400AA"/>
    <w:rsid w:val="002410CE"/>
    <w:rsid w:val="00242F89"/>
    <w:rsid w:val="002442BF"/>
    <w:rsid w:val="00244972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2E30"/>
    <w:rsid w:val="00283795"/>
    <w:rsid w:val="002837D2"/>
    <w:rsid w:val="0028465E"/>
    <w:rsid w:val="0028555B"/>
    <w:rsid w:val="00290699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A7B18"/>
    <w:rsid w:val="002B0DAF"/>
    <w:rsid w:val="002B32C7"/>
    <w:rsid w:val="002B4168"/>
    <w:rsid w:val="002B4316"/>
    <w:rsid w:val="002B7FFE"/>
    <w:rsid w:val="002C309E"/>
    <w:rsid w:val="002C3A38"/>
    <w:rsid w:val="002C46EC"/>
    <w:rsid w:val="002C496F"/>
    <w:rsid w:val="002C5672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DA1"/>
    <w:rsid w:val="00342279"/>
    <w:rsid w:val="00342932"/>
    <w:rsid w:val="00345532"/>
    <w:rsid w:val="00345BCD"/>
    <w:rsid w:val="003462CE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24C1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11AF8"/>
    <w:rsid w:val="00411B08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17FF"/>
    <w:rsid w:val="00471810"/>
    <w:rsid w:val="00471861"/>
    <w:rsid w:val="0047259C"/>
    <w:rsid w:val="004728FD"/>
    <w:rsid w:val="0047338B"/>
    <w:rsid w:val="00475155"/>
    <w:rsid w:val="0047589D"/>
    <w:rsid w:val="004766D3"/>
    <w:rsid w:val="004766DB"/>
    <w:rsid w:val="0047790E"/>
    <w:rsid w:val="004779CF"/>
    <w:rsid w:val="00481614"/>
    <w:rsid w:val="00486204"/>
    <w:rsid w:val="00486C17"/>
    <w:rsid w:val="0048705B"/>
    <w:rsid w:val="00487745"/>
    <w:rsid w:val="00490410"/>
    <w:rsid w:val="00496141"/>
    <w:rsid w:val="0049652A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8A4"/>
    <w:rsid w:val="004C3466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5F50"/>
    <w:rsid w:val="00506801"/>
    <w:rsid w:val="00507454"/>
    <w:rsid w:val="00510069"/>
    <w:rsid w:val="00510A14"/>
    <w:rsid w:val="00510B11"/>
    <w:rsid w:val="00510D93"/>
    <w:rsid w:val="0051198A"/>
    <w:rsid w:val="0051296B"/>
    <w:rsid w:val="00513114"/>
    <w:rsid w:val="005131C9"/>
    <w:rsid w:val="0051629B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4EB2"/>
    <w:rsid w:val="005A642B"/>
    <w:rsid w:val="005B096B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515"/>
    <w:rsid w:val="005C6211"/>
    <w:rsid w:val="005C7107"/>
    <w:rsid w:val="005C7600"/>
    <w:rsid w:val="005C779E"/>
    <w:rsid w:val="005D0A65"/>
    <w:rsid w:val="005D1176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F0145"/>
    <w:rsid w:val="005F042C"/>
    <w:rsid w:val="005F07E4"/>
    <w:rsid w:val="005F1567"/>
    <w:rsid w:val="005F1C28"/>
    <w:rsid w:val="005F1EB7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4AD6"/>
    <w:rsid w:val="00606835"/>
    <w:rsid w:val="00606EEB"/>
    <w:rsid w:val="006101EA"/>
    <w:rsid w:val="006123E0"/>
    <w:rsid w:val="0061303A"/>
    <w:rsid w:val="00615E36"/>
    <w:rsid w:val="006170FB"/>
    <w:rsid w:val="006171AB"/>
    <w:rsid w:val="006179E2"/>
    <w:rsid w:val="00617D57"/>
    <w:rsid w:val="00617E25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C0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24F6"/>
    <w:rsid w:val="006650BD"/>
    <w:rsid w:val="00665BB7"/>
    <w:rsid w:val="006661E8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600D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D64"/>
    <w:rsid w:val="007E3875"/>
    <w:rsid w:val="007E3946"/>
    <w:rsid w:val="007E43C9"/>
    <w:rsid w:val="007E452F"/>
    <w:rsid w:val="007E47B5"/>
    <w:rsid w:val="007E516E"/>
    <w:rsid w:val="007E5BDF"/>
    <w:rsid w:val="007E5EAC"/>
    <w:rsid w:val="007E6CAD"/>
    <w:rsid w:val="007E7BD4"/>
    <w:rsid w:val="007F0127"/>
    <w:rsid w:val="007F0BA9"/>
    <w:rsid w:val="007F0BCB"/>
    <w:rsid w:val="007F26B6"/>
    <w:rsid w:val="007F4824"/>
    <w:rsid w:val="007F4B7C"/>
    <w:rsid w:val="007F5B40"/>
    <w:rsid w:val="007F7504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5750"/>
    <w:rsid w:val="0087079C"/>
    <w:rsid w:val="00870CA7"/>
    <w:rsid w:val="00872876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9A6"/>
    <w:rsid w:val="008D13DA"/>
    <w:rsid w:val="008D5288"/>
    <w:rsid w:val="008D5F88"/>
    <w:rsid w:val="008D6062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0AE"/>
    <w:rsid w:val="008F48AC"/>
    <w:rsid w:val="008F5024"/>
    <w:rsid w:val="008F7A62"/>
    <w:rsid w:val="0090176F"/>
    <w:rsid w:val="0090202A"/>
    <w:rsid w:val="00902E0C"/>
    <w:rsid w:val="0090372C"/>
    <w:rsid w:val="00905CC5"/>
    <w:rsid w:val="00906415"/>
    <w:rsid w:val="009069BD"/>
    <w:rsid w:val="00906EA9"/>
    <w:rsid w:val="009100F3"/>
    <w:rsid w:val="00910A14"/>
    <w:rsid w:val="0091242F"/>
    <w:rsid w:val="00912980"/>
    <w:rsid w:val="00913FE0"/>
    <w:rsid w:val="00914A7E"/>
    <w:rsid w:val="00914C8E"/>
    <w:rsid w:val="009178B4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620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5222"/>
    <w:rsid w:val="009968B0"/>
    <w:rsid w:val="00996EFC"/>
    <w:rsid w:val="0099742C"/>
    <w:rsid w:val="0099772B"/>
    <w:rsid w:val="00997C8E"/>
    <w:rsid w:val="009A0956"/>
    <w:rsid w:val="009A1504"/>
    <w:rsid w:val="009A1BF1"/>
    <w:rsid w:val="009A29F7"/>
    <w:rsid w:val="009A5B31"/>
    <w:rsid w:val="009B16D5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E08A8"/>
    <w:rsid w:val="009E12EB"/>
    <w:rsid w:val="009E13FA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58F"/>
    <w:rsid w:val="00AB6642"/>
    <w:rsid w:val="00AB6EDC"/>
    <w:rsid w:val="00AB7BB5"/>
    <w:rsid w:val="00AC0810"/>
    <w:rsid w:val="00AC0BD6"/>
    <w:rsid w:val="00AC2F75"/>
    <w:rsid w:val="00AC48B9"/>
    <w:rsid w:val="00AC4DE2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48B7"/>
    <w:rsid w:val="00AE6D15"/>
    <w:rsid w:val="00AE7D7C"/>
    <w:rsid w:val="00AF165B"/>
    <w:rsid w:val="00AF1A34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7CEF"/>
    <w:rsid w:val="00B15ADB"/>
    <w:rsid w:val="00B15F6D"/>
    <w:rsid w:val="00B162DF"/>
    <w:rsid w:val="00B20B46"/>
    <w:rsid w:val="00B20C1F"/>
    <w:rsid w:val="00B20ED1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E8E"/>
    <w:rsid w:val="00B60388"/>
    <w:rsid w:val="00B60D8D"/>
    <w:rsid w:val="00B61C80"/>
    <w:rsid w:val="00B62149"/>
    <w:rsid w:val="00B627B3"/>
    <w:rsid w:val="00B62B22"/>
    <w:rsid w:val="00B665FD"/>
    <w:rsid w:val="00B67BBF"/>
    <w:rsid w:val="00B7024E"/>
    <w:rsid w:val="00B71B8B"/>
    <w:rsid w:val="00B737B4"/>
    <w:rsid w:val="00B73CC6"/>
    <w:rsid w:val="00B74FDD"/>
    <w:rsid w:val="00B766CA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A0039"/>
    <w:rsid w:val="00BA0197"/>
    <w:rsid w:val="00BA0CE3"/>
    <w:rsid w:val="00BA17EB"/>
    <w:rsid w:val="00BA3E22"/>
    <w:rsid w:val="00BA73A8"/>
    <w:rsid w:val="00BA7931"/>
    <w:rsid w:val="00BB0102"/>
    <w:rsid w:val="00BB0166"/>
    <w:rsid w:val="00BB01C2"/>
    <w:rsid w:val="00BB3177"/>
    <w:rsid w:val="00BB3E82"/>
    <w:rsid w:val="00BB72F3"/>
    <w:rsid w:val="00BB752B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70D6"/>
    <w:rsid w:val="00BF7261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0A7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1F26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2E2"/>
    <w:rsid w:val="00D25339"/>
    <w:rsid w:val="00D26002"/>
    <w:rsid w:val="00D32458"/>
    <w:rsid w:val="00D327ED"/>
    <w:rsid w:val="00D32A12"/>
    <w:rsid w:val="00D32AB4"/>
    <w:rsid w:val="00D33D97"/>
    <w:rsid w:val="00D34A31"/>
    <w:rsid w:val="00D35679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C02"/>
    <w:rsid w:val="00D564FB"/>
    <w:rsid w:val="00D5671C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5316"/>
    <w:rsid w:val="00DC7EA3"/>
    <w:rsid w:val="00DD1593"/>
    <w:rsid w:val="00DD34D8"/>
    <w:rsid w:val="00DD3504"/>
    <w:rsid w:val="00DD58B4"/>
    <w:rsid w:val="00DD6F38"/>
    <w:rsid w:val="00DD7E77"/>
    <w:rsid w:val="00DE05E4"/>
    <w:rsid w:val="00DE1D08"/>
    <w:rsid w:val="00DE4D2F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1F84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3A91"/>
    <w:rsid w:val="00E347AB"/>
    <w:rsid w:val="00E35E81"/>
    <w:rsid w:val="00E365AC"/>
    <w:rsid w:val="00E42909"/>
    <w:rsid w:val="00E433DD"/>
    <w:rsid w:val="00E4359F"/>
    <w:rsid w:val="00E457B0"/>
    <w:rsid w:val="00E46E75"/>
    <w:rsid w:val="00E47612"/>
    <w:rsid w:val="00E50AFC"/>
    <w:rsid w:val="00E51315"/>
    <w:rsid w:val="00E513D8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5C26"/>
    <w:rsid w:val="00E7792C"/>
    <w:rsid w:val="00E77CA8"/>
    <w:rsid w:val="00E80FDE"/>
    <w:rsid w:val="00E817AF"/>
    <w:rsid w:val="00E81D31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197"/>
    <w:rsid w:val="00F05AF4"/>
    <w:rsid w:val="00F05CA7"/>
    <w:rsid w:val="00F05E77"/>
    <w:rsid w:val="00F11EC1"/>
    <w:rsid w:val="00F121FB"/>
    <w:rsid w:val="00F124FB"/>
    <w:rsid w:val="00F13ADD"/>
    <w:rsid w:val="00F14012"/>
    <w:rsid w:val="00F15184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6FD"/>
    <w:rsid w:val="00F43EE5"/>
    <w:rsid w:val="00F44E0B"/>
    <w:rsid w:val="00F47C5B"/>
    <w:rsid w:val="00F5096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6508"/>
    <w:rsid w:val="00FB6CDF"/>
    <w:rsid w:val="00FC1AAC"/>
    <w:rsid w:val="00FC2757"/>
    <w:rsid w:val="00FC356D"/>
    <w:rsid w:val="00FC5916"/>
    <w:rsid w:val="00FD2AE9"/>
    <w:rsid w:val="00FD3127"/>
    <w:rsid w:val="00FD5D78"/>
    <w:rsid w:val="00FD67E4"/>
    <w:rsid w:val="00FE08C5"/>
    <w:rsid w:val="00FE09AC"/>
    <w:rsid w:val="00FE363A"/>
    <w:rsid w:val="00FE3AF7"/>
    <w:rsid w:val="00FE3C09"/>
    <w:rsid w:val="00FE3DAD"/>
    <w:rsid w:val="00FE62B2"/>
    <w:rsid w:val="00FE7488"/>
    <w:rsid w:val="00FF03FB"/>
    <w:rsid w:val="00FF0901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24F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D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4D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D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D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D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24F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4D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4D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D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D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D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69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89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92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737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456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43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253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4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777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993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1305</izvorni_sadrzaj>
    <derivirana_varijabla naziv="DomainObject.Predmet.Broj_1">1305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St-1305/2017</izvorni_sadrzaj>
    <derivirana_varijabla naziv="DomainObject.Predmet.OznakaBroj_1">St-1305/2017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osudovima</izvorni_sadrzaj>
    <derivirana_varijabla naziv="DomainObject.Predmet.PrimjedbaSuca_1">ČL. 11 Zakona osudovima</derivirana_varijabla>
  </DomainObject.Predmet.PrimjedbaSuca>
  <DomainObject.Predmet.ProtustrankaFormated>
    <izvorni_sadrzaj>  PETROVIĆ SAVA j.d.o.o.</izvorni_sadrzaj>
    <derivirana_varijabla naziv="DomainObject.Predmet.ProtustrankaFormated_1">  PETROVIĆ SAVA j.d.o.o.</derivirana_varijabla>
  </DomainObject.Predmet.ProtustrankaFormated>
  <DomainObject.Predmet.ProtustrankaFormatedOIB>
    <izvorni_sadrzaj>  PETROVIĆ SAVA j.d.o.o., OIB 95143767308</izvorni_sadrzaj>
    <derivirana_varijabla naziv="DomainObject.Predmet.ProtustrankaFormatedOIB_1">  PETROVIĆ SAVA j.d.o.o., OIB 95143767308</derivirana_varijabla>
  </DomainObject.Predmet.ProtustrankaFormatedOIB>
  <DomainObject.Predmet.ProtustrankaFormatedWithAdress>
    <izvorni_sadrzaj> PETROVIĆ SAVA j.d.o.o., Cugovec 129, 10345 Cugovec</izvorni_sadrzaj>
    <derivirana_varijabla naziv="DomainObject.Predmet.ProtustrankaFormatedWithAdress_1"> PETROVIĆ SAVA j.d.o.o., Cugovec 129, 10345 Cugovec</derivirana_varijabla>
  </DomainObject.Predmet.ProtustrankaFormatedWithAdress>
  <DomainObject.Predmet.ProtustrankaFormatedWithAdressOIB>
    <izvorni_sadrzaj> PETROVIĆ SAVA j.d.o.o., OIB 95143767308, Cugovec 129, 10345 Cugovec</izvorni_sadrzaj>
    <derivirana_varijabla naziv="DomainObject.Predmet.ProtustrankaFormatedWithAdressOIB_1"> PETROVIĆ SAVA j.d.o.o., OIB 95143767308, Cugovec 129, 10345 Cugovec</derivirana_varijabla>
  </DomainObject.Predmet.ProtustrankaFormatedWithAdressOIB>
  <DomainObject.Predmet.ProtustrankaWithAdress>
    <izvorni_sadrzaj>PETROVIĆ SAVA j.d.o.o. Cugovec 129, 10345 Cugovec</izvorni_sadrzaj>
    <derivirana_varijabla naziv="DomainObject.Predmet.ProtustrankaWithAdress_1">PETROVIĆ SAVA j.d.o.o. Cugovec 129, 10345 Cugovec</derivirana_varijabla>
  </DomainObject.Predmet.ProtustrankaWithAdress>
  <DomainObject.Predmet.ProtustrankaWithAdressOIB>
    <izvorni_sadrzaj>PETROVIĆ SAVA j.d.o.o., OIB 95143767308, Cugovec 129, 10345 Cugovec</izvorni_sadrzaj>
    <derivirana_varijabla naziv="DomainObject.Predmet.ProtustrankaWithAdressOIB_1">PETROVIĆ SAVA j.d.o.o., OIB 95143767308, Cugovec 129, 10345 Cugovec</derivirana_varijabla>
  </DomainObject.Predmet.ProtustrankaWithAdressOIB>
  <DomainObject.Predmet.ProtustrankaNazivFormated>
    <izvorni_sadrzaj>PETROVIĆ SAVA j.d.o.o.</izvorni_sadrzaj>
    <derivirana_varijabla naziv="DomainObject.Predmet.ProtustrankaNazivFormated_1">PETROVIĆ SAVA j.d.o.o.</derivirana_varijabla>
  </DomainObject.Predmet.ProtustrankaNazivFormated>
  <DomainObject.Predmet.ProtustrankaNazivFormatedOIB>
    <izvorni_sadrzaj>PETROVIĆ SAVA j.d.o.o., OIB 95143767308</izvorni_sadrzaj>
    <derivirana_varijabla naziv="DomainObject.Predmet.ProtustrankaNazivFormatedOIB_1">PETROVIĆ SAVA j.d.o.o., OIB 95143767308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PETROVIĆ SAVA j.d.o.o.</item>
    </izvorni_sadrzaj>
    <derivirana_varijabla naziv="DomainObject.Predmet.ProtuStrankaListFormated_1">
      <item>PETROVIĆ SAVA j.d.o.o.</item>
    </derivirana_varijabla>
  </DomainObject.Predmet.ProtuStrankaListFormated>
  <DomainObject.Predmet.ProtuStrankaListFormatedOIB>
    <izvorni_sadrzaj>
      <item>PETROVIĆ SAVA j.d.o.o., OIB 95143767308</item>
    </izvorni_sadrzaj>
    <derivirana_varijabla naziv="DomainObject.Predmet.ProtuStrankaListFormatedOIB_1">
      <item>PETROVIĆ SAVA j.d.o.o., OIB 95143767308</item>
    </derivirana_varijabla>
  </DomainObject.Predmet.ProtuStrankaListFormatedOIB>
  <DomainObject.Predmet.ProtuStrankaListFormatedWithAdress>
    <izvorni_sadrzaj>
      <item>PETROVIĆ SAVA j.d.o.o., Cugovec 129, 10345 Cugovec</item>
    </izvorni_sadrzaj>
    <derivirana_varijabla naziv="DomainObject.Predmet.ProtuStrankaListFormatedWithAdress_1">
      <item>PETROVIĆ SAVA j.d.o.o., Cugovec 129, 10345 Cugovec</item>
    </derivirana_varijabla>
  </DomainObject.Predmet.ProtuStrankaListFormatedWithAdress>
  <DomainObject.Predmet.ProtuStrankaListFormatedWithAdressOIB>
    <izvorni_sadrzaj>
      <item>PETROVIĆ SAVA j.d.o.o., OIB 95143767308, Cugovec 129, 10345 Cugovec</item>
    </izvorni_sadrzaj>
    <derivirana_varijabla naziv="DomainObject.Predmet.ProtuStrankaListFormatedWithAdressOIB_1">
      <item>PETROVIĆ SAVA j.d.o.o., OIB 95143767308, Cugovec 129, 10345 Cugovec</item>
    </derivirana_varijabla>
  </DomainObject.Predmet.ProtuStrankaListFormatedWithAdressOIB>
  <DomainObject.Predmet.ProtuStrankaListNazivFormated>
    <izvorni_sadrzaj>
      <item>PETROVIĆ SAVA j.d.o.o.</item>
    </izvorni_sadrzaj>
    <derivirana_varijabla naziv="DomainObject.Predmet.ProtuStrankaListNazivFormated_1">
      <item>PETROVIĆ SAVA j.d.o.o.</item>
    </derivirana_varijabla>
  </DomainObject.Predmet.ProtuStrankaListNazivFormated>
  <DomainObject.Predmet.ProtuStrankaListNazivFormatedOIB>
    <izvorni_sadrzaj>
      <item>PETROVIĆ SAVA j.d.o.o., OIB 95143767308</item>
    </izvorni_sadrzaj>
    <derivirana_varijabla naziv="DomainObject.Predmet.ProtuStrankaListNazivFormatedOIB_1">
      <item>PETROVIĆ SAVA j.d.o.o., OIB 95143767308</item>
    </derivirana_varijabla>
  </DomainObject.Predmet.ProtuStrankaListNazivFormatedOIB>
  <DomainObject.Predmet.OstaliListFormated>
    <izvorni_sadrzaj>
      <item>Županijsko državno odvjetništvo u Osijeku</item>
    </izvorni_sadrzaj>
    <derivirana_varijabla naziv="DomainObject.Predmet.OstaliListFormated_1">
      <item>Županijsko državno odvjetništvo u Osijeku</item>
    </derivirana_varijabla>
  </DomainObject.Predmet.OstaliListFormated>
  <DomainObject.Predmet.OstaliListFormatedOIB>
    <izvorni_sadrzaj>
      <item>Županijsko državno odvjetništvo u Osijeku, OIB 61379160880</item>
    </izvorni_sadrzaj>
    <derivirana_varijabla naziv="DomainObject.Predmet.OstaliListFormatedOIB_1">
      <item>Županijsko državno odvjetništvo u Osijeku, OIB 61379160880</item>
    </derivirana_varijabla>
  </DomainObject.Predmet.OstaliListFormatedOIB>
  <DomainObject.Predmet.OstaliListFormatedWithAdress>
    <izvorni_sadrzaj>
      <item>Županijsko državno odvjetništvo u Osijeku, Kapucinska 21, 31000 Osijek</item>
    </izvorni_sadrzaj>
    <derivirana_varijabla naziv="DomainObject.Predmet.OstaliListFormatedWithAdress_1">
      <item>Županijsko državno odvjetništvo u Osijeku, Kapucinska 21, 31000 Osijek</item>
    </derivirana_varijabla>
  </DomainObject.Predmet.OstaliListFormatedWithAdress>
  <DomainObject.Predmet.OstaliListFormatedWithAdressOIB>
    <izvorni_sadrzaj>
      <item>Županijsko državno odvjetništvo u Osijeku, OIB 61379160880, Kapucinska 21, 31000 Osijek</item>
    </izvorni_sadrzaj>
    <derivirana_varijabla naziv="DomainObject.Predmet.OstaliListFormatedWithAdressOIB_1"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Županijsko državno odvjetništvo u Osijeku</item>
    </izvorni_sadrzaj>
    <derivirana_varijabla naziv="DomainObject.Predmet.OstaliListNazivFormated_1">
      <item>Županijsko državno odvjetništvo u Osijeku</item>
    </derivirana_varijabla>
  </DomainObject.Predmet.OstaliListNazivFormated>
  <DomainObject.Predmet.OstaliListNazivFormatedOIB>
    <izvorni_sadrzaj>
      <item>Županijsko državno odvjetništvo u Osijeku, OIB 61379160880</item>
    </izvorni_sadrzaj>
    <derivirana_varijabla naziv="DomainObject.Predmet.OstaliListNazivFormatedOIB_1"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PETROVIĆ SAVA j.d.o.o.</izvorni_sadrzaj>
    <derivirana_varijabla naziv="DomainObject.Predmet.ProtustrankaIDrugi_1">PETROVIĆ SAVA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PETROVIĆ SAVA j.d.o.o., OIB 95143767308, Cugovec 129, 10345 Cugovec</izvorni_sadrzaj>
    <derivirana_varijabla naziv="DomainObject.Predmet.ProtustrankaIDrugiAdressOIB_1">PETROVIĆ SAVA j.d.o.o., OIB 95143767308, Cugovec 129, 10345 Cugovec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PETROVIĆ SAVA j.d.o.o.</item>
      <item>FINA Regionalni centar Zagreb</item>
      <item>Županijsko državno odvjetništvo u Osijeku</item>
    </izvorni_sadrzaj>
    <derivirana_varijabla naziv="DomainObject.Predmet.SudioniciListNaziv_1">
      <item>PETROVIĆ SAVA j.d.o.o.</item>
      <item>FINA Regionalni centar Zagreb</item>
      <item>Županijsko državno odvjetništvo u Osijeku</item>
    </derivirana_varijabla>
  </DomainObject.Predmet.SudioniciListNaziv>
  <DomainObject.Predmet.SudioniciListAdressOIB>
    <izvorni_sadrzaj>
      <item>PETROVIĆ SAVA j.d.o.o., OIB 95143767308, Cugovec 129,10345 Cugovec</item>
      <item>FINA Regionalni centar Zagreb, OIB 85821130368, Trg svibanjskih žrtava 1995. 1,10000 Zagreb</item>
      <item>Županijsko državno odvjetništvo u Osijeku, OIB 61379160880, Kapucinska 21,31000 Osijek</item>
    </izvorni_sadrzaj>
    <derivirana_varijabla naziv="DomainObject.Predmet.SudioniciListAdressOIB_1">
      <item>PETROVIĆ SAVA j.d.o.o., OIB 95143767308, Cugovec 129,10345 Cugovec</item>
      <item>FINA Regionalni centar Zagreb, OIB 85821130368, Trg svibanjskih žrtava 1995. 1,10000 Zagreb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95143767308</item>
      <item>, OIB 85821130368</item>
      <item>, OIB 61379160880</item>
    </izvorni_sadrzaj>
    <derivirana_varijabla naziv="DomainObject.Predmet.SudioniciListNazivOIB_1">
      <item>, OIB 95143767308</item>
      <item>, OIB 85821130368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4B920-4318-484D-829D-6F6DBFF4EA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2115</properties:Characters>
  <properties:Lines>94</properties:Lines>
  <properties:Paragraphs>27</properties:Paragraphs>
  <properties:TotalTime>921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2018-10-04T12:03:00Z</cp:lastPrinted>
  <dcterms:modified xmlns:xsi="http://www.w3.org/2001/XMLSchema-instance" xsi:type="dcterms:W3CDTF">2018-10-04T12:03:00Z</dcterms:modified>
  <cp:revision>520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sazivanje skupštine vjerovnika (1305-17 (-28) PETROVIĆ SAVA j.d.o.o..docx)</vt:lpwstr>
  </prop:property>
  <prop:property name="CC_coloring" pid="5" fmtid="{D5CDD505-2E9C-101B-9397-08002B2CF9AE}">
    <vt:bool>true</vt:bool>
  </prop:property>
</prop:Properties>
</file>