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fad88" w14:paraId="9efad88" w:rsidRDefault="006F0B25" w:rsidP="00D868D5" w:rsidR="00D868D5" w:rsidRPr="0071593F">
      <w:pPr>
        <w:pStyle w:val="Tijeloteksta"/>
        <w:jc w:val="right"/>
        <w15:collapsed w:val="false"/>
      </w:pPr>
      <w:bookmarkStart w:name="_GoBack" w:id="0"/>
      <w:bookmarkEnd w:id="0"/>
      <w:r>
        <w:t xml:space="preserve">4. </w:t>
      </w:r>
      <w:proofErr w:type="spellStart"/>
      <w:r w:rsidR="00BD5756">
        <w:t>Sp</w:t>
      </w:r>
      <w:proofErr w:type="spellEnd"/>
      <w:r w:rsidR="00BD5756">
        <w:t>-6/2017-4</w:t>
      </w:r>
    </w:p>
    <w:p w:rsidRDefault="00D868D5" w:rsidP="00D868D5" w:rsidR="00D868D5" w:rsidRPr="0071593F">
      <w:pPr>
        <w:pStyle w:val="Tijeloteksta"/>
      </w:pPr>
    </w:p>
    <w:p w:rsidRDefault="00D868D5" w:rsidP="00D868D5" w:rsidR="00D868D5">
      <w:pPr>
        <w:pStyle w:val="Tijeloteksta"/>
      </w:pPr>
    </w:p>
    <w:p w:rsidRDefault="00035F7A" w:rsidP="009B08E8" w:rsidR="00035F7A">
      <w:pPr>
        <w:pStyle w:val="Tijeloteksta"/>
      </w:pPr>
    </w:p>
    <w:p w:rsidRDefault="00E80E49" w:rsidP="009B08E8" w:rsidR="00D868D5" w:rsidRPr="005D1006">
      <w:pPr>
        <w:pStyle w:val="Tijeloteksta"/>
      </w:pPr>
      <w:r>
        <w:t>Republika Hrvatska</w:t>
      </w:r>
    </w:p>
    <w:p w:rsidRDefault="00E80E49" w:rsidP="009B08E8" w:rsidR="00D868D5" w:rsidRPr="005D1006">
      <w:pPr>
        <w:pStyle w:val="Tijeloteksta"/>
      </w:pPr>
      <w:r>
        <w:t>Općinski sud u Osijeku</w:t>
      </w:r>
    </w:p>
    <w:p w:rsidRDefault="00E80E49" w:rsidP="009B08E8" w:rsidR="00D868D5">
      <w:pPr>
        <w:pStyle w:val="Tijeloteksta"/>
      </w:pPr>
      <w:r>
        <w:t>Europska  avenija 7</w:t>
      </w:r>
    </w:p>
    <w:p w:rsidRDefault="009B08E8" w:rsidP="00D868D5" w:rsidR="00D868D5">
      <w:pPr>
        <w:pStyle w:val="Tijeloteksta"/>
      </w:pPr>
      <w:r>
        <w:t xml:space="preserve">31 000 </w:t>
      </w:r>
      <w:r w:rsidR="00E80E49">
        <w:t>Osijek</w:t>
      </w:r>
    </w:p>
    <w:p w:rsidRDefault="00456C11" w:rsidP="00D868D5" w:rsidR="00456C11">
      <w:pPr>
        <w:pStyle w:val="Tijeloteksta"/>
      </w:pPr>
    </w:p>
    <w:p w:rsidRDefault="00D868D5" w:rsidP="00D868D5" w:rsidR="00D868D5">
      <w:pPr>
        <w:pStyle w:val="Tijeloteksta"/>
        <w:jc w:val="center"/>
      </w:pPr>
      <w:r>
        <w:t>R E P U B L I K A    H R V A T S K A</w:t>
      </w:r>
    </w:p>
    <w:p w:rsidRDefault="00D868D5" w:rsidP="00D868D5" w:rsidR="00D868D5">
      <w:pPr>
        <w:pStyle w:val="Tijeloteksta"/>
        <w:jc w:val="center"/>
      </w:pPr>
    </w:p>
    <w:p w:rsidRDefault="00D868D5" w:rsidP="00D868D5" w:rsidR="00D868D5" w:rsidRPr="0071593F">
      <w:pPr>
        <w:pStyle w:val="Tijeloteksta"/>
        <w:jc w:val="center"/>
      </w:pPr>
      <w:r w:rsidRPr="0071593F">
        <w:t>R J E Š E N J E</w:t>
      </w:r>
    </w:p>
    <w:p w:rsidRDefault="00434307" w:rsidP="00D868D5" w:rsidR="00434307">
      <w:pPr>
        <w:pStyle w:val="Tijeloteksta"/>
      </w:pPr>
    </w:p>
    <w:p w:rsidRDefault="00D868D5" w:rsidP="0045181A" w:rsidR="00D868D5">
      <w:pPr>
        <w:pStyle w:val="Tijeloteksta"/>
      </w:pPr>
      <w:r w:rsidRPr="00735808">
        <w:t>Općinski sud u Osijeku</w:t>
      </w:r>
      <w:r>
        <w:t xml:space="preserve">, po sudskoj savjetnici </w:t>
      </w:r>
      <w:proofErr w:type="spellStart"/>
      <w:r>
        <w:t>Andrei</w:t>
      </w:r>
      <w:proofErr w:type="spellEnd"/>
      <w:r>
        <w:t xml:space="preserve"> Krstanović</w:t>
      </w:r>
      <w:r w:rsidRPr="00D7237A">
        <w:t>,</w:t>
      </w:r>
      <w:r w:rsidRPr="0028409D">
        <w:t xml:space="preserve"> </w:t>
      </w:r>
      <w:r>
        <w:t xml:space="preserve">u pravnoj </w:t>
      </w:r>
      <w:r w:rsidR="00B33C71">
        <w:t>stvari</w:t>
      </w:r>
      <w:r w:rsidR="00F57E13">
        <w:t xml:space="preserve"> predlagatelja – potrošača GABORA BOGNARA, OIB: 75953501048, iz Kneževa, Rade Končara 11, radi stečaja potrošača</w:t>
      </w:r>
      <w:r w:rsidR="001C7CC6">
        <w:t>, i</w:t>
      </w:r>
      <w:r w:rsidR="004F7FF9">
        <w:t>z</w:t>
      </w:r>
      <w:r w:rsidR="001C7CC6">
        <w:t>van ročišta</w:t>
      </w:r>
      <w:r w:rsidR="00AA07BD">
        <w:t xml:space="preserve">,  dana </w:t>
      </w:r>
      <w:r w:rsidR="00BD5756">
        <w:t>28. kolovoza</w:t>
      </w:r>
      <w:r w:rsidR="00AA07BD">
        <w:t xml:space="preserve"> 2017.</w:t>
      </w:r>
      <w:r>
        <w:t xml:space="preserve"> godine</w:t>
      </w:r>
    </w:p>
    <w:p w:rsidRDefault="00B61524" w:rsidP="0045181A" w:rsidR="00B61524">
      <w:pPr>
        <w:pStyle w:val="Tijeloteksta"/>
      </w:pPr>
    </w:p>
    <w:p w:rsidRDefault="00F57E13" w:rsidP="0045181A" w:rsidR="00F57E13">
      <w:pPr>
        <w:pStyle w:val="Tijeloteksta"/>
      </w:pPr>
    </w:p>
    <w:p w:rsidRDefault="00D868D5" w:rsidP="001B117D" w:rsidR="001B117D">
      <w:pPr>
        <w:jc w:val="center"/>
        <w:rPr>
          <w:bCs/>
        </w:rPr>
      </w:pPr>
      <w:r w:rsidRPr="0071593F">
        <w:rPr>
          <w:bCs/>
        </w:rPr>
        <w:t>r i j e š i o   j e</w:t>
      </w:r>
    </w:p>
    <w:p w:rsidRDefault="001B117D" w:rsidP="001B117D" w:rsidR="001B117D">
      <w:pPr>
        <w:jc w:val="center"/>
        <w:rPr>
          <w:bCs/>
        </w:rPr>
      </w:pPr>
    </w:p>
    <w:p w:rsidRDefault="001B117D" w:rsidP="001B117D" w:rsidR="001B117D">
      <w:pPr>
        <w:jc w:val="center"/>
        <w:rPr>
          <w:bCs/>
        </w:rPr>
      </w:pPr>
    </w:p>
    <w:p w:rsidRDefault="00D868D5" w:rsidP="001076F4" w:rsidR="001076F4">
      <w:pPr>
        <w:jc w:val="both"/>
      </w:pPr>
      <w:r w:rsidRPr="00B53DB3">
        <w:t>I/ Poziva se i nalaže</w:t>
      </w:r>
      <w:r w:rsidR="00F57E13" w:rsidRPr="00F57E13">
        <w:t xml:space="preserve"> </w:t>
      </w:r>
      <w:r w:rsidR="00F57E13">
        <w:t xml:space="preserve">predlagatelju – potrošaču GABORU BOGNARU, OIB: 75953501048, iz Kneževa, Rade Končara 11, </w:t>
      </w:r>
      <w:r w:rsidR="00AA07BD">
        <w:t xml:space="preserve"> </w:t>
      </w:r>
      <w:r w:rsidRPr="00B53DB3">
        <w:t>platiti u roku 8 dan</w:t>
      </w:r>
      <w:r w:rsidR="0052176A">
        <w:t xml:space="preserve">a od dana dostave ovog </w:t>
      </w:r>
      <w:r w:rsidR="00D66402">
        <w:t>rješenja</w:t>
      </w:r>
      <w:r w:rsidR="001076F4">
        <w:t>:</w:t>
      </w:r>
    </w:p>
    <w:p w:rsidRDefault="001076F4" w:rsidP="001076F4" w:rsidR="001076F4">
      <w:pPr>
        <w:jc w:val="both"/>
      </w:pPr>
    </w:p>
    <w:p w:rsidRDefault="001076F4" w:rsidP="001076F4" w:rsidR="00524AEB">
      <w:pPr>
        <w:jc w:val="both"/>
      </w:pPr>
      <w:r>
        <w:tab/>
        <w:t>-</w:t>
      </w:r>
      <w:r w:rsidR="00524AEB">
        <w:t xml:space="preserve"> </w:t>
      </w:r>
      <w:r w:rsidR="00D66402">
        <w:t>sudsku pristojbu</w:t>
      </w:r>
      <w:r w:rsidR="00F06597">
        <w:t xml:space="preserve"> za </w:t>
      </w:r>
      <w:r w:rsidR="00F57E13">
        <w:t xml:space="preserve">prijedlog </w:t>
      </w:r>
      <w:r w:rsidR="00D868D5" w:rsidRPr="00B53DB3">
        <w:t xml:space="preserve">u iznosu od </w:t>
      </w:r>
      <w:r w:rsidR="00AA07BD">
        <w:t>10</w:t>
      </w:r>
      <w:r>
        <w:t>0,00</w:t>
      </w:r>
      <w:r w:rsidR="00E73016">
        <w:t xml:space="preserve"> kuna</w:t>
      </w:r>
      <w:r w:rsidR="004F7FF9">
        <w:t>.</w:t>
      </w:r>
    </w:p>
    <w:p w:rsidRDefault="004F7FF9" w:rsidP="00D868D5" w:rsidR="001F6896" w:rsidRPr="00B53DB3">
      <w:pPr>
        <w:jc w:val="both"/>
      </w:pPr>
      <w:r>
        <w:tab/>
      </w:r>
    </w:p>
    <w:p w:rsidRDefault="001F6896" w:rsidP="001F6896" w:rsidR="001F6896">
      <w:pPr>
        <w:jc w:val="both"/>
      </w:pPr>
      <w:r w:rsidRPr="00B53DB3">
        <w:tab/>
      </w:r>
      <w:r>
        <w:t xml:space="preserve">Pristojbu ste dužni platiti u državnim </w:t>
      </w:r>
      <w:proofErr w:type="spellStart"/>
      <w:r>
        <w:t>biljezima</w:t>
      </w:r>
      <w:proofErr w:type="spellEnd"/>
      <w:r>
        <w:t xml:space="preserve"> emisije Republike Hrvatske te iste </w:t>
      </w:r>
      <w:r>
        <w:tab/>
        <w:t xml:space="preserve">zalijepiti na poleđini ovog rješenja i dostaviti sudu. </w:t>
      </w:r>
    </w:p>
    <w:p w:rsidRDefault="00D868D5" w:rsidP="00D868D5" w:rsidR="00D868D5" w:rsidRPr="00C5768C">
      <w:pPr>
        <w:ind w:firstLine="708"/>
        <w:jc w:val="both"/>
        <w:rPr>
          <w:b/>
          <w:sz w:val="22"/>
          <w:szCs w:val="22"/>
          <w:u w:val="single"/>
        </w:rPr>
      </w:pPr>
    </w:p>
    <w:p w:rsidRDefault="00D868D5" w:rsidP="00D868D5" w:rsidR="00D868D5" w:rsidRPr="006E3B49">
      <w:pPr>
        <w:jc w:val="both"/>
        <w:rPr>
          <w:rFonts w:cs="Arial" w:hAnsi="Arial" w:ascii="Arial"/>
        </w:rPr>
      </w:pPr>
      <w:r w:rsidRPr="006E3B49">
        <w:t>II/ Ukoliko pristojba ne bude plaćena u roku od osam dana, sud će donijeti rješenje kojim će uz utvrđenu pristojbu pozvati stranku na plaćanje dodatne pristojbe od 100,00 kn na rješenje, te ukoliko stranka u daljnjem roku od osam dana od dana primitka citiranog rješenja ne plati pristojbu, pravomoćno i ovršno rješenje dostaviti će se Financijskoj agenciji radi provođenja ovrhe na novčanim sredstvima stranke – obveznika plaćanja pristojbe (čl. 1. i čl. 4. Zakona o izmjenama i dopunama Zakona o sudskom pristojbama – NN 125/11 i 157/13).</w:t>
      </w:r>
    </w:p>
    <w:p w:rsidRDefault="00D868D5" w:rsidP="00D868D5" w:rsidR="00D868D5">
      <w:pPr>
        <w:pStyle w:val="Tijeloteksta"/>
      </w:pPr>
    </w:p>
    <w:p w:rsidRDefault="00AA07BD" w:rsidP="00D868D5" w:rsidR="00D868D5">
      <w:pPr>
        <w:pStyle w:val="Tijeloteksta"/>
        <w:jc w:val="center"/>
      </w:pPr>
      <w:r>
        <w:t xml:space="preserve">U Osijeku, </w:t>
      </w:r>
      <w:r w:rsidR="00BD5756">
        <w:t>28. kolovoza</w:t>
      </w:r>
      <w:r>
        <w:t xml:space="preserve"> 2017. </w:t>
      </w:r>
      <w:r w:rsidR="00D868D5">
        <w:t>godine</w:t>
      </w:r>
    </w:p>
    <w:p w:rsidRDefault="00D868D5" w:rsidP="00D868D5" w:rsidR="00D868D5">
      <w:pPr>
        <w:pStyle w:val="Tijeloteksta"/>
        <w:jc w:val="center"/>
      </w:pPr>
    </w:p>
    <w:p w:rsidRDefault="00AF712C" w:rsidP="00AF712C" w:rsidR="00D868D5">
      <w:pPr>
        <w:pStyle w:val="Tijeloteksta"/>
        <w:ind w:firstLine="708" w:left="4956"/>
      </w:pPr>
      <w:r>
        <w:t xml:space="preserve"> Ovlašteni službenik</w:t>
      </w:r>
    </w:p>
    <w:p w:rsidRDefault="00AF712C" w:rsidP="00AF712C" w:rsidR="00AF712C" w:rsidRPr="0071593F">
      <w:pPr>
        <w:pStyle w:val="Tijeloteksta"/>
        <w:ind w:firstLine="708" w:left="4956"/>
      </w:pPr>
      <w:r>
        <w:t xml:space="preserve"> Sudska savjetnica</w:t>
      </w:r>
    </w:p>
    <w:p w:rsidRDefault="00B408CB" w:rsidP="00AF712C" w:rsidR="00D868D5">
      <w:pPr>
        <w:pStyle w:val="Tijeloteksta"/>
        <w:ind w:left="5664"/>
      </w:pPr>
      <w:r>
        <w:t xml:space="preserve"> ANDREA KRSTANOVIĆ</w:t>
      </w:r>
      <w:r w:rsidR="00035F7A">
        <w:t>,v.r.</w:t>
      </w:r>
    </w:p>
    <w:p w:rsidRDefault="00D868D5" w:rsidP="00D868D5" w:rsidR="00D868D5">
      <w:pPr>
        <w:pStyle w:val="Tijeloteksta"/>
      </w:pPr>
      <w:r>
        <w:t>DO</w:t>
      </w:r>
      <w:r w:rsidRPr="0071593F">
        <w:t>STAVITI:</w:t>
      </w:r>
    </w:p>
    <w:p w:rsidRDefault="00DE23E2" w:rsidP="00F604CC" w:rsidR="00DE23E2">
      <w:pPr>
        <w:pStyle w:val="Tijeloteksta"/>
        <w:numPr>
          <w:ilvl w:val="0"/>
          <w:numId w:val="2"/>
        </w:numPr>
      </w:pPr>
      <w:r>
        <w:t>predlagatelju-potrošaču</w:t>
      </w:r>
    </w:p>
    <w:p w:rsidRDefault="00BD5756" w:rsidP="00DE23E2" w:rsidR="00434307">
      <w:pPr>
        <w:pStyle w:val="Tijeloteksta"/>
        <w:ind w:left="720"/>
      </w:pPr>
      <w:r>
        <w:t>putem e-oglasne ploče suda</w:t>
      </w:r>
    </w:p>
    <w:p w:rsidRDefault="004F7FF9" w:rsidP="004F7FF9" w:rsidR="004F7FF9">
      <w:pPr>
        <w:pStyle w:val="Tijeloteksta"/>
        <w:ind w:left="720"/>
      </w:pPr>
    </w:p>
    <w:p w:rsidRDefault="00456C11" w:rsidP="004F7FF9" w:rsidR="00456C11">
      <w:pPr>
        <w:pStyle w:val="Tijeloteksta"/>
        <w:ind w:left="720"/>
      </w:pPr>
    </w:p>
    <w:p w:rsidRDefault="00035F7A" w:rsidP="00A55208" w:rsidR="00035F7A">
      <w:r>
        <w:tab/>
      </w:r>
      <w:r>
        <w:tab/>
      </w:r>
      <w:r>
        <w:tab/>
      </w:r>
      <w:r>
        <w:tab/>
      </w:r>
      <w:r w:rsidR="00B011D5">
        <w:tab/>
      </w:r>
      <w:r w:rsidR="00F604CC">
        <w:tab/>
      </w:r>
      <w:r w:rsidR="00B011D5">
        <w:t xml:space="preserve">       </w:t>
      </w: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B011D5" w:rsidP="00A55208" w:rsidR="00F604CC"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035F7A">
        <w:tab/>
      </w:r>
      <w:r>
        <w:t xml:space="preserve">                </w:t>
      </w:r>
      <w:r w:rsidR="00035F7A">
        <w:t>Ranka Đukić</w:t>
      </w:r>
      <w:r w:rsidR="00F604CC">
        <w:tab/>
      </w:r>
      <w:r w:rsidR="00F604CC">
        <w:tab/>
      </w:r>
      <w:r w:rsidR="00F604CC">
        <w:tab/>
      </w:r>
      <w:r w:rsidR="00F604CC">
        <w:tab/>
      </w:r>
    </w:p>
    <w:sectPr w:rsidR="00F604CC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395D" w:rsidR="009857CF">
      <w:r>
        <w:separator/>
      </w:r>
    </w:p>
  </w:endnote>
  <w:endnote w:id="0" w:type="continuationSeparator">
    <w:p w:rsidRDefault="0050395D" w:rsidR="009857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395D" w:rsidR="009857CF">
      <w:r>
        <w:separator/>
      </w:r>
    </w:p>
  </w:footnote>
  <w:footnote w:id="0" w:type="continuationSeparator">
    <w:p w:rsidRDefault="0050395D" w:rsidR="009857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12C" w:rsidR="00BE58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3027" w:rsidR="00BE58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12C" w:rsidR="00BE58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7C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712C" w:rsidP="00312724" w:rsidR="00BE580A" w:rsidRPr="00B30FBA">
    <w:pPr>
      <w:pStyle w:val="Tijeloteksta"/>
      <w:jc w:val="right"/>
      <w:rPr>
        <w:b/>
      </w:rPr>
    </w:pPr>
    <w:r>
      <w:rPr>
        <w:b/>
      </w:rPr>
      <w:t>4.  P2-211/13-11</w:t>
    </w:r>
  </w:p>
  <w:p w:rsidRDefault="001F3027" w:rsidP="00312724" w:rsidR="00BE580A" w:rsidRPr="000E1C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EF404B"/>
    <w:multiLevelType w:val="hybridMultilevel"/>
    <w:tmpl w:val="DE82B868"/>
    <w:lvl w:tplc="010C89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DFC528F"/>
    <w:multiLevelType w:val="hybridMultilevel"/>
    <w:tmpl w:val="659EDBA2"/>
    <w:lvl w:tplc="FE6C2D70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5BD70484"/>
    <w:multiLevelType w:val="hybridMultilevel"/>
    <w:tmpl w:val="285CC6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68D5"/>
    <w:rsid w:val="00035F7A"/>
    <w:rsid w:val="00040123"/>
    <w:rsid w:val="001076F4"/>
    <w:rsid w:val="0012332B"/>
    <w:rsid w:val="00161F81"/>
    <w:rsid w:val="00197F5D"/>
    <w:rsid w:val="001B117D"/>
    <w:rsid w:val="001C400A"/>
    <w:rsid w:val="001C7CC6"/>
    <w:rsid w:val="001F3027"/>
    <w:rsid w:val="001F6896"/>
    <w:rsid w:val="00337B15"/>
    <w:rsid w:val="00434307"/>
    <w:rsid w:val="0045181A"/>
    <w:rsid w:val="00456C11"/>
    <w:rsid w:val="004717BE"/>
    <w:rsid w:val="004A1E7D"/>
    <w:rsid w:val="004D360B"/>
    <w:rsid w:val="004E5CAB"/>
    <w:rsid w:val="004F3042"/>
    <w:rsid w:val="004F7FF9"/>
    <w:rsid w:val="0050395D"/>
    <w:rsid w:val="0052176A"/>
    <w:rsid w:val="00524AEB"/>
    <w:rsid w:val="005359BF"/>
    <w:rsid w:val="005514B9"/>
    <w:rsid w:val="005A01B8"/>
    <w:rsid w:val="005B0F15"/>
    <w:rsid w:val="00621ADA"/>
    <w:rsid w:val="006306C9"/>
    <w:rsid w:val="00675ABB"/>
    <w:rsid w:val="006940C4"/>
    <w:rsid w:val="006C1D07"/>
    <w:rsid w:val="006E3B49"/>
    <w:rsid w:val="006F0B25"/>
    <w:rsid w:val="00707AB2"/>
    <w:rsid w:val="007303B1"/>
    <w:rsid w:val="00756629"/>
    <w:rsid w:val="00777147"/>
    <w:rsid w:val="007A6B94"/>
    <w:rsid w:val="007C4E84"/>
    <w:rsid w:val="007F7486"/>
    <w:rsid w:val="00806E22"/>
    <w:rsid w:val="00834DE6"/>
    <w:rsid w:val="00861C12"/>
    <w:rsid w:val="008728A4"/>
    <w:rsid w:val="008916B7"/>
    <w:rsid w:val="008A1453"/>
    <w:rsid w:val="008C193A"/>
    <w:rsid w:val="008F5A79"/>
    <w:rsid w:val="00905240"/>
    <w:rsid w:val="00944385"/>
    <w:rsid w:val="00970B85"/>
    <w:rsid w:val="009845A6"/>
    <w:rsid w:val="009857CF"/>
    <w:rsid w:val="009B08E8"/>
    <w:rsid w:val="009B7F0A"/>
    <w:rsid w:val="00A02C8E"/>
    <w:rsid w:val="00A55208"/>
    <w:rsid w:val="00AA07BD"/>
    <w:rsid w:val="00AC7FA5"/>
    <w:rsid w:val="00AF712C"/>
    <w:rsid w:val="00B011D5"/>
    <w:rsid w:val="00B05014"/>
    <w:rsid w:val="00B33ACC"/>
    <w:rsid w:val="00B33C71"/>
    <w:rsid w:val="00B408CB"/>
    <w:rsid w:val="00B53DB3"/>
    <w:rsid w:val="00B61524"/>
    <w:rsid w:val="00BA0AFE"/>
    <w:rsid w:val="00BD5756"/>
    <w:rsid w:val="00C16A3E"/>
    <w:rsid w:val="00C26A6C"/>
    <w:rsid w:val="00C6043C"/>
    <w:rsid w:val="00CC04D3"/>
    <w:rsid w:val="00D20244"/>
    <w:rsid w:val="00D6351C"/>
    <w:rsid w:val="00D66402"/>
    <w:rsid w:val="00D70112"/>
    <w:rsid w:val="00D868D5"/>
    <w:rsid w:val="00DB66D7"/>
    <w:rsid w:val="00DE23E2"/>
    <w:rsid w:val="00DE504E"/>
    <w:rsid w:val="00DF7D9D"/>
    <w:rsid w:val="00E3006B"/>
    <w:rsid w:val="00E73016"/>
    <w:rsid w:val="00E80E49"/>
    <w:rsid w:val="00F06597"/>
    <w:rsid w:val="00F2531F"/>
    <w:rsid w:val="00F57E13"/>
    <w:rsid w:val="00F604CC"/>
    <w:rsid w:val="00F65A33"/>
    <w:rsid w:val="00F70FC8"/>
    <w:rsid w:val="00F92D10"/>
    <w:rsid w:val="00FA65B8"/>
    <w:rsid w:val="00FB35C0"/>
    <w:rsid w:val="00FC0205"/>
    <w:rsid w:val="00FD2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68D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868D5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868D5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D868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868D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868D5"/>
  </w:style>
  <w:style w:styleId="Tekstbalonia" w:type="paragraph">
    <w:name w:val="Balloon Text"/>
    <w:basedOn w:val="Normal"/>
    <w:link w:val="TekstbaloniaChar"/>
    <w:uiPriority w:val="99"/>
    <w:semiHidden/>
    <w:unhideWhenUsed/>
    <w:rsid w:val="00B33A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3ACC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1076F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5A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5A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A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A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A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68D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868D5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868D5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D868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868D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868D5"/>
  </w:style>
  <w:style w:styleId="Tekstbalonia" w:type="paragraph">
    <w:name w:val="Balloon Text"/>
    <w:basedOn w:val="Normal"/>
    <w:link w:val="TekstbaloniaChar"/>
    <w:uiPriority w:val="99"/>
    <w:semiHidden/>
    <w:unhideWhenUsed/>
    <w:rsid w:val="00B33A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3ACC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1076F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5A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5A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A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A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A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lipnja 2017.</izvorni_sadrzaj>
    <derivirana_varijabla naziv="DomainObject.Predmet.DatumRjesavanja_1">8.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Sp-6/2017</izvorni_sadrzaj>
    <derivirana_varijabla naziv="DomainObject.Predmet.OznakaBroj_1">Sp-6/2017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</izvorni_sadrzaj>
    <derivirana_varijabla naziv="DomainObject.Predmet.PredmetRijesio.Ime_1">Sanja</derivirana_varijabla>
  </DomainObject.Predmet.PredmetRijesio.Ime>
  <DomainObject.Predmet.PredmetRijesio.Oib>
    <izvorni_sadrzaj>08518453040</izvorni_sadrzaj>
    <derivirana_varijabla naziv="DomainObject.Predmet.PredmetRijesio.Oib_1">08518453040</derivirana_varijabla>
  </DomainObject.Predmet.PredmetRijesio.Oib>
  <DomainObject.Predmet.PredmetRijesio.Prezime>
    <izvorni_sadrzaj>Sušilović</izvorni_sadrzaj>
    <derivirana_varijabla naziv="DomainObject.Predmet.PredmetRijesio.Prezime_1">Sušilović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Gabor Bognar</izvorni_sadrzaj>
    <derivirana_varijabla naziv="DomainObject.Predmet.StrankaFormated_1">  Gabor Bognar</derivirana_varijabla>
  </DomainObject.Predmet.StrankaFormated>
  <DomainObject.Predmet.StrankaFormatedOIB>
    <izvorni_sadrzaj>  Gabor Bognar, OIB 75953501048</izvorni_sadrzaj>
    <derivirana_varijabla naziv="DomainObject.Predmet.StrankaFormatedOIB_1">  Gabor Bognar, OIB 75953501048</derivirana_varijabla>
  </DomainObject.Predmet.StrankaFormatedOIB>
  <DomainObject.Predmet.StrankaFormatedWithAdress>
    <izvorni_sadrzaj> Gabor Bognar, Rade Končara 11, 31302 Kneževo</izvorni_sadrzaj>
    <derivirana_varijabla naziv="DomainObject.Predmet.StrankaFormatedWithAdress_1"> Gabor Bognar, Rade Končara 11, 31302 Kneževo</derivirana_varijabla>
  </DomainObject.Predmet.StrankaFormatedWithAdress>
  <DomainObject.Predmet.StrankaFormatedWithAdressOIB>
    <izvorni_sadrzaj> Gabor Bognar, OIB 75953501048, Rade Končara 11, 31302 Kneževo</izvorni_sadrzaj>
    <derivirana_varijabla naziv="DomainObject.Predmet.StrankaFormatedWithAdressOIB_1"> Gabor Bognar, OIB 75953501048, Rade Končara 11, 31302 Kneževo</derivirana_varijabla>
  </DomainObject.Predmet.StrankaFormatedWithAdressOIB>
  <DomainObject.Predmet.StrankaWithAdress>
    <izvorni_sadrzaj>Gabor Bognar Rade Končara 11,31302 Kneževo</izvorni_sadrzaj>
    <derivirana_varijabla naziv="DomainObject.Predmet.StrankaWithAdress_1">Gabor Bognar Rade Končara 11,31302 Kneževo</derivirana_varijabla>
  </DomainObject.Predmet.StrankaWithAdress>
  <DomainObject.Predmet.StrankaWithAdressOIB>
    <izvorni_sadrzaj>Gabor Bognar, OIB 75953501048, Rade Končara 11,31302 Kneževo</izvorni_sadrzaj>
    <derivirana_varijabla naziv="DomainObject.Predmet.StrankaWithAdressOIB_1">Gabor Bognar, OIB 75953501048, Rade Končara 11,31302 Kneževo</derivirana_varijabla>
  </DomainObject.Predmet.StrankaWithAdressOIB>
  <DomainObject.Predmet.StrankaNazivFormated>
    <izvorni_sadrzaj>Gabor Bognar</izvorni_sadrzaj>
    <derivirana_varijabla naziv="DomainObject.Predmet.StrankaNazivFormated_1">Gabor Bognar</derivirana_varijabla>
  </DomainObject.Predmet.StrankaNazivFormated>
  <DomainObject.Predmet.StrankaNazivFormatedOIB>
    <izvorni_sadrzaj>Gabor Bognar, OIB 75953501048</izvorni_sadrzaj>
    <derivirana_varijabla naziv="DomainObject.Predmet.StrankaNazivFormatedOIB_1">Gabor Bognar, OIB 75953501048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Gabor Bognar</item>
    </izvorni_sadrzaj>
    <derivirana_varijabla naziv="DomainObject.Predmet.StrankaListFormated_1">
      <item>Gabor Bognar</item>
    </derivirana_varijabla>
  </DomainObject.Predmet.StrankaListFormated>
  <DomainObject.Predmet.StrankaListFormatedOIB>
    <izvorni_sadrzaj>
      <item>Gabor Bognar, OIB 75953501048</item>
    </izvorni_sadrzaj>
    <derivirana_varijabla naziv="DomainObject.Predmet.StrankaListFormatedOIB_1">
      <item>Gabor Bognar, OIB 75953501048</item>
    </derivirana_varijabla>
  </DomainObject.Predmet.StrankaListFormatedOIB>
  <DomainObject.Predmet.StrankaListFormatedWithAdress>
    <izvorni_sadrzaj>
      <item>Gabor Bognar, Rade Končara 11, 31302 Kneževo</item>
    </izvorni_sadrzaj>
    <derivirana_varijabla naziv="DomainObject.Predmet.StrankaListFormatedWithAdress_1">
      <item>Gabor Bognar, Rade Končara 11, 31302 Kneževo</item>
    </derivirana_varijabla>
  </DomainObject.Predmet.StrankaListFormatedWithAdress>
  <DomainObject.Predmet.StrankaListFormatedWithAdressOIB>
    <izvorni_sadrzaj>
      <item>Gabor Bognar, OIB 75953501048, Rade Končara 11, 31302 Kneževo</item>
    </izvorni_sadrzaj>
    <derivirana_varijabla naziv="DomainObject.Predmet.StrankaListFormatedWithAdressOIB_1">
      <item>Gabor Bognar, OIB 75953501048, Rade Končara 11, 31302 Kneževo</item>
    </derivirana_varijabla>
  </DomainObject.Predmet.StrankaListFormatedWithAdressOIB>
  <DomainObject.Predmet.StrankaListNazivFormated>
    <izvorni_sadrzaj>
      <item>Gabor Bognar</item>
    </izvorni_sadrzaj>
    <derivirana_varijabla naziv="DomainObject.Predmet.StrankaListNazivFormated_1">
      <item>Gabor Bognar</item>
    </derivirana_varijabla>
  </DomainObject.Predmet.StrankaListNazivFormated>
  <DomainObject.Predmet.StrankaListNazivFormatedOIB>
    <izvorni_sadrzaj>
      <item>Gabor Bognar, OIB 75953501048</item>
    </izvorni_sadrzaj>
    <derivirana_varijabla naziv="DomainObject.Predmet.StrankaListNazivFormatedOIB_1">
      <item>Gabor Bognar, OIB 75953501048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Gabor Bognar</izvorni_sadrzaj>
    <derivirana_varijabla naziv="DomainObject.Predmet.StrankaIDrugi_1">Gabor Bognar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Gabor Bognar, OIB 75953501048, Rade Končara 11, 31302 Kneževo</izvorni_sadrzaj>
    <derivirana_varijabla naziv="DomainObject.Predmet.StrankaIDrugiAdressOIB_1">Gabor Bognar, OIB 75953501048, Rade Končara 11, 31302 Kneževo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lipnja 2017.</izvorni_sadrzaj>
    <derivirana_varijabla naziv="DomainObject.Predmet.OdlukaRjesenje.DatumDonosenjaOdluke_1">8. lipnja 2017.</derivirana_varijabla>
  </DomainObject.Predmet.OdlukaRjesenje.DatumDonosenjaOdluke>
  <DomainObject.Predmet.OdlukaRjesenje.DatumPravomocnosti>
    <izvorni_sadrzaj>4. srpnja 2017.</izvorni_sadrzaj>
    <derivirana_varijabla naziv="DomainObject.Predmet.OdlukaRjesenje.DatumPravomocnosti_1">4. srpnja 2017.</derivirana_varijabla>
  </DomainObject.Predmet.OdlukaRjesenje.DatumPravomocnosti>
  <DomainObject.Predmet.OdlukaRjesenje.Oznaka>
    <izvorni_sadrzaj>Sp-6/2017-3</izvorni_sadrzaj>
    <derivirana_varijabla naziv="DomainObject.Predmet.OdlukaRjesenje.Oznaka_1">Sp-6/2017-3</derivirana_varijabla>
  </DomainObject.Predmet.OdlukaRjesenje.Oznaka>
  <DomainObject.Predmet.SudioniciListNaziv>
    <izvorni_sadrzaj>
      <item>Gabor Bognar</item>
    </izvorni_sadrzaj>
    <derivirana_varijabla naziv="DomainObject.Predmet.SudioniciListNaziv_1">
      <item>Gabor Bognar</item>
    </derivirana_varijabla>
  </DomainObject.Predmet.SudioniciListNaziv>
  <DomainObject.Predmet.SudioniciListAdressOIB>
    <izvorni_sadrzaj>
      <item>Gabor Bognar, OIB 75953501048, Rade Končara 11,31302 Kneževo</item>
    </izvorni_sadrzaj>
    <derivirana_varijabla naziv="DomainObject.Predmet.SudioniciListAdressOIB_1">
      <item>Gabor Bognar, OIB 75953501048, Rade Končara 11,31302 Kneževo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75953501048</item>
    </izvorni_sadrzaj>
    <derivirana_varijabla naziv="DomainObject.Predmet.SudioniciListNazivOIB_1">
      <item>, OIB 75953501048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1264</properties:Characters>
  <properties:Lines>49</properties:Lines>
  <properties:Paragraphs>22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2015-10-09T06:39:00Z</dcterms:created>
  <dc:creator>Sanela Maričić</dc:creator>
  <cp:lastModifiedBy>Sanela Maričić</cp:lastModifiedBy>
  <cp:lastPrinted>2017-08-28T07:46:00Z</cp:lastPrinted>
  <dcterms:modified xmlns:xsi="http://www.w3.org/2001/XMLSchema-instance" xsi:type="dcterms:W3CDTF">2017-08-28T07:47:00Z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