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48d5" w14:paraId="f0b48d5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50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742F5A" w:rsidP="00742F5A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MYTILUS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Šibeniku, 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>Stipe Ninića 58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86973558884,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zastupanom 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>Donatu Pescatoreu iz Italije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18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0F2523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>Donato Pescatore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0F2523">
        <w:rPr>
          <w:rFonts w:eastAsia="Times New Roman" w:hAnsi="Times New Roman" w:ascii="Times New Roman"/>
          <w:b/>
          <w:sz w:val="24"/>
          <w:szCs w:val="24"/>
          <w:lang w:eastAsia="hr-HR"/>
        </w:rPr>
        <w:t>Donato Pescatore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0F2523"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18.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>Donato Pescatore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 adresi 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Stipe Ninića 58,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F2523" w:rsidP="00742F5A" w:rsidR="000F252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Republika Hrvatska po ŽDO-u Šibenik, Petra Grubišića 3 </w:t>
      </w:r>
    </w:p>
    <w:p w:rsidRDefault="00B8172B" w:rsidR="00B8172B"/>
    <w:sectPr w:rsidSect="00742F5A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804CE2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St-50</w:t>
        </w:r>
        <w:r w:rsidR="000F2523">
          <w:rPr>
            <w:rFonts w:hAnsi="Times New Roman" w:ascii="Times New Roman"/>
            <w:sz w:val="24"/>
            <w:szCs w:val="24"/>
          </w:rPr>
          <w:t>5</w:t>
        </w:r>
        <w:r w:rsidRPr="00742F5A">
          <w:rPr>
            <w:rFonts w:hAnsi="Times New Roman" w:ascii="Times New Roman"/>
            <w:sz w:val="24"/>
            <w:szCs w:val="24"/>
          </w:rPr>
          <w:t>/2017-4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0F2523"/>
    <w:rsid w:val="00742F5A"/>
    <w:rsid w:val="00804CE2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04C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4CE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4CE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4CE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4CE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04C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4C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4CE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4C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4C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MYTILUS d.o.o. za proizvodnju i preradu riba i plodova mora, trgovinu i turizam</izvorni_sadrzaj>
    <derivirana_varijabla naziv="DomainObject.Predmet.ProtustrankaFormated_1">  MYTILUS d.o.o. za proizvodnju i preradu riba i plodova mora, trgovinu i turizam</derivirana_varijabla>
  </DomainObject.Predmet.ProtustrankaFormated>
  <DomainObject.Predmet.ProtustrankaFormatedOIB>
    <izvorni_sadrzaj>  MYTILUS d.o.o. za proizvodnju i preradu riba i plodova mora, trgovinu i turizam, OIB 86973558884</izvorni_sadrzaj>
    <derivirana_varijabla naziv="DomainObject.Predmet.ProtustrankaFormatedOIB_1">  MYTILUS d.o.o. za proizvodnju i preradu riba i plodova mora, trgovinu i turizam, OIB 86973558884</derivirana_varijabla>
  </DomainObject.Predmet.ProtustrankaFormatedOIB>
  <DomainObject.Predmet.ProtustrankaFormatedWithAdress>
    <izvorni_sadrzaj> MYTILUS d.o.o. za proizvodnju i preradu riba i plodova mora, trgovinu i turizam, Stipe Ninića 58, 22000 Šibenik</izvorni_sadrzaj>
    <derivirana_varijabla naziv="DomainObject.Predmet.ProtustrankaFormatedWithAdress_1"> MYTILUS d.o.o. za proizvodnju i preradu riba i plodova mora, trgovinu i turizam, Stipe Ninića 58, 22000 Šibenik</derivirana_varijabla>
  </DomainObject.Predmet.ProtustrankaFormatedWithAdress>
  <DomainObject.Predmet.ProtustrankaFormatedWithAdressOIB>
    <izvorni_sadrzaj> MYTILUS d.o.o. za proizvodnju i preradu riba i plodova mora, trgovinu i turizam, OIB 86973558884, Stipe Ninića 58, 22000 Šibenik</izvorni_sadrzaj>
    <derivirana_varijabla naziv="DomainObject.Predmet.ProtustrankaFormatedWithAdressOIB_1"> MYTILUS d.o.o. za proizvodnju i preradu riba i plodova mora, trgovinu i turizam, OIB 86973558884, Stipe Ninića 58, 22000 Šibenik</derivirana_varijabla>
  </DomainObject.Predmet.ProtustrankaFormatedWithAdressOIB>
  <DomainObject.Predmet.ProtustrankaWithAdress>
    <izvorni_sadrzaj>MYTILUS d.o.o. za proizvodnju i preradu riba i plodova mora, trgovinu i turizam Stipe Ninića 58, 22000 Šibenik</izvorni_sadrzaj>
    <derivirana_varijabla naziv="DomainObject.Predmet.ProtustrankaWithAdress_1">MYTILUS d.o.o. za proizvodnju i preradu riba i plodova mora, trgovinu i turizam Stipe Ninića 58, 22000 Šibenik</derivirana_varijabla>
  </DomainObject.Predmet.ProtustrankaWithAdress>
  <DomainObject.Predmet.ProtustrankaWithAdressOIB>
    <izvorni_sadrzaj>MYTILUS d.o.o. za proizvodnju i preradu riba i plodova mora, trgovinu i turizam, OIB 86973558884, Stipe Ninića 58, 22000 Šibenik</izvorni_sadrzaj>
    <derivirana_varijabla naziv="DomainObject.Predmet.ProtustrankaWithAdressOIB_1">MYTILUS d.o.o. za proizvodnju i preradu riba i plodova mora, trgovinu i turizam, OIB 86973558884, Stipe Ninića 58, 22000 Šibenik</derivirana_varijabla>
  </DomainObject.Predmet.ProtustrankaWithAdressOIB>
  <DomainObject.Predmet.ProtustrankaNazivFormated>
    <izvorni_sadrzaj>MYTILUS d.o.o. za proizvodnju i preradu riba i plodova mora, trgovinu i turizam</izvorni_sadrzaj>
    <derivirana_varijabla naziv="DomainObject.Predmet.ProtustrankaNazivFormated_1">MYTILUS d.o.o. za proizvodnju i preradu riba i plodova mora, trgovinu i turizam</derivirana_varijabla>
  </DomainObject.Predmet.ProtustrankaNazivFormated>
  <DomainObject.Predmet.ProtustrankaNazivFormatedOIB>
    <izvorni_sadrzaj>MYTILUS d.o.o. za proizvodnju i preradu riba i plodova mora, trgovinu i turizam, OIB 86973558884</izvorni_sadrzaj>
    <derivirana_varijabla naziv="DomainObject.Predmet.ProtustrankaNazivFormatedOIB_1">MYTILUS d.o.o. za proizvodnju i preradu riba i plodova mora, trgovinu i turizam, OIB 86973558884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Donato Pescatore</izvorni_sadrzaj>
    <derivirana_varijabla naziv="DomainObject.Predmet.StrankaFormated_1">  Financijska agencija; Donato Pescatore</derivirana_varijabla>
  </DomainObject.Predmet.StrankaFormated>
  <DomainObject.Predmet.StrankaFormatedOIB>
    <izvorni_sadrzaj>  Financijska agencija, OIB 85821130368; Donato Pescatore, OIB 86383357865</izvorni_sadrzaj>
    <derivirana_varijabla naziv="DomainObject.Predmet.StrankaFormatedOIB_1">  Financijska agencija, OIB 85821130368; Donato Pescatore, OIB 86383357865</derivirana_varijabla>
  </DomainObject.Predmet.StrankaFormatedOIB>
  <DomainObject.Predmet.StrankaFormatedWithAdress>
    <izvorni_sadrzaj> Financijska agencija, Ulica grada Vukovara 70, 10000 Zagreb; Donato Pescatore, L. Ferri 4, San Benedetto Del Tronto</izvorni_sadrzaj>
    <derivirana_varijabla naziv="DomainObject.Predmet.StrankaFormatedWithAdress_1"> Financijska agencija, Ulica grada Vukovara 70, 10000 Zagreb; Donato Pescatore, L. Ferri 4, San Benedetto Del Tronto</derivirana_varijabla>
  </DomainObject.Predmet.StrankaFormatedWithAdress>
  <DomainObject.Predmet.StrankaFormatedWithAdressOIB>
    <izvorni_sadrzaj> Financijska agencija, OIB 85821130368, Ulica grada Vukovara 70, 10000 Zagreb; Donato Pescatore, OIB 86383357865, L. Ferri 4, San Benedetto Del Tronto</izvorni_sadrzaj>
    <derivirana_varijabla naziv="DomainObject.Predmet.StrankaFormatedWithAdressOIB_1"> Financijska agencija, OIB 85821130368, Ulica grada Vukovara 70, 10000 Zagreb; Donato Pescatore, OIB 86383357865, L. Ferri 4, San Benedetto Del Tronto</derivirana_varijabla>
  </DomainObject.Predmet.StrankaFormatedWithAdressOIB>
  <DomainObject.Predmet.StrankaWithAdress>
    <izvorni_sadrzaj>Financijska agencija Ulica grada Vukovara 70,10000 Zagreb,Donato Pescatore L. Ferri 4,San Benedetto Del Tronto</izvorni_sadrzaj>
    <derivirana_varijabla naziv="DomainObject.Predmet.StrankaWithAdress_1">Financijska agencija Ulica grada Vukovara 70,10000 Zagreb,Donato Pescatore L. Ferri 4,San Benedetto Del Tronto</derivirana_varijabla>
  </DomainObject.Predmet.StrankaWithAdress>
  <DomainObject.Predmet.StrankaWithAdressOIB>
    <izvorni_sadrzaj>Financijska agencija, OIB 85821130368, Ulica grada Vukovara 70,10000 Zagreb,Donato Pescatore, OIB 86383357865, L. Ferri 4,San Benedetto Del Tronto</izvorni_sadrzaj>
    <derivirana_varijabla naziv="DomainObject.Predmet.StrankaWithAdressOIB_1">Financijska agencija, OIB 85821130368, Ulica grada Vukovara 70,10000 Zagreb,Donato Pescatore, OIB 86383357865, L. Ferri 4,San Benedetto Del Tronto</derivirana_varijabla>
  </DomainObject.Predmet.StrankaWithAdressOIB>
  <DomainObject.Predmet.StrankaNazivFormated>
    <izvorni_sadrzaj>Financijska agencija,Donato Pescatore</izvorni_sadrzaj>
    <derivirana_varijabla naziv="DomainObject.Predmet.StrankaNazivFormated_1">Financijska agencija,Donato Pescatore</derivirana_varijabla>
  </DomainObject.Predmet.StrankaNazivFormated>
  <DomainObject.Predmet.StrankaNazivFormatedOIB>
    <izvorni_sadrzaj>Financijska agencija, OIB 85821130368,Donato Pescatore, OIB 86383357865</izvorni_sadrzaj>
    <derivirana_varijabla naziv="DomainObject.Predmet.StrankaNazivFormatedOIB_1">Financijska agencija, OIB 85821130368,Donato Pescatore, OIB 86383357865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Donato Pescatore</item>
    </izvorni_sadrzaj>
    <derivirana_varijabla naziv="DomainObject.Predmet.StrankaListFormated_1">
      <item>Financijska agencija</item>
      <item>Donato Pescatore</item>
    </derivirana_varijabla>
  </DomainObject.Predmet.StrankaListFormated>
  <DomainObject.Predmet.StrankaListFormatedOIB>
    <izvorni_sadrzaj>
      <item>Financijska agencija, OIB 85821130368</item>
      <item>Donato Pescatore, OIB 86383357865</item>
    </izvorni_sadrzaj>
    <derivirana_varijabla naziv="DomainObject.Predmet.StrankaListFormatedOIB_1">
      <item>Financijska agencija, OIB 85821130368</item>
      <item>Donato Pescatore, OIB 86383357865</item>
    </derivirana_varijabla>
  </DomainObject.Predmet.StrankaListFormatedOIB>
  <DomainObject.Predmet.StrankaListFormatedWithAdress>
    <izvorni_sadrzaj>
      <item>Financijska agencija, Ulica grada Vukovara 70, 10000 Zagreb</item>
      <item>Donato Pescatore, L. Ferri 4, San Benedetto Del Tronto</item>
    </izvorni_sadrzaj>
    <derivirana_varijabla naziv="DomainObject.Predmet.StrankaListFormatedWithAdress_1">
      <item>Financijska agencija, Ulica grada Vukovara 70, 10000 Zagreb</item>
      <item>Donato Pescatore, L. Ferri 4, San Benedetto Del Tronto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Donato Pescatore, OIB 86383357865, L. Ferri 4, San Benedetto Del Tronto</item>
    </izvorni_sadrzaj>
    <derivirana_varijabla naziv="DomainObject.Predmet.StrankaListFormatedWithAdressOIB_1">
      <item>Financijska agencija, OIB 85821130368, Ulica grada Vukovara 70, 10000 Zagreb</item>
      <item>Donato Pescatore, OIB 86383357865, L. Ferri 4, San Benedetto Del Tronto</item>
    </derivirana_varijabla>
  </DomainObject.Predmet.StrankaListFormatedWithAdressOIB>
  <DomainObject.Predmet.StrankaListNazivFormated>
    <izvorni_sadrzaj>
      <item>Financijska agencija</item>
      <item>Donato Pescatore</item>
    </izvorni_sadrzaj>
    <derivirana_varijabla naziv="DomainObject.Predmet.StrankaListNazivFormated_1">
      <item>Financijska agencija</item>
      <item>Donato Pescatore</item>
    </derivirana_varijabla>
  </DomainObject.Predmet.StrankaListNazivFormated>
  <DomainObject.Predmet.StrankaListNazivFormatedOIB>
    <izvorni_sadrzaj>
      <item>Financijska agencija, OIB 85821130368</item>
      <item>Donato Pescatore, OIB 86383357865</item>
    </izvorni_sadrzaj>
    <derivirana_varijabla naziv="DomainObject.Predmet.StrankaListNazivFormatedOIB_1">
      <item>Financijska agencija, OIB 85821130368</item>
      <item>Donato Pescatore, OIB 86383357865</item>
    </derivirana_varijabla>
  </DomainObject.Predmet.StrankaListNazivFormatedOIB>
  <DomainObject.Predmet.ProtuStrankaListFormated>
    <izvorni_sadrzaj>
      <item>MYTILUS d.o.o. za proizvodnju i preradu riba i plodova mora, trgovinu i turizam</item>
    </izvorni_sadrzaj>
    <derivirana_varijabla naziv="DomainObject.Predmet.ProtuStrankaListFormated_1">
      <item>MYTILUS d.o.o. za proizvodnju i preradu riba i plodova mora, trgovinu i turizam</item>
    </derivirana_varijabla>
  </DomainObject.Predmet.ProtuStrankaListFormated>
  <DomainObject.Predmet.ProtuStrankaListFormatedOIB>
    <izvorni_sadrzaj>
      <item>MYTILUS d.o.o. za proizvodnju i preradu riba i plodova mora, trgovinu i turizam, OIB 86973558884</item>
    </izvorni_sadrzaj>
    <derivirana_varijabla naziv="DomainObject.Predmet.ProtuStrankaListFormatedOIB_1">
      <item>MYTILUS d.o.o. za proizvodnju i preradu riba i plodova mora, trgovinu i turizam, OIB 86973558884</item>
    </derivirana_varijabla>
  </DomainObject.Predmet.ProtuStrankaListFormatedOIB>
  <DomainObject.Predmet.ProtuStrankaListFormatedWithAdress>
    <izvorni_sadrzaj>
      <item>MYTILUS d.o.o. za proizvodnju i preradu riba i plodova mora, trgovinu i turizam, Stipe Ninića 58, 22000 Šibenik</item>
    </izvorni_sadrzaj>
    <derivirana_varijabla naziv="DomainObject.Predmet.ProtuStrankaListFormatedWithAdress_1">
      <item>MYTILUS d.o.o. za proizvodnju i preradu riba i plodova mora, trgovinu i turizam, Stipe Ninića 58, 22000 Šibenik</item>
    </derivirana_varijabla>
  </DomainObject.Predmet.ProtuStrankaListFormatedWithAdress>
  <DomainObject.Predmet.ProtuStrankaListFormatedWithAdressOIB>
    <izvorni_sadrzaj>
      <item>MYTILUS d.o.o. za proizvodnju i preradu riba i plodova mora, trgovinu i turizam, OIB 86973558884, Stipe Ninića 58, 22000 Šibenik</item>
    </izvorni_sadrzaj>
    <derivirana_varijabla naziv="DomainObject.Predmet.ProtuStrankaListFormatedWithAdressOIB_1">
      <item>MYTILUS d.o.o. za proizvodnju i preradu riba i plodova mora, trgovinu i turizam, OIB 86973558884, Stipe Ninića 58, 22000 Šibenik</item>
    </derivirana_varijabla>
  </DomainObject.Predmet.ProtuStrankaListFormatedWithAdressOIB>
  <DomainObject.Predmet.ProtuStrankaListNazivFormated>
    <izvorni_sadrzaj>
      <item>MYTILUS d.o.o. za proizvodnju i preradu riba i plodova mora, trgovinu i turizam</item>
    </izvorni_sadrzaj>
    <derivirana_varijabla naziv="DomainObject.Predmet.ProtuStrankaListNazivFormated_1">
      <item>MYTILUS d.o.o. za proizvodnju i preradu riba i plodova mora, trgovinu i turizam</item>
    </derivirana_varijabla>
  </DomainObject.Predmet.ProtuStrankaListNazivFormated>
  <DomainObject.Predmet.ProtuStrankaListNazivFormatedOIB>
    <izvorni_sadrzaj>
      <item>MYTILUS d.o.o. za proizvodnju i preradu riba i plodova mora, trgovinu i turizam, OIB 86973558884</item>
    </izvorni_sadrzaj>
    <derivirana_varijabla naziv="DomainObject.Predmet.ProtuStrankaListNazivFormatedOIB_1">
      <item>MYTILUS d.o.o. za proizvodnju i preradu riba i plodova mora, trgovinu i turizam, OIB 86973558884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MYTILUS d.o.o. za proizvodnju i preradu riba i plodova mora, trgovinu i turizam</izvorni_sadrzaj>
    <derivirana_varijabla naziv="DomainObject.Predmet.ProtustrankaIDrugi_1">MYTILUS d.o.o. za proizvodnju i preradu riba i plodova mora, trgovinu i turizam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MYTILUS d.o.o. za proizvodnju i preradu riba i plodova mora, trgovinu i turizam, OIB 86973558884, Stipe Ninića 58, 22000 Šibenik</izvorni_sadrzaj>
    <derivirana_varijabla naziv="DomainObject.Predmet.ProtustrankaIDrugiAdressOIB_1">MYTILUS d.o.o. za proizvodnju i preradu riba i plodova mora, trgovinu i turizam, OIB 86973558884, Stipe Ninića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MYTILUS d.o.o. za proizvodnju i preradu riba i plodova mora, trgovinu i turizam</item>
      <item>Donato Pescatore</item>
    </izvorni_sadrzaj>
    <derivirana_varijabla naziv="DomainObject.Predmet.SudioniciListNaziv_1">
      <item>Financijska agencija</item>
      <item>MYTILUS d.o.o. za proizvodnju i preradu riba i plodova mora, trgovinu i turizam</item>
      <item>Donato Pescatore</item>
    </derivirana_varijabla>
  </DomainObject.Predmet.SudioniciListNaziv>
  <DomainObject.Predmet.SudioniciListAdressOIB>
    <izvorni_sadrzaj>
      <item>Financijska agencija, OIB 85821130368, Ulica grada Vukovara 70,10000 Zagreb</item>
      <item>MYTILUS d.o.o. za proizvodnju i preradu riba i plodova mora, trgovinu i turizam, OIB 86973558884, Stipe Ninića 58,22000 Šibenik</item>
      <item>Donato Pescatore, OIB 86383357865, L. Ferri 4,San Benedetto Del Tronto</item>
    </izvorni_sadrzaj>
    <derivirana_varijabla naziv="DomainObject.Predmet.SudioniciListAdressOIB_1">
      <item>Financijska agencija, OIB 85821130368, Ulica grada Vukovara 70,10000 Zagreb</item>
      <item>MYTILUS d.o.o. za proizvodnju i preradu riba i plodova mora, trgovinu i turizam, OIB 86973558884, Stipe Ninića 58,22000 Šibenik</item>
      <item>Donato Pescatore, OIB 86383357865, L. Ferri 4,San Benedetto Del Tronto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86973558884</item>
      <item>, OIB 86383357865</item>
    </izvorni_sadrzaj>
    <derivirana_varijabla naziv="DomainObject.Predmet.SudioniciListNazivOIB_1">
      <item>, OIB 85821130368</item>
      <item>, OIB 86973558884</item>
      <item>, OIB 86383357865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340</properties:Words>
  <properties:Characters>1836</properties:Characters>
  <properties:Lines>56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wsadmin</cp:lastModifiedBy>
  <cp:lastPrinted>2018-01-18T13:40:00Z</cp:lastPrinted>
  <dcterms:modified xmlns:xsi="http://www.w3.org/2001/XMLSchema-instance" xsi:type="dcterms:W3CDTF">2018-01-18T13:43:00Z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