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9689" w14:paraId="f139689" w:rsidRDefault="00511432" w:rsidR="005114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B20703">
        <w:rPr>
          <w:sz w:val="24"/>
          <w:szCs w:val="24"/>
        </w:rPr>
        <w:t xml:space="preserve">                    67. St-217/15</w:t>
      </w:r>
      <w:r w:rsidR="00511432">
        <w:rPr>
          <w:sz w:val="24"/>
          <w:szCs w:val="24"/>
        </w:rPr>
        <w:t>-29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2A07CE" w:rsidP="003D06CD" w:rsidR="002A07CE">
      <w:pPr>
        <w:ind w:firstLine="708"/>
        <w:jc w:val="center"/>
        <w:rPr>
          <w:sz w:val="24"/>
          <w:szCs w:val="24"/>
        </w:rPr>
      </w:pP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B20703" w:rsidRPr="00B20703">
        <w:rPr>
          <w:bCs/>
          <w:sz w:val="24"/>
          <w:szCs w:val="24"/>
          <w:lang w:val="pt-BR"/>
        </w:rPr>
        <w:t xml:space="preserve">MARTINOVIĆ-NIKOLIĆ GRUPA d.o.o. u stečaju, Zagreb, Lovački put 1/a, OIB: </w:t>
      </w:r>
      <w:r w:rsidR="00B20703" w:rsidRPr="00B20703">
        <w:rPr>
          <w:bCs/>
          <w:sz w:val="24"/>
          <w:szCs w:val="24"/>
        </w:rPr>
        <w:t>36128728187</w:t>
      </w:r>
      <w:r w:rsidR="009B0B8C">
        <w:rPr>
          <w:sz w:val="24"/>
          <w:szCs w:val="24"/>
        </w:rPr>
        <w:t xml:space="preserve">, </w:t>
      </w:r>
      <w:r w:rsidR="00B20703">
        <w:rPr>
          <w:sz w:val="24"/>
          <w:szCs w:val="24"/>
        </w:rPr>
        <w:t>18. prosinca</w:t>
      </w:r>
      <w:r w:rsidRPr="00CB7AAB">
        <w:rPr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</w:t>
      </w:r>
      <w:r w:rsidR="00B20703">
        <w:rPr>
          <w:sz w:val="24"/>
          <w:szCs w:val="24"/>
        </w:rPr>
        <w:t>postupku</w:t>
      </w:r>
      <w:r w:rsidR="004F2664">
        <w:rPr>
          <w:sz w:val="24"/>
          <w:szCs w:val="24"/>
        </w:rPr>
        <w:t xml:space="preserve"> nad stečajnim dužnikom </w:t>
      </w:r>
      <w:r w:rsidRPr="002C7ED4">
        <w:rPr>
          <w:sz w:val="24"/>
          <w:szCs w:val="24"/>
        </w:rPr>
        <w:t xml:space="preserve"> </w:t>
      </w:r>
      <w:r w:rsidR="00B20703" w:rsidRPr="00B20703">
        <w:rPr>
          <w:bCs/>
          <w:sz w:val="24"/>
          <w:szCs w:val="24"/>
          <w:lang w:val="pt-BR"/>
        </w:rPr>
        <w:t>MARTINOVIĆ-NIKOLIĆ GRUPA d.o.o. u stečaju, Zagreb, Lovački put 1/a</w:t>
      </w:r>
      <w:r w:rsidR="000A333B" w:rsidRPr="002C7ED4">
        <w:rPr>
          <w:sz w:val="24"/>
          <w:szCs w:val="24"/>
        </w:rPr>
        <w:t xml:space="preserve">, održati će se </w:t>
      </w:r>
      <w:r w:rsidR="00B20703">
        <w:rPr>
          <w:sz w:val="24"/>
          <w:szCs w:val="24"/>
        </w:rPr>
        <w:t>3. veljače 2016</w:t>
      </w:r>
      <w:r w:rsidR="00142285" w:rsidRPr="009B0B8C">
        <w:rPr>
          <w:sz w:val="24"/>
          <w:szCs w:val="24"/>
        </w:rPr>
        <w:t xml:space="preserve">. u </w:t>
      </w:r>
      <w:r w:rsidR="00D76445">
        <w:rPr>
          <w:sz w:val="24"/>
          <w:szCs w:val="24"/>
        </w:rPr>
        <w:t>10.0</w:t>
      </w:r>
      <w:r w:rsidR="004F2664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2A07CE">
        <w:rPr>
          <w:sz w:val="24"/>
          <w:szCs w:val="24"/>
        </w:rPr>
        <w:t>85/II (ulična zgrada</w:t>
      </w:r>
      <w:r w:rsidR="00142285" w:rsidRPr="002C7ED4">
        <w:rPr>
          <w:sz w:val="24"/>
          <w:szCs w:val="24"/>
        </w:rPr>
        <w:t>).</w:t>
      </w:r>
    </w:p>
    <w:p w:rsidRDefault="007B2F69" w:rsidP="00B20703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</w:t>
      </w:r>
      <w:r w:rsidR="00B20703">
        <w:rPr>
          <w:sz w:val="24"/>
          <w:szCs w:val="24"/>
        </w:rPr>
        <w:t xml:space="preserve"> na mrežnoj stranici</w:t>
      </w:r>
      <w:r w:rsidRPr="002C7ED4">
        <w:rPr>
          <w:sz w:val="24"/>
          <w:szCs w:val="24"/>
        </w:rPr>
        <w:t xml:space="preserve"> </w:t>
      </w:r>
      <w:r w:rsidR="00B20703">
        <w:rPr>
          <w:sz w:val="24"/>
          <w:szCs w:val="24"/>
        </w:rPr>
        <w:t>e-oglasna ploča Trgovačkog suda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B20703">
        <w:rPr>
          <w:sz w:val="24"/>
          <w:szCs w:val="24"/>
        </w:rPr>
        <w:t>18. prosinca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511432" w:rsidP="003D06CD" w:rsidR="00511432" w:rsidRPr="002C7ED4">
      <w:pPr>
        <w:ind w:firstLine="720"/>
        <w:jc w:val="center"/>
        <w:rPr>
          <w:sz w:val="24"/>
          <w:szCs w:val="24"/>
        </w:rPr>
      </w:pPr>
    </w:p>
    <w:p w:rsidRDefault="00D65985" w:rsidP="00511432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511432" w:rsidP="00511432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511432" w:rsidP="00511432" w:rsidR="00511432">
      <w:pPr>
        <w:pStyle w:val="Tijeloteksta"/>
        <w:ind w:left="5760"/>
        <w:jc w:val="right"/>
        <w:rPr>
          <w:sz w:val="24"/>
          <w:szCs w:val="24"/>
        </w:rPr>
      </w:pPr>
    </w:p>
    <w:p w:rsidRDefault="00511432" w:rsidP="00511432" w:rsidR="00511432" w:rsidRPr="002C7ED4">
      <w:pPr>
        <w:pStyle w:val="Tijeloteksta"/>
        <w:ind w:left="5760"/>
        <w:jc w:val="right"/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511432" w:rsidP="00221B3D" w:rsidR="00511432">
      <w:pPr>
        <w:rPr>
          <w:sz w:val="24"/>
          <w:szCs w:val="24"/>
        </w:rPr>
      </w:pPr>
    </w:p>
    <w:p w:rsidRDefault="00511432" w:rsidP="001745C1" w:rsidR="00511432" w:rsidRPr="00511432">
      <w:pPr>
        <w:jc w:val="right"/>
        <w:rPr>
          <w:sz w:val="24"/>
        </w:rPr>
      </w:pPr>
      <w:r w:rsidRPr="00511432">
        <w:rPr>
          <w:sz w:val="24"/>
        </w:rPr>
        <w:t xml:space="preserve">Za točnost </w:t>
      </w:r>
      <w:proofErr w:type="spellStart"/>
      <w:r w:rsidRPr="00511432">
        <w:rPr>
          <w:sz w:val="24"/>
        </w:rPr>
        <w:t>otpravka</w:t>
      </w:r>
      <w:proofErr w:type="spellEnd"/>
      <w:r w:rsidRPr="00511432">
        <w:rPr>
          <w:sz w:val="24"/>
        </w:rPr>
        <w:t>-ovlašteni službenik:</w:t>
      </w:r>
      <w:r w:rsidRPr="00511432">
        <w:rPr>
          <w:sz w:val="24"/>
        </w:rPr>
        <w:br/>
        <w:t>Ivana Rogić</w:t>
      </w:r>
    </w:p>
    <w:p w:rsidRDefault="00511432" w:rsidP="00221B3D" w:rsidR="00511432">
      <w:pPr>
        <w:rPr>
          <w:sz w:val="24"/>
          <w:szCs w:val="24"/>
        </w:rPr>
      </w:pPr>
    </w:p>
    <w:p w:rsidRDefault="00221B3D" w:rsidP="00511432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</w:t>
      </w: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A07CE"/>
    <w:rsid w:val="002C7ED4"/>
    <w:rsid w:val="003D06CD"/>
    <w:rsid w:val="00490AD9"/>
    <w:rsid w:val="004F2664"/>
    <w:rsid w:val="00511432"/>
    <w:rsid w:val="00577C20"/>
    <w:rsid w:val="0059052E"/>
    <w:rsid w:val="007B2F69"/>
    <w:rsid w:val="007C516D"/>
    <w:rsid w:val="008A286D"/>
    <w:rsid w:val="008F612B"/>
    <w:rsid w:val="00935ABA"/>
    <w:rsid w:val="009B0B8C"/>
    <w:rsid w:val="00B07129"/>
    <w:rsid w:val="00B20703"/>
    <w:rsid w:val="00C00CB9"/>
    <w:rsid w:val="00CB7AAB"/>
    <w:rsid w:val="00D65985"/>
    <w:rsid w:val="00D7644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511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4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4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4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4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14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14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511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4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4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4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4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14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14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MARTINOVIĆ-NIKOLIĆ GRUPA d.o.o. za projektiranje, građenje i usluge</izvorni_sadrzaj>
    <derivirana_varijabla naziv="DomainObject.Predmet.ProtustrankaFormated_1">  MARTINOVIĆ-NIKOLIĆ GRUPA d.o.o. za projektiranje, građenje i usluge</derivirana_varijabla>
  </DomainObject.Predmet.ProtustrankaFormated>
  <DomainObject.Predmet.ProtustrankaFormatedOIB>
    <izvorni_sadrzaj>  MARTINOVIĆ-NIKOLIĆ GRUPA d.o.o. za projektiranje, građenje i usluge, OIB 36128728187</izvorni_sadrzaj>
    <derivirana_varijabla naziv="DomainObject.Predmet.ProtustrankaFormatedOIB_1">  MARTINOVIĆ-NIKOLIĆ GRUPA d.o.o. za projektiranje, građenje i usluge, OIB 36128728187</derivirana_varijabla>
  </DomainObject.Predmet.ProtustrankaFormatedOIB>
  <DomainObject.Predmet.ProtustrankaFormatedWithAdress>
    <izvorni_sadrzaj> MARTINOVIĆ-NIKOLIĆ GRUPA d.o.o. za projektiranje, građenje i usluge, Lovački put 1/A, 10000 Zagreb</izvorni_sadrzaj>
    <derivirana_varijabla naziv="DomainObject.Predmet.ProtustrankaFormatedWithAdress_1"> MARTINOVIĆ-NIKOLIĆ GRUPA d.o.o. za projektiranje, građenje i usluge, Lovački put 1/A, 10000 Zagreb</derivirana_varijabla>
  </DomainObject.Predmet.ProtustrankaFormatedWithAdress>
  <DomainObject.Predmet.ProtustrankaFormatedWithAdressOIB>
    <izvorni_sadrzaj> MARTINOVIĆ-NIKOLIĆ GRUPA d.o.o. za projektiranje, građenje i usluge, OIB 36128728187, Lovački put 1/A, 10000 Zagreb</izvorni_sadrzaj>
    <derivirana_varijabla naziv="DomainObject.Predmet.ProtustrankaFormatedWithAdressOIB_1"> MARTINOVIĆ-NIKOLIĆ GRUPA d.o.o. za projektiranje, građenje i usluge, OIB 36128728187, Lovački put 1/A, 10000 Zagreb</derivirana_varijabla>
  </DomainObject.Predmet.ProtustrankaFormatedWithAdressOIB>
  <DomainObject.Predmet.ProtustrankaWithAdress>
    <izvorni_sadrzaj>MARTINOVIĆ-NIKOLIĆ GRUPA d.o.o. za projektiranje, građenje i usluge Lovački put 1/A, 10000 Zagreb</izvorni_sadrzaj>
    <derivirana_varijabla naziv="DomainObject.Predmet.ProtustrankaWithAdress_1">MARTINOVIĆ-NIKOLIĆ GRUPA d.o.o. za projektiranje, građenje i usluge Lovački put 1/A, 10000 Zagreb</derivirana_varijabla>
  </DomainObject.Predmet.ProtustrankaWithAdress>
  <DomainObject.Predmet.ProtustrankaWithAdressOIB>
    <izvorni_sadrzaj>MARTINOVIĆ-NIKOLIĆ GRUPA d.o.o. za projektiranje, građenje i usluge, OIB 36128728187, Lovački put 1/A, 10000 Zagreb</izvorni_sadrzaj>
    <derivirana_varijabla naziv="DomainObject.Predmet.ProtustrankaWithAdressOIB_1">MARTINOVIĆ-NIKOLIĆ GRUPA d.o.o. za projektiranje, građenje i usluge, OIB 36128728187, Lovački put 1/A, 10000 Zagreb</derivirana_varijabla>
  </DomainObject.Predmet.ProtustrankaWithAdressOIB>
  <DomainObject.Predmet.ProtustrankaNazivFormated>
    <izvorni_sadrzaj>MARTINOVIĆ-NIKOLIĆ GRUPA d.o.o. za projektiranje, građenje i usluge</izvorni_sadrzaj>
    <derivirana_varijabla naziv="DomainObject.Predmet.ProtustrankaNazivFormated_1">MARTINOVIĆ-NIKOLIĆ GRUPA d.o.o. za projektiranje, građenje i usluge</derivirana_varijabla>
  </DomainObject.Predmet.ProtustrankaNazivFormated>
  <DomainObject.Predmet.ProtustrankaNazivFormatedOIB>
    <izvorni_sadrzaj>MARTINOVIĆ-NIKOLIĆ GRUPA d.o.o. za projektiranje, građenje i usluge, OIB 36128728187</izvorni_sadrzaj>
    <derivirana_varijabla naziv="DomainObject.Predmet.ProtustrankaNazivFormatedOIB_1">MARTINOVIĆ-NIKOLIĆ GRUPA d.o.o. za projektiranje, građenje i usluge, OIB 36128728187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MARTINOVIĆ-NIKOLIĆ GRUPA d.o.o. za projektiranje, građenje i usluge</item>
    </izvorni_sadrzaj>
    <derivirana_varijabla naziv="DomainObject.Predmet.ProtuStrankaListFormated_1">
      <item>MARTINOVIĆ-NIKOLIĆ GRUPA d.o.o. za projektiranje, građenje i usluge</item>
    </derivirana_varijabla>
  </DomainObject.Predmet.ProtuStrankaListFormated>
  <DomainObject.Predmet.ProtuStrankaListFormatedOIB>
    <izvorni_sadrzaj>
      <item>MARTINOVIĆ-NIKOLIĆ GRUPA d.o.o. za projektiranje, građenje i usluge, OIB 36128728187</item>
    </izvorni_sadrzaj>
    <derivirana_varijabla naziv="DomainObject.Predmet.ProtuStrankaListFormatedOIB_1">
      <item>MARTINOVIĆ-NIKOLIĆ GRUPA d.o.o. za projektiranje, građenje i usluge, OIB 36128728187</item>
    </derivirana_varijabla>
  </DomainObject.Predmet.ProtuStrankaListFormatedOIB>
  <DomainObject.Predmet.ProtuStrankaListFormatedWithAdress>
    <izvorni_sadrzaj>
      <item>MARTINOVIĆ-NIKOLIĆ GRUPA d.o.o. za projektiranje, građenje i usluge, Lovački put 1/A, 10000 Zagreb</item>
    </izvorni_sadrzaj>
    <derivirana_varijabla naziv="DomainObject.Predmet.ProtuStrankaListFormatedWithAdress_1">
      <item>MARTINOVIĆ-NIKOLIĆ GRUPA d.o.o. za projektiranje, građenje i usluge, Lovački put 1/A, 10000 Zagreb</item>
    </derivirana_varijabla>
  </DomainObject.Predmet.ProtuStrankaListFormatedWithAdress>
  <DomainObject.Predmet.ProtuStrankaListFormatedWithAdressOIB>
    <izvorni_sadrzaj>
      <item>MARTINOVIĆ-NIKOLIĆ GRUPA d.o.o. za projektiranje, građenje i usluge, OIB 36128728187, Lovački put 1/A, 10000 Zagreb</item>
    </izvorni_sadrzaj>
    <derivirana_varijabla naziv="DomainObject.Predmet.ProtuStrankaListFormatedWithAdressOIB_1">
      <item>MARTINOVIĆ-NIKOLIĆ GRUPA d.o.o. za projektiranje, građenje i usluge, OIB 36128728187, Lovački put 1/A, 10000 Zagreb</item>
    </derivirana_varijabla>
  </DomainObject.Predmet.ProtuStrankaListFormatedWithAdressOIB>
  <DomainObject.Predmet.ProtuStrankaListNazivFormated>
    <izvorni_sadrzaj>
      <item>MARTINOVIĆ-NIKOLIĆ GRUPA d.o.o. za projektiranje, građenje i usluge</item>
    </izvorni_sadrzaj>
    <derivirana_varijabla naziv="DomainObject.Predmet.ProtuStrankaListNazivFormated_1">
      <item>MARTINOVIĆ-NIKOLIĆ GRUPA d.o.o. za projektiranje, građenje i usluge</item>
    </derivirana_varijabla>
  </DomainObject.Predmet.ProtuStrankaListNazivFormated>
  <DomainObject.Predmet.ProtuStrankaListNazivFormatedOIB>
    <izvorni_sadrzaj>
      <item>MARTINOVIĆ-NIKOLIĆ GRUPA d.o.o. za projektiranje, građenje i usluge, OIB 36128728187</item>
    </izvorni_sadrzaj>
    <derivirana_varijabla naziv="DomainObject.Predmet.ProtuStrankaListNazivFormatedOIB_1">
      <item>MARTINOVIĆ-NIKOLIĆ GRUPA d.o.o. za projektiranje, građenje i usluge, OIB 36128728187</item>
    </derivirana_varijabla>
  </DomainObject.Predmet.ProtuStrankaListNazivFormatedOIB>
  <DomainObject.Predmet.OstaliListFormated>
    <izvorni_sadrzaj>
      <item>DRAGAN MARTINOVIĆ</item>
      <item>NIKO NIKOLIĆ</item>
      <item>Goran Brozović</item>
    </izvorni_sadrzaj>
    <derivirana_varijabla naziv="DomainObject.Predmet.OstaliListFormated_1">
      <item>DRAGAN MARTINOVIĆ</item>
      <item>NIKO NIKOLIĆ</item>
      <item>Goran Brozović</item>
    </derivirana_varijabla>
  </DomainObject.Predmet.OstaliListFormated>
  <DomainObject.Predmet.OstaliListFormatedOIB>
    <izvorni_sadrzaj>
      <item>DRAGAN MARTINOVIĆ, OIB 47525749269</item>
      <item>NIKO NIKOLIĆ, OIB 41250419860</item>
      <item>Goran Brozović, OIB 39833571469</item>
    </izvorni_sadrzaj>
    <derivirana_varijabla naziv="DomainObject.Predmet.OstaliListFormatedOIB_1">
      <item>DRAGAN MARTINOVIĆ, OIB 47525749269</item>
      <item>NIKO NIKOLIĆ, OIB 41250419860</item>
      <item>Goran Brozović, OIB 39833571469</item>
    </derivirana_varijabla>
  </DomainObject.Predmet.OstaliListFormatedOIB>
  <DomainObject.Predmet.OstaliListFormatedWithAdress>
    <izvorni_sadrzaj>
      <item>DRAGAN MARTINOVIĆ, Bukoščak 12, 10000 Zagreb</item>
      <item>NIKO NIKOLIĆ, Lovački put 1/a, 10000 Zagreb</item>
      <item>Goran Brozović, Pavlenski Put 5, 10000 Zagreb</item>
    </izvorni_sadrzaj>
    <derivirana_varijabla naziv="DomainObject.Predmet.OstaliListFormatedWithAdress_1">
      <item>DRAGAN MARTINOVIĆ, Bukoščak 12, 10000 Zagreb</item>
      <item>NIKO NIKOLIĆ, Lovački put 1/a, 10000 Zagreb</item>
      <item>Goran Brozović, Pavlenski Put 5, 10000 Zagreb</item>
    </derivirana_varijabla>
  </DomainObject.Predmet.OstaliListFormatedWithAdress>
  <DomainObject.Predmet.OstaliListFormatedWithAdressOIB>
    <izvorni_sadrzaj>
      <item>DRAGAN MARTINOVIĆ, OIB 47525749269, Bukoščak 12, 10000 Zagreb</item>
      <item>NIKO NIKOLIĆ, OIB 41250419860, Lovački put 1/a, 10000 Zagreb</item>
      <item>Goran Brozović, OIB 39833571469, Pavlenski Put 5, 10000 Zagreb</item>
    </izvorni_sadrzaj>
    <derivirana_varijabla naziv="DomainObject.Predmet.OstaliListFormatedWithAdressOIB_1">
      <item>DRAGAN MARTINOVIĆ, OIB 47525749269, Bukoščak 12, 10000 Zagreb</item>
      <item>NIKO NIKOLIĆ, OIB 41250419860, Lovački put 1/a, 10000 Zagreb</item>
      <item>Goran Brozović, OIB 39833571469, Pavlenski Put 5, 10000 Zagreb</item>
    </derivirana_varijabla>
  </DomainObject.Predmet.OstaliListFormatedWithAdressOIB>
  <DomainObject.Predmet.OstaliListNazivFormated>
    <izvorni_sadrzaj>
      <item>DRAGAN MARTINOVIĆ</item>
      <item>NIKO NIKOLIĆ</item>
      <item>Goran Brozović</item>
    </izvorni_sadrzaj>
    <derivirana_varijabla naziv="DomainObject.Predmet.OstaliListNazivFormated_1">
      <item>DRAGAN MARTINOVIĆ</item>
      <item>NIKO NIKOLIĆ</item>
      <item>Goran Brozović</item>
    </derivirana_varijabla>
  </DomainObject.Predmet.OstaliListNazivFormated>
  <DomainObject.Predmet.OstaliListNazivFormatedOIB>
    <izvorni_sadrzaj>
      <item>DRAGAN MARTINOVIĆ, OIB 47525749269</item>
      <item>NIKO NIKOLIĆ, OIB 41250419860</item>
      <item>Goran Brozović, OIB 39833571469</item>
    </izvorni_sadrzaj>
    <derivirana_varijabla naziv="DomainObject.Predmet.OstaliListNazivFormatedOIB_1">
      <item>DRAGAN MARTINOVIĆ, OIB 47525749269</item>
      <item>NIKO NIKOLIĆ, OIB 41250419860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MARTINOVIĆ-NIKOLIĆ GRUPA d.o.o. za projektiranje, građenje i usluge</izvorni_sadrzaj>
    <derivirana_varijabla naziv="DomainObject.Predmet.ProtustrankaIDrugi_1">MARTINOVIĆ-NIKOLIĆ GRUPA d.o.o. za projektiranje, građenje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MARTINOVIĆ-NIKOLIĆ GRUPA d.o.o. za projektiranje, građenje i usluge, OIB 36128728187, Lovački put 1/A, 10000 Zagreb</izvorni_sadrzaj>
    <derivirana_varijabla naziv="DomainObject.Predmet.ProtustrankaIDrugiAdressOIB_1">MARTINOVIĆ-NIKOLIĆ GRUPA d.o.o. za projektiranje, građenje i usluge, OIB 36128728187,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izvorni_sadrzaj>
    <derivirana_varijabla naziv="DomainObject.Predmet.SudioniciListNaziv_1"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derivirana_varijabla>
  </DomainObject.Predmet.SudioniciListNaziv>
  <DomainObject.Predmet.SudioniciListAdressOIB>
    <izvorni_sadrzaj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36128728187</item>
      <item>, OIB 47525749269</item>
      <item>, OIB 41250419860</item>
      <item>, OIB null</item>
      <item>, OIB 39833571469</item>
    </izvorni_sadrzaj>
    <derivirana_varijabla naziv="DomainObject.Predmet.SudioniciListNazivOIB_1">
      <item>, OIB 85821130368</item>
      <item>, OIB 36128728187</item>
      <item>, OIB 47525749269</item>
      <item>, OIB 41250419860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FC61A-97B1-4B5D-8F39-145235EA8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704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2015-12-18T12:48:00Z</dcterms:created>
  <dc:creator>nmarkovic</dc:creator>
  <cp:lastModifiedBy>Ivana Rogić</cp:lastModifiedBy>
  <cp:lastPrinted>2015-12-18T12:53:00Z</cp:lastPrinted>
  <dcterms:modified xmlns:xsi="http://www.w3.org/2001/XMLSchema-instance" xsi:type="dcterms:W3CDTF">2015-12-18T12:53:00Z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