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1d19" w14:paraId="3ec1d19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634718">
        <w:t>2/2016-6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634718">
        <w:t>PRELOG d.o.o. Pašman, Pašman bb, Pašman</w:t>
      </w:r>
      <w:r w:rsidR="006B79A8">
        <w:t>,</w:t>
      </w:r>
      <w:r w:rsidR="00B7710A">
        <w:t xml:space="preserve"> </w:t>
      </w:r>
      <w:r w:rsidR="00A54C72" w:rsidRPr="00FF7529">
        <w:t>OIB:</w:t>
      </w:r>
      <w:r w:rsidR="00634718">
        <w:t>96772731495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634718">
        <w:t>04</w:t>
      </w:r>
      <w:r>
        <w:t xml:space="preserve">. </w:t>
      </w:r>
      <w:r w:rsidR="00634718">
        <w:t>siječnja 2016</w:t>
      </w:r>
      <w:r w:rsidRPr="00FC1537">
        <w:t>.</w:t>
      </w:r>
      <w:r>
        <w:t xml:space="preserve">, </w:t>
      </w:r>
      <w:r w:rsidR="00634718">
        <w:t>10</w:t>
      </w:r>
      <w:r>
        <w:t xml:space="preserve">. </w:t>
      </w:r>
      <w:r w:rsidR="00634718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634718">
        <w:t xml:space="preserve">PRELOG d.o.o. Pašman, Pašman bb, Pašman, </w:t>
      </w:r>
      <w:r w:rsidR="00634718" w:rsidRPr="00FF7529">
        <w:t>OIB:</w:t>
      </w:r>
      <w:r w:rsidR="00634718">
        <w:t>96772731495</w:t>
      </w:r>
      <w:r w:rsidR="00955E58">
        <w:t xml:space="preserve"> </w:t>
      </w:r>
      <w:r>
        <w:t xml:space="preserve">na temelju neizvršenih osnova za plaćanje iznosi </w:t>
      </w:r>
      <w:r w:rsidR="00634718">
        <w:t>10.710,49</w:t>
      </w:r>
      <w:r w:rsidR="008F4C2D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F30">
        <w:t>osob</w:t>
      </w:r>
      <w:r w:rsidR="00634718">
        <w:t>a</w:t>
      </w:r>
      <w:r w:rsidR="007B0F30">
        <w:t xml:space="preserve"> ovlašten</w:t>
      </w:r>
      <w:r w:rsidR="00634718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634718">
        <w:t>Miran Prelog, Slovenija, Sele pri Polskavi 4,</w:t>
      </w:r>
      <w:r w:rsidRPr="00FC1537">
        <w:t xml:space="preserve"> da u roku od 15 (petnaest) dana </w:t>
      </w:r>
      <w:r>
        <w:t>od dana objave ovog oglasa na e-o</w:t>
      </w:r>
      <w:r w:rsidR="00E04753">
        <w:t>glasnoj</w:t>
      </w:r>
      <w:r w:rsidR="00634718">
        <w:t xml:space="preserve">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634718">
        <w:t>2-2016</w:t>
      </w:r>
      <w:r w:rsidR="00A30CC8">
        <w:t>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634718">
        <w:t>10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2D0B17" w:rsidP="002D0B17" w:rsidR="002D0B17">
      <w:pPr>
        <w:jc w:val="right"/>
      </w:pPr>
      <w:r>
        <w:t>Sutkinja</w:t>
      </w:r>
    </w:p>
    <w:p w:rsidRDefault="002D0B17" w:rsidP="002D0B17" w:rsidR="002D0B17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9040E">
      <w:rPr>
        <w:noProof/>
      </w:rPr>
      <w:t>2</w:t>
    </w:r>
    <w:r>
      <w:fldChar w:fldCharType="end"/>
    </w:r>
  </w:p>
  <w:p w:rsidRDefault="00D9040E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9040E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634718">
      <w:t>2/2016</w:t>
    </w:r>
    <w:r w:rsidR="007B0F3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72E91"/>
    <w:rsid w:val="000C79E0"/>
    <w:rsid w:val="00111686"/>
    <w:rsid w:val="00116B4E"/>
    <w:rsid w:val="00134DB4"/>
    <w:rsid w:val="00142AA0"/>
    <w:rsid w:val="00142E80"/>
    <w:rsid w:val="00281120"/>
    <w:rsid w:val="0028481A"/>
    <w:rsid w:val="002D0B17"/>
    <w:rsid w:val="002F567E"/>
    <w:rsid w:val="00304EBC"/>
    <w:rsid w:val="003C689E"/>
    <w:rsid w:val="003D7A65"/>
    <w:rsid w:val="00433953"/>
    <w:rsid w:val="00470C59"/>
    <w:rsid w:val="004A0FDA"/>
    <w:rsid w:val="004D2F0F"/>
    <w:rsid w:val="004F472B"/>
    <w:rsid w:val="005C5CF2"/>
    <w:rsid w:val="00634718"/>
    <w:rsid w:val="006B79A8"/>
    <w:rsid w:val="006C6508"/>
    <w:rsid w:val="006F6E1E"/>
    <w:rsid w:val="0073232A"/>
    <w:rsid w:val="007465D2"/>
    <w:rsid w:val="0077394A"/>
    <w:rsid w:val="00776B41"/>
    <w:rsid w:val="007B0F30"/>
    <w:rsid w:val="007B1C4E"/>
    <w:rsid w:val="00803E33"/>
    <w:rsid w:val="008F4C2D"/>
    <w:rsid w:val="008F6C8B"/>
    <w:rsid w:val="0091410E"/>
    <w:rsid w:val="00934D02"/>
    <w:rsid w:val="00955E58"/>
    <w:rsid w:val="009B7A6B"/>
    <w:rsid w:val="009C5A42"/>
    <w:rsid w:val="00A30CC8"/>
    <w:rsid w:val="00A54C72"/>
    <w:rsid w:val="00AC2CED"/>
    <w:rsid w:val="00AF74BD"/>
    <w:rsid w:val="00B7710A"/>
    <w:rsid w:val="00BE1256"/>
    <w:rsid w:val="00C71E7F"/>
    <w:rsid w:val="00C73DB2"/>
    <w:rsid w:val="00C97E68"/>
    <w:rsid w:val="00D9040E"/>
    <w:rsid w:val="00DB0E67"/>
    <w:rsid w:val="00E04753"/>
    <w:rsid w:val="00E13823"/>
    <w:rsid w:val="00E17770"/>
    <w:rsid w:val="00EC291A"/>
    <w:rsid w:val="00EF524A"/>
    <w:rsid w:val="00F2052F"/>
    <w:rsid w:val="00FF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04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4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4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4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4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0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4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4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4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4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St-2/2016</izvorni_sadrzaj>
    <derivirana_varijabla naziv="DomainObject.Predmet.OznakaBroj_1">St-2/2016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PRELOG društvo o ograničenom odgovornošću za građenje</izvorni_sadrzaj>
    <derivirana_varijabla naziv="DomainObject.Predmet.ProtustrankaFormated_1">  PRELOG društvo o ograničenom odgovornošću za građenje</derivirana_varijabla>
  </DomainObject.Predmet.ProtustrankaFormated>
  <DomainObject.Predmet.ProtustrankaFormatedOIB>
    <izvorni_sadrzaj>  PRELOG društvo o ograničenom odgovornošću za građenje, OIB 96772731495</izvorni_sadrzaj>
    <derivirana_varijabla naziv="DomainObject.Predmet.ProtustrankaFormatedOIB_1">  PRELOG društvo o ograničenom odgovornošću za građenje, OIB 96772731495</derivirana_varijabla>
  </DomainObject.Predmet.ProtustrankaFormatedOIB>
  <DomainObject.Predmet.ProtustrankaFormatedWithAdress>
    <izvorni_sadrzaj> PRELOG društvo o ograničenom odgovornošću za građenje, Pašman bb, 23262 Pašman</izvorni_sadrzaj>
    <derivirana_varijabla naziv="DomainObject.Predmet.ProtustrankaFormatedWithAdress_1"> PRELOG društvo o ograničenom odgovornošću za građenje, Pašman bb, 23262 Pašman</derivirana_varijabla>
  </DomainObject.Predmet.ProtustrankaFormatedWithAdress>
  <DomainObject.Predmet.ProtustrankaFormatedWithAdressOIB>
    <izvorni_sadrzaj> PRELOG društvo o ograničenom odgovornošću za građenje, OIB 96772731495, Pašman bb, 23262 Pašman</izvorni_sadrzaj>
    <derivirana_varijabla naziv="DomainObject.Predmet.ProtustrankaFormatedWithAdressOIB_1"> PRELOG društvo o ograničenom odgovornošću za građenje, OIB 96772731495, Pašman bb, 23262 Pašman</derivirana_varijabla>
  </DomainObject.Predmet.ProtustrankaFormatedWithAdressOIB>
  <DomainObject.Predmet.ProtustrankaWithAdress>
    <izvorni_sadrzaj>PRELOG društvo o ograničenom odgovornošću za građenje Pašman bb, 23262 Pašman</izvorni_sadrzaj>
    <derivirana_varijabla naziv="DomainObject.Predmet.ProtustrankaWithAdress_1">PRELOG društvo o ograničenom odgovornošću za građenje Pašman bb, 23262 Pašman</derivirana_varijabla>
  </DomainObject.Predmet.ProtustrankaWithAdress>
  <DomainObject.Predmet.ProtustrankaWithAdressOIB>
    <izvorni_sadrzaj>PRELOG društvo o ograničenom odgovornošću za građenje, OIB 96772731495, Pašman bb, 23262 Pašman</izvorni_sadrzaj>
    <derivirana_varijabla naziv="DomainObject.Predmet.ProtustrankaWithAdressOIB_1">PRELOG društvo o ograničenom odgovornošću za građenje, OIB 96772731495, Pašman bb, 23262 Pašman</derivirana_varijabla>
  </DomainObject.Predmet.ProtustrankaWithAdressOIB>
  <DomainObject.Predmet.ProtustrankaNazivFormated>
    <izvorni_sadrzaj>PRELOG društvo o ograničenom odgovornošću za građenje</izvorni_sadrzaj>
    <derivirana_varijabla naziv="DomainObject.Predmet.ProtustrankaNazivFormated_1">PRELOG društvo o ograničenom odgovornošću za građenje</derivirana_varijabla>
  </DomainObject.Predmet.ProtustrankaNazivFormated>
  <DomainObject.Predmet.ProtustrankaNazivFormatedOIB>
    <izvorni_sadrzaj>PRELOG društvo o ograničenom odgovornošću za građenje, OIB 96772731495</izvorni_sadrzaj>
    <derivirana_varijabla naziv="DomainObject.Predmet.ProtustrankaNazivFormatedOIB_1">PRELOG društvo o ograničenom odgovornošću za građenje, OIB 96772731495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10710.49</izvorni_sadrzaj>
    <derivirana_varijabla naziv="DomainObject.Predmet.TrenutnaVrijednost_1">10710.49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PRELOG društvo o ograničenom odgovornošću za građenje</item>
    </izvorni_sadrzaj>
    <derivirana_varijabla naziv="DomainObject.Predmet.ProtuStrankaListFormated_1">
      <item>PRELOG društvo o ograničenom odgovornošću za građenje</item>
    </derivirana_varijabla>
  </DomainObject.Predmet.ProtuStrankaListFormated>
  <DomainObject.Predmet.ProtuStrankaListFormatedOIB>
    <izvorni_sadrzaj>
      <item>PRELOG društvo o ograničenom odgovornošću za građenje, OIB 96772731495</item>
    </izvorni_sadrzaj>
    <derivirana_varijabla naziv="DomainObject.Predmet.ProtuStrankaListFormatedOIB_1">
      <item>PRELOG društvo o ograničenom odgovornošću za građenje, OIB 96772731495</item>
    </derivirana_varijabla>
  </DomainObject.Predmet.ProtuStrankaListFormatedOIB>
  <DomainObject.Predmet.ProtuStrankaListFormatedWithAdress>
    <izvorni_sadrzaj>
      <item>PRELOG društvo o ograničenom odgovornošću za građenje, Pašman bb, 23262 Pašman</item>
    </izvorni_sadrzaj>
    <derivirana_varijabla naziv="DomainObject.Predmet.ProtuStrankaListFormatedWithAdress_1">
      <item>PRELOG društvo o ograničenom odgovornošću za građenje, Pašman bb, 23262 Pašman</item>
    </derivirana_varijabla>
  </DomainObject.Predmet.ProtuStrankaListFormatedWithAdress>
  <DomainObject.Predmet.ProtuStrankaListFormatedWithAdressOIB>
    <izvorni_sadrzaj>
      <item>PRELOG društvo o ograničenom odgovornošću za građenje, OIB 96772731495, Pašman bb, 23262 Pašman</item>
    </izvorni_sadrzaj>
    <derivirana_varijabla naziv="DomainObject.Predmet.ProtuStrankaListFormatedWithAdressOIB_1">
      <item>PRELOG društvo o ograničenom odgovornošću za građenje, OIB 96772731495, Pašman bb, 23262 Pašman</item>
    </derivirana_varijabla>
  </DomainObject.Predmet.ProtuStrankaListFormatedWithAdressOIB>
  <DomainObject.Predmet.ProtuStrankaListNazivFormated>
    <izvorni_sadrzaj>
      <item>PRELOG društvo o ograničenom odgovornošću za građenje</item>
    </izvorni_sadrzaj>
    <derivirana_varijabla naziv="DomainObject.Predmet.ProtuStrankaListNazivFormated_1">
      <item>PRELOG društvo o ograničenom odgovornošću za građenje</item>
    </derivirana_varijabla>
  </DomainObject.Predmet.ProtuStrankaListNazivFormated>
  <DomainObject.Predmet.ProtuStrankaListNazivFormatedOIB>
    <izvorni_sadrzaj>
      <item>PRELOG društvo o ograničenom odgovornošću za građenje, OIB 96772731495</item>
    </izvorni_sadrzaj>
    <derivirana_varijabla naziv="DomainObject.Predmet.ProtuStrankaListNazivFormatedOIB_1">
      <item>PRELOG društvo o ograničenom odgovornošću za građenje, OIB 96772731495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PRELOG društvo o ograničenom odgovornošću za građenje</izvorni_sadrzaj>
    <derivirana_varijabla naziv="DomainObject.Predmet.ProtustrankaIDrugi_1">PRELOG društvo o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PRELOG društvo o ograničenom odgovornošću za građenje, OIB 96772731495, Pašman bb, 23262 Pašman</izvorni_sadrzaj>
    <derivirana_varijabla naziv="DomainObject.Predmet.ProtustrankaIDrugiAdressOIB_1">PRELOG društvo o ograničenom odgovornošću za građenje, OIB 96772731495, Pašman bb, 23262 Pašman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PRELOG društvo o ograničenom odgovornošću za građenje</item>
    </izvorni_sadrzaj>
    <derivirana_varijabla naziv="DomainObject.Predmet.SudioniciListNaziv_1">
      <item>FINA</item>
      <item>PRELOG društvo o ograničenom odgovornošću za građenje</item>
    </derivirana_varijabla>
  </DomainObject.Predmet.SudioniciListNaziv>
  <DomainObject.Predmet.SudioniciListAdressOIB>
    <izvorni_sadrzaj>
      <item>FINA, OIB 85821130368</item>
      <item>PRELOG društvo o ograničenom odgovornošću za građenje, OIB 96772731495, Pašman bb,23262 Pašman</item>
    </izvorni_sadrzaj>
    <derivirana_varijabla naziv="DomainObject.Predmet.SudioniciListAdressOIB_1">
      <item>FINA, OIB 85821130368</item>
      <item>PRELOG društvo o ograničenom odgovornošću za građenje, OIB 96772731495, Pašman bb,23262 Pašman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96772731495</item>
    </izvorni_sadrzaj>
    <derivirana_varijabla naziv="DomainObject.Predmet.SudioniciListNazivOIB_1">
      <item>, OIB 85821130368</item>
      <item>, OIB 96772731495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2020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2016-02-10T07:02:00Z</dcterms:created>
  <dc:creator>Tina Grgas</dc:creator>
  <cp:lastModifiedBy>Martina Kalmeta</cp:lastModifiedBy>
  <cp:lastPrinted>2016-02-08T12:37:00Z</cp:lastPrinted>
  <dcterms:modified xmlns:xsi="http://www.w3.org/2001/XMLSchema-instance" xsi:type="dcterms:W3CDTF">2016-02-10T07:06:00Z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