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f90c" w14:paraId="9daf90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C697A">
        <w:t>3211</w:t>
      </w:r>
      <w:r w:rsidR="008327B4">
        <w:t>/15</w:t>
      </w:r>
    </w:p>
    <w:p w:rsidRDefault="002C5A29" w:rsidR="002C5A29" w:rsidRPr="00AF1EFD"/>
    <w:p w:rsidRDefault="000F50C7" w:rsidR="002C5A29" w:rsidRPr="00AF1EFD">
      <w:r>
        <w:rPr>
          <w:noProof/>
        </w:rPr>
        <w:t xml:space="preserve">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C697A">
        <w:t>Pučko otvoreno učilište BESEDA-ZAGREB, Zagreb, Šubićeva 20, OIB: 31976897608</w:t>
      </w:r>
      <w:r w:rsidR="00697DF0">
        <w:t>,</w:t>
      </w:r>
      <w:r w:rsidR="004B7DCF">
        <w:t xml:space="preserve">  </w:t>
      </w:r>
      <w:r w:rsidRPr="00AF1EFD">
        <w:t xml:space="preserve">dana </w:t>
      </w:r>
      <w:r w:rsidR="000F50C7">
        <w:t>1</w:t>
      </w:r>
      <w:r w:rsidR="004C697A">
        <w:t>8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2B4E02">
        <w:t xml:space="preserve">skraćeni </w:t>
      </w:r>
      <w:r w:rsidRPr="00AF1EFD">
        <w:t xml:space="preserve">stečajni postupak nad dužnikom </w:t>
      </w:r>
      <w:r w:rsidR="004C697A">
        <w:t>Pučko otvoreno učilište BESEDA-ZAGREB, Zagreb, Šubićeva 20, OIB: 31976897608</w:t>
      </w:r>
      <w:r w:rsidR="00476A28">
        <w:t>.</w:t>
      </w:r>
      <w:r w:rsidRPr="00AF1EFD">
        <w:t xml:space="preserve"> </w:t>
      </w:r>
      <w:r w:rsidR="002B4E02">
        <w:t>Skraćeni s</w:t>
      </w:r>
      <w:r w:rsidRPr="00AF1EFD">
        <w:t xml:space="preserve">tečajni postupak je otvoren dana </w:t>
      </w:r>
      <w:r w:rsidR="00000B15">
        <w:t>1</w:t>
      </w:r>
      <w:r w:rsidR="004C697A">
        <w:t>8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AB7E29">
        <w:t>1</w:t>
      </w:r>
      <w:r w:rsidR="004C697A">
        <w:t>0</w:t>
      </w:r>
      <w:r w:rsidR="00AB7E29">
        <w:t>,</w:t>
      </w:r>
      <w:r w:rsidR="004C697A">
        <w:t>3</w:t>
      </w:r>
      <w:r w:rsidR="00AB7E29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C697A">
        <w:t>Daša Panjaković Senjić, Osijek, Gornjodravska obala 89a, OIB: 39849053592</w:t>
      </w:r>
      <w:r w:rsidR="005316BD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2B4E02">
        <w:t xml:space="preserve">skraćeni </w:t>
      </w:r>
      <w:r w:rsidRPr="00AF1EFD">
        <w:t>stečajni postupak na</w:t>
      </w:r>
      <w:r w:rsidR="00697F65">
        <w:t>d dužnikom</w:t>
      </w:r>
      <w:r w:rsidR="00195338" w:rsidRPr="00195338">
        <w:t xml:space="preserve"> </w:t>
      </w:r>
      <w:r w:rsidR="004C697A">
        <w:t>Pučko otvoreno učilište BESEDA-ZAGREB, Zagreb, Šubićeva 20, OIB: 31976897608</w:t>
      </w:r>
      <w:r w:rsidR="00000B15">
        <w:t>,</w:t>
      </w:r>
      <w:r w:rsidR="004B7DCF">
        <w:t xml:space="preserve">  </w:t>
      </w:r>
      <w:r w:rsidR="008B73DD">
        <w:t xml:space="preserve">s danom </w:t>
      </w:r>
      <w:r w:rsidR="00000B15">
        <w:t>1</w:t>
      </w:r>
      <w:r w:rsidR="004C697A">
        <w:t>8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C697A">
        <w:t>Pučko otvoreno učilište BESEDA-ZAGREB, Zagreb, Šubićeva 20, OIB: 31976897608</w:t>
      </w:r>
      <w:r w:rsidR="00000B15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AA7637" w:rsidP="00A0682A" w:rsidR="00AA7637">
      <w:pPr>
        <w:jc w:val="center"/>
        <w:rPr>
          <w:b/>
        </w:rPr>
      </w:pP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</w:t>
      </w:r>
      <w:r w:rsidR="00195338">
        <w:lastRenderedPageBreak/>
        <w:t xml:space="preserve">dužnikom </w:t>
      </w:r>
      <w:r w:rsidR="004C697A">
        <w:t>Pučko otvoreno učilište BESEDA-ZAGREB, Zagreb, Šubićeva 20, OIB: 31976897608</w:t>
      </w:r>
      <w:r w:rsidR="002B4E02">
        <w:t xml:space="preserve">, </w:t>
      </w:r>
      <w:r w:rsidR="00195338">
        <w:t xml:space="preserve">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>Oglasom od 2</w:t>
      </w:r>
      <w:r w:rsidR="00AB7E29">
        <w:t>4</w:t>
      </w:r>
      <w:r>
        <w:t>. studenog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000B15">
        <w:t>1</w:t>
      </w:r>
      <w:r w:rsidR="004C697A">
        <w:t>8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000B15">
        <w:t xml:space="preserve">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0F50C7" w:rsidP="00C111C1" w:rsidR="000F50C7">
      <w:pPr>
        <w:tabs>
          <w:tab w:pos="6735" w:val="left"/>
        </w:tabs>
        <w:jc w:val="both"/>
      </w:pPr>
    </w:p>
    <w:p w:rsidRDefault="00C67D7D" w:rsidP="00C67D7D" w:rsidR="00C67D7D">
      <w:pPr>
        <w:tabs>
          <w:tab w:pos="6735" w:val="left"/>
        </w:tabs>
        <w:jc w:val="both"/>
      </w:pPr>
    </w:p>
    <w:p w:rsidRDefault="00172EF4" w:rsidP="00C67D7D" w:rsidR="00172EF4">
      <w:pPr>
        <w:tabs>
          <w:tab w:pos="6735" w:val="left"/>
        </w:tabs>
        <w:jc w:val="both"/>
      </w:pPr>
    </w:p>
    <w:p w:rsidRDefault="00697F65" w:rsidR="00697F65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697DF0">
        <w:t>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C697A">
        <w:t>Daša Panjaković Senjić, Osijek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AD1" w:rsidR="00AA4AD1">
      <w:r>
        <w:separator/>
      </w:r>
    </w:p>
  </w:endnote>
  <w:endnote w:id="0" w:type="continuationSeparator">
    <w:p w:rsidRDefault="00AA4AD1" w:rsidR="00AA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AD1" w:rsidR="00AA4AD1">
      <w:r>
        <w:separator/>
      </w:r>
    </w:p>
  </w:footnote>
  <w:footnote w:id="0" w:type="continuationSeparator">
    <w:p w:rsidRDefault="00AA4AD1" w:rsidR="00AA4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E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C697A">
      <w:t>3211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B15"/>
    <w:rsid w:val="0004613B"/>
    <w:rsid w:val="00050EF7"/>
    <w:rsid w:val="00060133"/>
    <w:rsid w:val="000611A8"/>
    <w:rsid w:val="00094ADB"/>
    <w:rsid w:val="000F50C7"/>
    <w:rsid w:val="001228F9"/>
    <w:rsid w:val="0013547F"/>
    <w:rsid w:val="00172EF4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4E02"/>
    <w:rsid w:val="002B5B9E"/>
    <w:rsid w:val="002B6E67"/>
    <w:rsid w:val="002C5A29"/>
    <w:rsid w:val="002D6432"/>
    <w:rsid w:val="003019D3"/>
    <w:rsid w:val="003905DD"/>
    <w:rsid w:val="003B4B06"/>
    <w:rsid w:val="003B4F73"/>
    <w:rsid w:val="003C7AF3"/>
    <w:rsid w:val="00407FE0"/>
    <w:rsid w:val="00420E01"/>
    <w:rsid w:val="0043031F"/>
    <w:rsid w:val="0044721B"/>
    <w:rsid w:val="00456469"/>
    <w:rsid w:val="00465DEA"/>
    <w:rsid w:val="00476A28"/>
    <w:rsid w:val="004A1BE7"/>
    <w:rsid w:val="004B7DCF"/>
    <w:rsid w:val="004C697A"/>
    <w:rsid w:val="004D63AB"/>
    <w:rsid w:val="004E1561"/>
    <w:rsid w:val="004F47B9"/>
    <w:rsid w:val="004F6A06"/>
    <w:rsid w:val="00502549"/>
    <w:rsid w:val="00523E58"/>
    <w:rsid w:val="005316BD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97DF0"/>
    <w:rsid w:val="00697F65"/>
    <w:rsid w:val="006C786C"/>
    <w:rsid w:val="007170B8"/>
    <w:rsid w:val="00717D4A"/>
    <w:rsid w:val="007240F6"/>
    <w:rsid w:val="00744C2C"/>
    <w:rsid w:val="007861DF"/>
    <w:rsid w:val="007A550F"/>
    <w:rsid w:val="007D7A92"/>
    <w:rsid w:val="008041B2"/>
    <w:rsid w:val="008327B4"/>
    <w:rsid w:val="0084192B"/>
    <w:rsid w:val="00855AE8"/>
    <w:rsid w:val="008B73DD"/>
    <w:rsid w:val="008E42C6"/>
    <w:rsid w:val="00912B69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4AD1"/>
    <w:rsid w:val="00AA7637"/>
    <w:rsid w:val="00AB7E29"/>
    <w:rsid w:val="00AD6DDA"/>
    <w:rsid w:val="00AF1EFD"/>
    <w:rsid w:val="00AF6F8E"/>
    <w:rsid w:val="00AF7F9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D7D"/>
    <w:rsid w:val="00C74029"/>
    <w:rsid w:val="00C74824"/>
    <w:rsid w:val="00C92655"/>
    <w:rsid w:val="00CB0868"/>
    <w:rsid w:val="00CB670D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3FEE"/>
    <w:rsid w:val="00EE61A0"/>
    <w:rsid w:val="00F10CB7"/>
    <w:rsid w:val="00F22E0A"/>
    <w:rsid w:val="00F36D2D"/>
    <w:rsid w:val="00F40956"/>
    <w:rsid w:val="00F45029"/>
    <w:rsid w:val="00F60C93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E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E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E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E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2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E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E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E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E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St-3211/2015</izvorni_sadrzaj>
    <derivirana_varijabla naziv="DomainObject.Predmet.OznakaBroj_1">St-3211/2015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Pučko otvoreno učilište BESEDA -ZAGREB</izvorni_sadrzaj>
    <derivirana_varijabla naziv="DomainObject.Predmet.ProtustrankaFormated_1">  Pučko otvoreno učilište BESEDA -ZAGREB</derivirana_varijabla>
  </DomainObject.Predmet.ProtustrankaFormated>
  <DomainObject.Predmet.ProtustrankaFormatedOIB>
    <izvorni_sadrzaj>  Pučko otvoreno učilište BESEDA -ZAGREB, OIB 31976897608</izvorni_sadrzaj>
    <derivirana_varijabla naziv="DomainObject.Predmet.ProtustrankaFormatedOIB_1">  Pučko otvoreno učilište BESEDA -ZAGREB, OIB 31976897608</derivirana_varijabla>
  </DomainObject.Predmet.ProtustrankaFormatedOIB>
  <DomainObject.Predmet.ProtustrankaFormatedWithAdress>
    <izvorni_sadrzaj> Pučko otvoreno učilište BESEDA -ZAGREB, Šubićeva 20, 10000 Zagreb</izvorni_sadrzaj>
    <derivirana_varijabla naziv="DomainObject.Predmet.ProtustrankaFormatedWithAdress_1"> Pučko otvoreno učilište BESEDA -ZAGREB, Šubićeva 20, 10000 Zagreb</derivirana_varijabla>
  </DomainObject.Predmet.ProtustrankaFormatedWithAdress>
  <DomainObject.Predmet.ProtustrankaFormatedWithAdressOIB>
    <izvorni_sadrzaj> Pučko otvoreno učilište BESEDA -ZAGREB, OIB 31976897608, Šubićeva 20, 10000 Zagreb</izvorni_sadrzaj>
    <derivirana_varijabla naziv="DomainObject.Predmet.ProtustrankaFormatedWithAdressOIB_1"> Pučko otvoreno učilište BESEDA -ZAGREB, OIB 31976897608, Šubićeva 20, 10000 Zagreb</derivirana_varijabla>
  </DomainObject.Predmet.ProtustrankaFormatedWithAdressOIB>
  <DomainObject.Predmet.ProtustrankaWithAdress>
    <izvorni_sadrzaj>Pučko otvoreno učilište BESEDA -ZAGREB Šubićeva 20, 10000 Zagreb</izvorni_sadrzaj>
    <derivirana_varijabla naziv="DomainObject.Predmet.ProtustrankaWithAdress_1">Pučko otvoreno učilište BESEDA -ZAGREB Šubićeva 20, 10000 Zagreb</derivirana_varijabla>
  </DomainObject.Predmet.ProtustrankaWithAdress>
  <DomainObject.Predmet.ProtustrankaWithAdressOIB>
    <izvorni_sadrzaj>Pučko otvoreno učilište BESEDA -ZAGREB, OIB 31976897608, Šubićeva 20, 10000 Zagreb</izvorni_sadrzaj>
    <derivirana_varijabla naziv="DomainObject.Predmet.ProtustrankaWithAdressOIB_1">Pučko otvoreno učilište BESEDA -ZAGREB, OIB 31976897608, Šubićeva 20, 10000 Zagreb</derivirana_varijabla>
  </DomainObject.Predmet.ProtustrankaWithAdressOIB>
  <DomainObject.Predmet.ProtustrankaNazivFormated>
    <izvorni_sadrzaj>Pučko otvoreno učilište BESEDA -ZAGREB</izvorni_sadrzaj>
    <derivirana_varijabla naziv="DomainObject.Predmet.ProtustrankaNazivFormated_1">Pučko otvoreno učilište BESEDA -ZAGREB</derivirana_varijabla>
  </DomainObject.Predmet.ProtustrankaNazivFormated>
  <DomainObject.Predmet.ProtustrankaNazivFormatedOIB>
    <izvorni_sadrzaj>Pučko otvoreno učilište BESEDA -ZAGREB, OIB 31976897608</izvorni_sadrzaj>
    <derivirana_varijabla naziv="DomainObject.Predmet.ProtustrankaNazivFormatedOIB_1">Pučko otvoreno učilište BESEDA -ZAGREB, OIB 31976897608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Pučko otvoreno učilište BESEDA -ZAGREB</item>
    </izvorni_sadrzaj>
    <derivirana_varijabla naziv="DomainObject.Predmet.ProtuStrankaListFormated_1">
      <item>Pučko otvoreno učilište BESEDA -ZAGREB</item>
    </derivirana_varijabla>
  </DomainObject.Predmet.ProtuStrankaListFormated>
  <DomainObject.Predmet.ProtuStrankaListFormatedOIB>
    <izvorni_sadrzaj>
      <item>Pučko otvoreno učilište BESEDA -ZAGREB, OIB 31976897608</item>
    </izvorni_sadrzaj>
    <derivirana_varijabla naziv="DomainObject.Predmet.ProtuStrankaListFormatedOIB_1">
      <item>Pučko otvoreno učilište BESEDA -ZAGREB, OIB 31976897608</item>
    </derivirana_varijabla>
  </DomainObject.Predmet.ProtuStrankaListFormatedOIB>
  <DomainObject.Predmet.ProtuStrankaListFormatedWithAdress>
    <izvorni_sadrzaj>
      <item>Pučko otvoreno učilište BESEDA -ZAGREB, Šubićeva 20, 10000 Zagreb</item>
    </izvorni_sadrzaj>
    <derivirana_varijabla naziv="DomainObject.Predmet.ProtuStrankaListFormatedWithAdress_1">
      <item>Pučko otvoreno učilište BESEDA -ZAGREB, Šubićeva 20, 10000 Zagreb</item>
    </derivirana_varijabla>
  </DomainObject.Predmet.ProtuStrankaListFormatedWithAdress>
  <DomainObject.Predmet.ProtuStrankaListFormatedWithAdressOIB>
    <izvorni_sadrzaj>
      <item>Pučko otvoreno učilište BESEDA -ZAGREB, OIB 31976897608, Šubićeva 20, 10000 Zagreb</item>
    </izvorni_sadrzaj>
    <derivirana_varijabla naziv="DomainObject.Predmet.ProtuStrankaListFormatedWithAdressOIB_1">
      <item>Pučko otvoreno učilište BESEDA -ZAGREB, OIB 31976897608, Šubićeva 20, 10000 Zagreb</item>
    </derivirana_varijabla>
  </DomainObject.Predmet.ProtuStrankaListFormatedWithAdressOIB>
  <DomainObject.Predmet.ProtuStrankaListNazivFormated>
    <izvorni_sadrzaj>
      <item>Pučko otvoreno učilište BESEDA -ZAGREB</item>
    </izvorni_sadrzaj>
    <derivirana_varijabla naziv="DomainObject.Predmet.ProtuStrankaListNazivFormated_1">
      <item>Pučko otvoreno učilište BESEDA -ZAGREB</item>
    </derivirana_varijabla>
  </DomainObject.Predmet.ProtuStrankaListNazivFormated>
  <DomainObject.Predmet.ProtuStrankaListNazivFormatedOIB>
    <izvorni_sadrzaj>
      <item>Pučko otvoreno učilište BESEDA -ZAGREB, OIB 31976897608</item>
    </izvorni_sadrzaj>
    <derivirana_varijabla naziv="DomainObject.Predmet.ProtuStrankaListNazivFormatedOIB_1">
      <item>Pučko otvoreno učilište BESEDA -ZAGREB, OIB 31976897608</item>
    </derivirana_varijabla>
  </DomainObject.Predmet.ProtuStrankaListNazivFormatedOIB>
  <DomainObject.Predmet.OstaliListFormated>
    <izvorni_sadrzaj>
      <item>Anton-jan Klasinc</item>
    </izvorni_sadrzaj>
    <derivirana_varijabla naziv="DomainObject.Predmet.OstaliListFormated_1">
      <item>Anton-jan Klasinc</item>
    </derivirana_varijabla>
  </DomainObject.Predmet.OstaliListFormated>
  <DomainObject.Predmet.OstaliListFormatedOIB>
    <izvorni_sadrzaj>
      <item>Anton-jan Klasinc, OIB 45999945589</item>
    </izvorni_sadrzaj>
    <derivirana_varijabla naziv="DomainObject.Predmet.OstaliListFormatedOIB_1">
      <item>Anton-jan Klasinc, OIB 45999945589</item>
    </derivirana_varijabla>
  </DomainObject.Predmet.OstaliListFormatedOIB>
  <DomainObject.Predmet.OstaliListFormatedWithAdress>
    <izvorni_sadrzaj>
      <item>Anton-jan Klasinc, Šubićeva 18, 10000 Zagreb</item>
    </izvorni_sadrzaj>
    <derivirana_varijabla naziv="DomainObject.Predmet.OstaliListFormatedWithAdress_1">
      <item>Anton-jan Klasinc, Šubićeva 18, 10000 Zagreb</item>
    </derivirana_varijabla>
  </DomainObject.Predmet.OstaliListFormatedWithAdress>
  <DomainObject.Predmet.OstaliListFormatedWithAdressOIB>
    <izvorni_sadrzaj>
      <item>Anton-jan Klasinc, OIB 45999945589, Šubićeva 18, 10000 Zagreb</item>
    </izvorni_sadrzaj>
    <derivirana_varijabla naziv="DomainObject.Predmet.OstaliListFormatedWithAdressOIB_1">
      <item>Anton-jan Klasinc, OIB 45999945589, Šubićeva 18, 10000 Zagreb</item>
    </derivirana_varijabla>
  </DomainObject.Predmet.OstaliListFormatedWithAdressOIB>
  <DomainObject.Predmet.OstaliListNazivFormated>
    <izvorni_sadrzaj>
      <item>Anton-jan Klasinc</item>
    </izvorni_sadrzaj>
    <derivirana_varijabla naziv="DomainObject.Predmet.OstaliListNazivFormated_1">
      <item>Anton-jan Klasinc</item>
    </derivirana_varijabla>
  </DomainObject.Predmet.OstaliListNazivFormated>
  <DomainObject.Predmet.OstaliListNazivFormatedOIB>
    <izvorni_sadrzaj>
      <item>Anton-jan Klasinc, OIB 45999945589</item>
    </izvorni_sadrzaj>
    <derivirana_varijabla naziv="DomainObject.Predmet.OstaliListNazivFormatedOIB_1">
      <item>Anton-jan Klasinc, OIB 45999945589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Pučko otvoreno učilište BESEDA -ZAGREB</izvorni_sadrzaj>
    <derivirana_varijabla naziv="DomainObject.Predmet.ProtustrankaIDrugi_1">Pučko otvoreno učilište BESEDA -ZAGREB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Pučko otvoreno učilište BESEDA -ZAGREB, OIB 31976897608, Šubićeva 20, 10000 Zagreb</izvorni_sadrzaj>
    <derivirana_varijabla naziv="DomainObject.Predmet.ProtustrankaIDrugiAdressOIB_1">Pučko otvoreno učilište BESEDA -ZAGREB, OIB 31976897608, Šubićeva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Pučko otvoreno učilište BESEDA -ZAGREB</item>
      <item>Anton-jan Klasinc</item>
    </izvorni_sadrzaj>
    <derivirana_varijabla naziv="DomainObject.Predmet.SudioniciListNaziv_1">
      <item>FINA Regionalni centar Zagreb</item>
      <item>Pučko otvoreno učilište BESEDA -ZAGREB</item>
      <item>Anton-jan Klasinc</item>
    </derivirana_varijabla>
  </DomainObject.Predmet.SudioniciListNaziv>
  <DomainObject.Predmet.SudioniciListAdressOIB>
    <izvorni_sadrzaj>
      <item>FINA Regionalni centar Zagreb, OIB 85821130368, Trg svibanjskih žrtava  1995. 1,10000 Zagreb</item>
      <item>Pučko otvoreno učilište BESEDA -ZAGREB, OIB 31976897608, Šubićeva 20,10000 Zagreb</item>
      <item>Anton-jan Klasinc, OIB 45999945589, Šubićeva 18,10000 Zagreb</item>
    </izvorni_sadrzaj>
    <derivirana_varijabla naziv="DomainObject.Predmet.SudioniciListAdressOIB_1">
      <item>FINA Regionalni centar Zagreb, OIB 85821130368, Trg svibanjskih žrtava  1995. 1,10000 Zagreb</item>
      <item>Pučko otvoreno učilište BESEDA -ZAGREB, OIB 31976897608, Šubićeva 20,10000 Zagreb</item>
      <item>Anton-jan Klasinc, OIB 45999945589, Šubićeva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31976897608</item>
      <item>, OIB 45999945589</item>
    </izvorni_sadrzaj>
    <derivirana_varijabla naziv="DomainObject.Predmet.SudioniciListNazivOIB_1">
      <item>, OIB 85821130368</item>
      <item>, OIB 31976897608</item>
      <item>, OIB 45999945589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506</properties:Words>
  <properties:Characters>2821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2016-02-18T09:07:00Z</dcterms:created>
  <dc:creator>Korisnik</dc:creator>
  <cp:lastModifiedBy>Draženka Prpić</cp:lastModifiedBy>
  <cp:lastPrinted>2016-02-18T09:07:00Z</cp:lastPrinted>
  <dcterms:modified xmlns:xsi="http://www.w3.org/2001/XMLSchema-instance" xsi:type="dcterms:W3CDTF">2016-02-18T09:09:00Z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