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e60f5" w14:paraId="6be60f5" w:rsidRDefault="00FA3264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>
        <w:t>738</w:t>
      </w:r>
      <w:r w:rsidR="00814557" w:rsidRPr="006F1FF1">
        <w:t>/</w:t>
      </w:r>
      <w:r>
        <w:t>20</w:t>
      </w:r>
      <w:r w:rsidR="00814557" w:rsidRPr="006F1FF1">
        <w:t>16-</w:t>
      </w:r>
      <w:r w:rsidR="00313285">
        <w:t>108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FA3264" w:rsidP="00FA3264" w:rsidR="00FA3264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3264" w:rsidP="00FA3264" w:rsidR="00FA3264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3264" w:rsidP="00FA3264" w:rsidR="00FA3264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3264" w:rsidP="00FA3264" w:rsidR="00FA3264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OIB: </w:t>
      </w:r>
      <w:r w:rsidR="006212E6" w:rsidRPr="006F1FF1">
        <w:t xml:space="preserve">39670464653 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FA3264">
        <w:t>IAP SISCIA</w:t>
      </w:r>
      <w:r w:rsidR="00814557" w:rsidRPr="006F1FF1">
        <w:t xml:space="preserve"> d.o.o., Zadar, </w:t>
      </w:r>
      <w:r w:rsidR="00FA3264">
        <w:t>Sestrunjska 9</w:t>
      </w:r>
      <w:r w:rsidR="00814557" w:rsidRPr="006F1FF1">
        <w:t xml:space="preserve">, OIB: </w:t>
      </w:r>
      <w:r w:rsidR="00FA3264">
        <w:t>37900057740</w:t>
      </w:r>
      <w:r w:rsidR="006212E6" w:rsidRPr="006F1FF1">
        <w:t xml:space="preserve">, zastupanom po stečajnom upravitelju </w:t>
      </w:r>
      <w:r w:rsidR="00FA3264">
        <w:t>Savi Filipoviću</w:t>
      </w:r>
      <w:r w:rsidRPr="006F1FF1">
        <w:t xml:space="preserve">, dana </w:t>
      </w:r>
      <w:r w:rsidR="00F0210F">
        <w:t>8</w:t>
      </w:r>
      <w:r w:rsidR="00814557" w:rsidRPr="006F1FF1">
        <w:t xml:space="preserve">. </w:t>
      </w:r>
      <w:r w:rsidR="0002674F">
        <w:t>ožujka</w:t>
      </w:r>
      <w:r w:rsidR="00FA3264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94184A" w:rsidR="0094184A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FA3264">
        <w:t>IAP SISCIA</w:t>
      </w:r>
      <w:r w:rsidR="00FA3264" w:rsidRPr="006F1FF1">
        <w:t xml:space="preserve"> d.o.o., Zadar, </w:t>
      </w:r>
      <w:r w:rsidR="00FA3264">
        <w:t>Sestrunjska 9</w:t>
      </w:r>
      <w:r w:rsidR="00FA3264" w:rsidRPr="006F1FF1">
        <w:t xml:space="preserve">, OIB: </w:t>
      </w:r>
      <w:r w:rsidR="00FA3264">
        <w:t>37900057740</w:t>
      </w:r>
      <w:r w:rsidR="00814557" w:rsidRPr="006F1FF1">
        <w:t xml:space="preserve"> </w:t>
      </w:r>
      <w:r w:rsidRPr="006F1FF1">
        <w:t>i to</w:t>
      </w:r>
      <w:r w:rsidR="00FA3264">
        <w:t>:</w:t>
      </w:r>
    </w:p>
    <w:p w:rsidRDefault="00FA3264" w:rsidP="00FA3264" w:rsidR="00FA3264">
      <w:pPr>
        <w:pStyle w:val="Odlomakpopisa"/>
        <w:numPr>
          <w:ilvl w:val="0"/>
          <w:numId w:val="14"/>
        </w:numPr>
        <w:jc w:val="both"/>
      </w:pPr>
      <w:r>
        <w:t>k.č. br. 1716/1,</w:t>
      </w:r>
      <w:r w:rsidR="00F0210F">
        <w:t xml:space="preserve"> zk. ul. 74, k.o. Brlog, o</w:t>
      </w:r>
      <w:r>
        <w:t xml:space="preserve">ranica ograda u tiesnom 592 </w:t>
      </w:r>
      <w:r w:rsidR="00F0210F">
        <w:t>čhv</w:t>
      </w:r>
    </w:p>
    <w:p w:rsidRDefault="0002674F" w:rsidP="0002674F" w:rsidR="0002674F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A37023" w:rsidRPr="006F1FF1">
        <w:t xml:space="preserve"> </w:t>
      </w:r>
      <w:r w:rsidR="00B161CD">
        <w:t>Zagrebačke banke d.d.</w:t>
      </w:r>
      <w:r w:rsidR="00814557" w:rsidRPr="006F1FF1">
        <w:t xml:space="preserve">, Zagreb, </w:t>
      </w:r>
      <w:r w:rsidR="00B161CD">
        <w:t>Paromlinska 2</w:t>
      </w:r>
      <w:r w:rsidR="0094184A" w:rsidRPr="006F1FF1">
        <w:t>.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>Nalaže se zemljišno knjižnom odjelu</w:t>
      </w:r>
      <w:r w:rsidR="00B161CD">
        <w:t xml:space="preserve"> Otočac,</w:t>
      </w:r>
      <w:r w:rsidRPr="006F1FF1">
        <w:t xml:space="preserve"> Općinskog suda u </w:t>
      </w:r>
      <w:r w:rsidR="00B161CD">
        <w:t>Gospiću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B161CD">
        <w:t>738</w:t>
      </w:r>
      <w:r w:rsidR="006212E6" w:rsidRPr="006F1FF1">
        <w:t>/</w:t>
      </w:r>
      <w:r w:rsidR="00B161CD">
        <w:t>20</w:t>
      </w:r>
      <w:r w:rsidR="006212E6" w:rsidRPr="006F1FF1">
        <w:t>16</w:t>
      </w:r>
      <w:r w:rsidR="00852B0D" w:rsidRPr="006F1FF1">
        <w:t>-</w:t>
      </w:r>
      <w:r w:rsidR="00B161CD">
        <w:t>23</w:t>
      </w:r>
      <w:r w:rsidR="00433D1F" w:rsidRPr="006F1FF1">
        <w:t xml:space="preserve"> </w:t>
      </w:r>
      <w:r w:rsidRPr="006F1FF1">
        <w:t xml:space="preserve">od </w:t>
      </w:r>
      <w:r w:rsidR="00B161CD">
        <w:t>7</w:t>
      </w:r>
      <w:r w:rsidR="0094184A" w:rsidRPr="006F1FF1">
        <w:t xml:space="preserve">. </w:t>
      </w:r>
      <w:r w:rsidR="00B161CD">
        <w:t>listopada</w:t>
      </w:r>
      <w:r w:rsidR="006212E6" w:rsidRPr="006F1FF1">
        <w:t xml:space="preserve"> 2016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B161CD">
        <w:t>IAP SISCIA</w:t>
      </w:r>
      <w:r w:rsidR="00B161CD" w:rsidRPr="006F1FF1">
        <w:t xml:space="preserve"> d.o.o., Zadar, </w:t>
      </w:r>
      <w:r w:rsidR="00B161CD">
        <w:t>Sestrunjska 9</w:t>
      </w:r>
      <w:r w:rsidR="00B161CD" w:rsidRPr="006F1FF1">
        <w:t xml:space="preserve">, OIB: </w:t>
      </w:r>
      <w:r w:rsidR="00B161CD">
        <w:t>37900057740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B161CD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B161CD">
        <w:t>Zagrebačke banke d.d.</w:t>
      </w:r>
      <w:r w:rsidR="00B161CD" w:rsidRPr="006F1FF1">
        <w:t xml:space="preserve">, Zagreb, </w:t>
      </w:r>
      <w:r w:rsidR="00B161CD">
        <w:t>Paromlinska 2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F0210F">
        <w:t>8</w:t>
      </w:r>
      <w:r w:rsidR="00814557" w:rsidRPr="006F1FF1">
        <w:t xml:space="preserve">. </w:t>
      </w:r>
      <w:r w:rsidR="0002674F">
        <w:t>ožujka</w:t>
      </w:r>
      <w:r w:rsidR="00B161CD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39490D" w:rsidP="0039490D" w:rsidR="0039490D" w:rsidRPr="006F1FF1">
      <w:pPr>
        <w:jc w:val="both"/>
      </w:pP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="00006969" w:rsidRPr="006F1FF1">
        <w:rPr>
          <w:b/>
        </w:rPr>
        <w:tab/>
      </w:r>
      <w:r w:rsidR="00CE0CC5" w:rsidRPr="0002674F">
        <w:t>S</w:t>
      </w:r>
      <w:r w:rsidRPr="006F1FF1">
        <w:t>u</w:t>
      </w:r>
      <w:r w:rsidR="00852B0D" w:rsidRPr="006F1FF1">
        <w:t>tkinja</w:t>
      </w:r>
    </w:p>
    <w:p w:rsidRDefault="00006969" w:rsidP="0039490D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  <w:t>Ardena Bajlo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FA3264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F0210F" w:rsidP="00F0210F" w:rsidR="00F0210F" w:rsidRPr="00F0210F">
      <w:pPr>
        <w:numPr>
          <w:ilvl w:val="0"/>
          <w:numId w:val="1"/>
        </w:numPr>
        <w:jc w:val="both"/>
      </w:pPr>
      <w:r w:rsidRPr="00F0210F">
        <w:t>stečajni upravitelj Savo Filipović,-e-oglasna</w:t>
      </w:r>
    </w:p>
    <w:p w:rsidRDefault="00F0210F" w:rsidP="00F0210F" w:rsidR="00F0210F" w:rsidRPr="00F0210F">
      <w:pPr>
        <w:numPr>
          <w:ilvl w:val="0"/>
          <w:numId w:val="1"/>
        </w:numPr>
        <w:jc w:val="both"/>
      </w:pPr>
      <w:r w:rsidRPr="00F0210F">
        <w:t xml:space="preserve">Općinski sud u Gospiću, zemljišnoknjižni odjel Otočac, </w:t>
      </w:r>
    </w:p>
    <w:p w:rsidRDefault="00F0210F" w:rsidP="00F0210F" w:rsidR="00F0210F" w:rsidRPr="00F0210F">
      <w:pPr>
        <w:numPr>
          <w:ilvl w:val="0"/>
          <w:numId w:val="1"/>
        </w:numPr>
        <w:jc w:val="both"/>
      </w:pPr>
      <w:r w:rsidRPr="00F0210F">
        <w:t>Zagrebačke banke d.d., Zagreb, Paromlinska 2-e-oglasna</w:t>
      </w:r>
    </w:p>
    <w:p w:rsidRDefault="00F0210F" w:rsidP="00F0210F" w:rsidR="00F0210F" w:rsidRPr="00F0210F">
      <w:pPr>
        <w:numPr>
          <w:ilvl w:val="0"/>
          <w:numId w:val="1"/>
        </w:numPr>
        <w:jc w:val="both"/>
      </w:pPr>
      <w:r w:rsidRPr="00F0210F">
        <w:t xml:space="preserve">e-oglasna ploča suda </w:t>
      </w:r>
    </w:p>
    <w:p w:rsidRDefault="00F0210F" w:rsidP="00F0210F" w:rsidR="00F0210F" w:rsidRPr="00F0210F">
      <w:pPr>
        <w:numPr>
          <w:ilvl w:val="0"/>
          <w:numId w:val="1"/>
        </w:numPr>
        <w:jc w:val="both"/>
      </w:pPr>
      <w:r w:rsidRPr="00F0210F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264" w:rsidR="00FA3264">
      <w:r>
        <w:separator/>
      </w:r>
    </w:p>
  </w:endnote>
  <w:endnote w:id="0" w:type="continuationSeparator">
    <w:p w:rsidRDefault="00FA3264" w:rsidR="00FA3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264" w:rsidR="00FA3264">
      <w:r>
        <w:separator/>
      </w:r>
    </w:p>
  </w:footnote>
  <w:footnote w:id="0" w:type="continuationSeparator">
    <w:p w:rsidRDefault="00FA3264" w:rsidR="00FA32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264" w:rsidP="00F62ECF" w:rsidR="00FA32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264" w:rsidR="00FA32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264" w:rsidP="00F62ECF" w:rsidR="00FA3264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AA5DE3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FA3264" w:rsidP="00006969" w:rsidR="00FA3264" w:rsidRPr="00006969">
    <w:pPr>
      <w:jc w:val="right"/>
    </w:pPr>
    <w:r>
      <w:t xml:space="preserve">Poslovni broj: </w:t>
    </w:r>
    <w:r w:rsidRPr="00006969">
      <w:t>1 St-</w:t>
    </w:r>
    <w:r>
      <w:t>738/2016-</w:t>
    </w:r>
    <w:r w:rsidR="0002674F">
      <w:t>108</w:t>
    </w:r>
  </w:p>
  <w:p w:rsidRDefault="00FA3264" w:rsidP="00006969" w:rsidR="00FA3264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8572E6D"/>
    <w:multiLevelType w:val="hybridMultilevel"/>
    <w:tmpl w:val="9B2EA6CE"/>
    <w:lvl w:tplc="9C0C2820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6"/>
  </w:num>
  <w:num w:numId="5">
    <w:abstractNumId w:val="8"/>
  </w:num>
  <w:num w:numId="6">
    <w:abstractNumId w:val="2"/>
  </w:num>
  <w:num w:numId="7">
    <w:abstractNumId w:val="11"/>
  </w:num>
  <w:num w:numId="8">
    <w:abstractNumId w:val="0"/>
  </w:num>
  <w:num w:numId="9">
    <w:abstractNumId w:val="4"/>
  </w:num>
  <w:num w:numId="10">
    <w:abstractNumId w:val="7"/>
  </w:num>
  <w:num w:numId="11">
    <w:abstractNumId w:val="10"/>
  </w:num>
  <w:num w:numId="12">
    <w:abstractNumId w:val="12"/>
  </w:num>
  <w:num w:numId="13">
    <w:abstractNumId w:val="13"/>
  </w:num>
  <w:num w:numId="1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2674F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3285"/>
    <w:rsid w:val="00315970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543B1"/>
    <w:rsid w:val="00666D9F"/>
    <w:rsid w:val="006F1FF1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15573"/>
    <w:rsid w:val="00937971"/>
    <w:rsid w:val="0094184A"/>
    <w:rsid w:val="009637B4"/>
    <w:rsid w:val="00964752"/>
    <w:rsid w:val="0097386D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7023"/>
    <w:rsid w:val="00A41D44"/>
    <w:rsid w:val="00A51999"/>
    <w:rsid w:val="00A63F66"/>
    <w:rsid w:val="00A86E43"/>
    <w:rsid w:val="00AA3496"/>
    <w:rsid w:val="00AA5DE3"/>
    <w:rsid w:val="00AB1013"/>
    <w:rsid w:val="00AB1C0D"/>
    <w:rsid w:val="00AB589F"/>
    <w:rsid w:val="00AC45C1"/>
    <w:rsid w:val="00AF0FC8"/>
    <w:rsid w:val="00B161CD"/>
    <w:rsid w:val="00B25F7A"/>
    <w:rsid w:val="00B5328B"/>
    <w:rsid w:val="00B61193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C4269"/>
    <w:rsid w:val="00EF31BC"/>
    <w:rsid w:val="00F0210F"/>
    <w:rsid w:val="00F246EF"/>
    <w:rsid w:val="00F3509D"/>
    <w:rsid w:val="00F428F7"/>
    <w:rsid w:val="00F62ECF"/>
    <w:rsid w:val="00F66841"/>
    <w:rsid w:val="00F927A1"/>
    <w:rsid w:val="00F92F36"/>
    <w:rsid w:val="00FA3264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3264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3264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5D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5D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5D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5D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5D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3264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3264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5D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5D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5D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5D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5D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1716/1</izvorni_sadrzaj>
    <derivirana_varijabla naziv="DomainObject.Primjedba_1">1716/1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prigovor pristojba-Grad Zg</izvorni_sadrzaj>
    <derivirana_varijabla naziv="DomainObject.Predmet.Opis_1">prigovor pristojba-Grad Zg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IAP SISCIA d.o.o. za trgovinu i usluge</izvorni_sadrzaj>
    <derivirana_varijabla naziv="DomainObject.Predmet.ProtustrankaFormated_1">  IAP SISCIA d.o.o. za trgovinu i usluge</derivirana_varijabla>
  </DomainObject.Predmet.ProtustrankaFormated>
  <DomainObject.Predmet.ProtustrankaFormatedOIB>
    <izvorni_sadrzaj>  IAP SISCIA d.o.o. za trgovinu i usluge, OIB 37900057740</izvorni_sadrzaj>
    <derivirana_varijabla naziv="DomainObject.Predmet.ProtustrankaFormatedOIB_1">  IAP SISCIA d.o.o. za trgovinu i usluge, OIB 37900057740</derivirana_varijabla>
  </DomainObject.Predmet.ProtustrankaFormatedOIB>
  <DomainObject.Predmet.ProtustrankaFormatedWithAdress>
    <izvorni_sadrzaj> IAP SISCIA d.o.o. za trgovinu i usluge, Sestrunjska 9, 23000 Zadar</izvorni_sadrzaj>
    <derivirana_varijabla naziv="DomainObject.Predmet.ProtustrankaFormatedWithAdress_1"> IAP SISCIA d.o.o. za trgovinu i usluge, Sestrunjska 9, 23000 Zadar</derivirana_varijabla>
  </DomainObject.Predmet.ProtustrankaFormatedWithAdress>
  <DomainObject.Predmet.ProtustrankaFormatedWithAdressOIB>
    <izvorni_sadrzaj> IAP SISCIA d.o.o. za trgovinu i usluge, OIB 37900057740, Sestrunjska 9, 23000 Zadar</izvorni_sadrzaj>
    <derivirana_varijabla naziv="DomainObject.Predmet.ProtustrankaFormatedWithAdressOIB_1"> IAP SISCIA d.o.o. za trgovinu i usluge, OIB 37900057740, Sestrunjska 9, 23000 Zadar</derivirana_varijabla>
  </DomainObject.Predmet.ProtustrankaFormatedWithAdressOIB>
  <DomainObject.Predmet.ProtustrankaWithAdress>
    <izvorni_sadrzaj>IAP SISCIA d.o.o. za trgovinu i usluge Sestrunjska 9, 23000 Zadar</izvorni_sadrzaj>
    <derivirana_varijabla naziv="DomainObject.Predmet.ProtustrankaWithAdress_1">IAP SISCIA d.o.o. za trgovinu i usluge Sestrunjska 9, 23000 Zadar</derivirana_varijabla>
  </DomainObject.Predmet.ProtustrankaWithAdress>
  <DomainObject.Predmet.ProtustrankaWithAdressOIB>
    <izvorni_sadrzaj>IAP SISCIA d.o.o. za trgovinu i usluge, OIB 37900057740, Sestrunjska 9, 23000 Zadar</izvorni_sadrzaj>
    <derivirana_varijabla naziv="DomainObject.Predmet.ProtustrankaWithAdressOIB_1">IAP SISCIA d.o.o. za trgovinu i usluge, OIB 37900057740, Sestrunjska 9, 23000 Zadar</derivirana_varijabla>
  </DomainObject.Predmet.ProtustrankaWithAdressOIB>
  <DomainObject.Predmet.ProtustrankaNazivFormated>
    <izvorni_sadrzaj>IAP SISCIA d.o.o. za trgovinu i usluge</izvorni_sadrzaj>
    <derivirana_varijabla naziv="DomainObject.Predmet.ProtustrankaNazivFormated_1">IAP SISCIA d.o.o. za trgovinu i usluge</derivirana_varijabla>
  </DomainObject.Predmet.ProtustrankaNazivFormated>
  <DomainObject.Predmet.ProtustrankaNazivFormatedOIB>
    <izvorni_sadrzaj>IAP SISCIA d.o.o. za trgovinu i usluge, OIB 37900057740</izvorni_sadrzaj>
    <derivirana_varijabla naziv="DomainObject.Predmet.ProtustrankaNazivFormatedOIB_1">IAP SISCIA d.o.o. za trgovinu i usluge, OIB 37900057740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GRAD ZAGREB; GRADSKO STAMBENO KOMUNALNO GOSPODARSTVO društvo s ograničenom odgovornošću za usluge, građevinarstvo i trgovinu</izvorni_sadrzaj>
    <derivirana_varijabla naziv="DomainObject.Predmet.StrankaFormated_1">  FINA; GRAD ZAGREB; GRADSKO STAMBENO KOMUNALNO GOSPODARSTVO društvo s ograničenom odgovornošću za usluge, građevinarstvo i trgovinu</derivirana_varijabla>
  </DomainObject.Predmet.StrankaFormated>
  <DomainObject.Predmet.StrankaFormatedOIB>
    <izvorni_sadrzaj>  FINA, OIB 85821130368; GRAD ZAGREB, OIB 61817894937; GRADSKO STAMBENO KOMUNALNO GOSPODARSTVO društvo s ograničenom odgovornošću za usluge, građevinarstvo i trgovinu, OIB 03744272526</izvorni_sadrzaj>
    <derivirana_varijabla naziv="DomainObject.Predmet.StrankaFormatedOIB_1">  FINA, OIB 85821130368; GRAD ZAGREB, OIB 61817894937; GRADSKO STAMBENO KOMUNALNO GOSPODARSTVO društvo s ograničenom odgovornošću za usluge, građevinarstvo i trgovinu, OIB 03744272526</derivirana_varijabla>
  </DomainObject.Predmet.StrankaFormatedOIB>
  <DomainObject.Predmet.StrankaFormatedWithAdress>
    <izvorni_sadrzaj> FINA; GRAD ZAGREB, Trg Stjepana Radića 1, 10000 Zagreb; GRADSKO STAMBENO KOMUNALNO GOSPODARSTVO društvo s ograničenom odgovornošću za usluge, građevinarstvo i trgovinu, Savska cesta 1, 10000 Zagreb</izvorni_sadrzaj>
    <derivirana_varijabla naziv="DomainObject.Predmet.StrankaFormatedWithAdress_1"> FINA; GRAD ZAGREB, Trg Stjepana Radića 1, 10000 Zagreb; GRADSKO STAMBENO KOMUNALNO GOSPODARSTVO društvo s ograničenom odgovornošću za usluge, građevinarstvo i trgovinu, Savska cesta 1, 10000 Zagreb</derivirana_varijabla>
  </DomainObject.Predmet.StrankaFormatedWithAdress>
  <DomainObject.Predmet.StrankaFormatedWithAdressOIB>
    <izvorni_sadrzaj> FINA, OIB 85821130368; GRAD ZAGREB, OIB 61817894937, Trg Stjepana Radića 1, 10000 Zagreb; GRADSKO STAMBENO KOMUNALNO GOSPODARSTVO društvo s ograničenom odgovornošću za usluge, građevinarstvo i trgovinu, OIB 03744272526, Savska cesta 1, 10000 Zagreb</izvorni_sadrzaj>
    <derivirana_varijabla naziv="DomainObject.Predmet.StrankaFormatedWithAdressOIB_1"> FINA, OIB 85821130368; GRAD ZAGREB, OIB 61817894937, Trg Stjepana Radića 1, 10000 Zagreb; GRADSKO STAMBENO KOMUNALNO GOSPODARSTVO društvo s ograničenom odgovornošću za usluge, građevinarstvo i trgovinu, OIB 03744272526, Savska cesta 1, 10000 Zagreb</derivirana_varijabla>
  </DomainObject.Predmet.StrankaFormatedWithAdressOIB>
  <DomainObject.Predmet.StrankaWithAdress>
    <izvorni_sadrzaj>FINA ,GRAD ZAGREB Trg Stjepana Radića 1,10000 Zagreb,GRADSKO STAMBENO KOMUNALNO GOSPODARSTVO društvo s ograničenom odgovornošću za usluge, građevinarstvo i trgovinu Savska cesta 1,10000 Zagreb</izvorni_sadrzaj>
    <derivirana_varijabla naziv="DomainObject.Predmet.StrankaWithAdress_1">FINA ,GRAD ZAGREB Trg Stjepana Radića 1,10000 Zagreb,GRADSKO STAMBENO KOMUNALNO GOSPODARSTVO društvo s ograničenom odgovornošću za usluge, građevinarstvo i trgovinu Savska cesta 1,10000 Zagreb</derivirana_varijabla>
  </DomainObject.Predmet.StrankaWithAdress>
  <DomainObject.Predmet.StrankaWithAdressOIB>
    <izvorni_sadrzaj>FINA, OIB 85821130368,GRAD ZAGREB, OIB 61817894937, Trg Stjepana Radića 1,10000 Zagreb,GRADSKO STAMBENO KOMUNALNO GOSPODARSTVO društvo s ograničenom odgovornošću za usluge, građevinarstvo i trgovinu, OIB 03744272526, Savska cesta 1,10000 Zagreb</izvorni_sadrzaj>
    <derivirana_varijabla naziv="DomainObject.Predmet.StrankaWithAdressOIB_1">FINA, OIB 85821130368,GRAD ZAGREB, OIB 61817894937, Trg Stjepana Radića 1,10000 Zagreb,GRADSKO STAMBENO KOMUNALNO GOSPODARSTVO društvo s ograničenom odgovornošću za usluge, građevinarstvo i trgovinu, OIB 03744272526, Savska cesta 1,10000 Zagreb</derivirana_varijabla>
  </DomainObject.Predmet.StrankaWithAdressOIB>
  <DomainObject.Predmet.StrankaNazivFormated>
    <izvorni_sadrzaj>FINA,GRAD ZAGREB,GRADSKO STAMBENO KOMUNALNO GOSPODARSTVO društvo s ograničenom odgovornošću za usluge, građevinarstvo i trgovinu</izvorni_sadrzaj>
    <derivirana_varijabla naziv="DomainObject.Predmet.StrankaNazivFormated_1">FINA,GRAD ZAGREB,GRADSKO STAMBENO KOMUNALNO GOSPODARSTVO društvo s ograničenom odgovornošću za usluge, građevinarstvo i trgovinu</derivirana_varijabla>
  </DomainObject.Predmet.StrankaNazivFormated>
  <DomainObject.Predmet.StrankaNazivFormatedOIB>
    <izvorni_sadrzaj>FINA, OIB 85821130368,GRAD ZAGREB, OIB 61817894937,GRADSKO STAMBENO KOMUNALNO GOSPODARSTVO društvo s ograničenom odgovornošću za usluge, građevinarstvo i trgovinu, OIB 03744272526</izvorni_sadrzaj>
    <derivirana_varijabla naziv="DomainObject.Predmet.StrankaNazivFormatedOIB_1">FINA, OIB 85821130368,GRAD ZAGREB, OIB 61817894937,GRADSKO STAMBENO KOMUNALNO GOSPODARSTVO društvo s ograničenom odgovornošću za usluge, građevinarstvo i trgovinu, OIB 03744272526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GRAD ZAGREB</item>
      <item>GRADSKO STAMBENO KOMUNALNO GOSPODARSTVO društvo s ograničenom odgovornošću za usluge, građevinarstvo i trgovinu</item>
    </izvorni_sadrzaj>
    <derivirana_varijabla naziv="DomainObject.Predmet.StrankaListFormated_1">
      <item>FINA</item>
      <item>GRAD ZAGREB</item>
      <item>GRADSKO STAMBENO KOMUNALNO GOSPODARSTVO društvo s ograničenom odgovornošću za usluge, građevinarstvo i trgovinu</item>
    </derivirana_varijabla>
  </DomainObject.Predmet.StrankaListFormated>
  <DomainObject.Predmet.StrankaListFormatedOIB>
    <izvorni_sadrzaj>
      <item>FINA, OIB 85821130368</item>
      <item>GRAD ZAGREB, OIB 61817894937</item>
      <item>GRADSKO STAMBENO KOMUNALNO GOSPODARSTVO društvo s ograničenom odgovornošću za usluge, građevinarstvo i trgovinu, OIB 03744272526</item>
    </izvorni_sadrzaj>
    <derivirana_varijabla naziv="DomainObject.Predmet.StrankaListFormatedOIB_1">
      <item>FINA, OIB 85821130368</item>
      <item>GRAD ZAGREB, OIB 61817894937</item>
      <item>GRADSKO STAMBENO KOMUNALNO GOSPODARSTVO društvo s ograničenom odgovornošću za usluge, građevinarstvo i trgovinu, OIB 03744272526</item>
    </derivirana_varijabla>
  </DomainObject.Predmet.StrankaListFormatedOIB>
  <DomainObject.Predmet.StrankaListFormatedWithAdress>
    <izvorni_sadrzaj>
      <item>FINA</item>
      <item>GRAD ZAGREB, Trg Stjepana Radića 1, 10000 Zagreb</item>
      <item>GRADSKO STAMBENO KOMUNALNO GOSPODARSTVO društvo s ograničenom odgovornošću za usluge, građevinarstvo i trgovinu, Savska cesta 1, 10000 Zagreb</item>
    </izvorni_sadrzaj>
    <derivirana_varijabla naziv="DomainObject.Predmet.StrankaListFormatedWithAdress_1">
      <item>FINA</item>
      <item>GRAD ZAGREB, Trg Stjepana Radića 1, 10000 Zagreb</item>
      <item>GRADSKO STAMBENO KOMUNALNO GOSPODARSTVO društvo s ograničenom odgovornošću za usluge, građevinarstvo i trgovinu, Savska cesta 1, 10000 Zagreb</item>
    </derivirana_varijabla>
  </DomainObject.Predmet.StrankaListFormatedWithAdress>
  <DomainObject.Predmet.StrankaListFormatedWithAdressOIB>
    <izvorni_sadrzaj>
      <item>FINA, OIB 85821130368</item>
      <item>GRAD ZAGREB, OIB 61817894937, Trg Stjepana Radića 1, 10000 Zagreb</item>
      <item>GRADSKO STAMBENO KOMUNALNO GOSPODARSTVO društvo s ograničenom odgovornošću za usluge, građevinarstvo i trgovinu, OIB 03744272526, Savska cesta 1, 10000 Zagreb</item>
    </izvorni_sadrzaj>
    <derivirana_varijabla naziv="DomainObject.Predmet.StrankaListFormatedWithAdressOIB_1">
      <item>FINA, OIB 85821130368</item>
      <item>GRAD ZAGREB, OIB 61817894937, Trg Stjepana Radića 1, 10000 Zagreb</item>
      <item>GRADSKO STAMBENO KOMUNALNO GOSPODARSTVO društvo s ograničenom odgovornošću za usluge, građevinarstvo i trgovinu, OIB 03744272526, Savska cesta 1, 10000 Zagreb</item>
    </derivirana_varijabla>
  </DomainObject.Predmet.StrankaListFormatedWithAdressOIB>
  <DomainObject.Predmet.StrankaListNazivFormated>
    <izvorni_sadrzaj>
      <item>FINA</item>
      <item>GRAD ZAGREB</item>
      <item>GRADSKO STAMBENO KOMUNALNO GOSPODARSTVO društvo s ograničenom odgovornošću za usluge, građevinarstvo i trgovinu</item>
    </izvorni_sadrzaj>
    <derivirana_varijabla naziv="DomainObject.Predmet.StrankaListNazivFormated_1">
      <item>FINA</item>
      <item>GRAD ZAGREB</item>
      <item>GRADSKO STAMBENO KOMUNALNO GOSPODARSTVO društvo s ograničenom odgovornošću za usluge, građevinarstvo i trgovinu</item>
    </derivirana_varijabla>
  </DomainObject.Predmet.StrankaListNazivFormated>
  <DomainObject.Predmet.StrankaListNazivFormatedOIB>
    <izvorni_sadrzaj>
      <item>FINA, OIB 85821130368</item>
      <item>GRAD ZAGREB, OIB 61817894937</item>
      <item>GRADSKO STAMBENO KOMUNALNO GOSPODARSTVO društvo s ograničenom odgovornošću za usluge, građevinarstvo i trgovinu, OIB 03744272526</item>
    </izvorni_sadrzaj>
    <derivirana_varijabla naziv="DomainObject.Predmet.StrankaListNazivFormatedOIB_1">
      <item>FINA, OIB 85821130368</item>
      <item>GRAD ZAGREB, OIB 61817894937</item>
      <item>GRADSKO STAMBENO KOMUNALNO GOSPODARSTVO društvo s ograničenom odgovornošću za usluge, građevinarstvo i trgovinu, OIB 03744272526</item>
    </derivirana_varijabla>
  </DomainObject.Predmet.StrankaListNazivFormatedOIB>
  <DomainObject.Predmet.ProtuStrankaListFormated>
    <izvorni_sadrzaj>
      <item>IAP SISCIA d.o.o. za trgovinu i usluge</item>
    </izvorni_sadrzaj>
    <derivirana_varijabla naziv="DomainObject.Predmet.ProtuStrankaListFormated_1">
      <item>IAP SISCIA d.o.o. za trgovinu i usluge</item>
    </derivirana_varijabla>
  </DomainObject.Predmet.ProtuStrankaListFormated>
  <DomainObject.Predmet.ProtuStrankaListFormatedOIB>
    <izvorni_sadrzaj>
      <item>IAP SISCIA d.o.o. za trgovinu i usluge, OIB 37900057740</item>
    </izvorni_sadrzaj>
    <derivirana_varijabla naziv="DomainObject.Predmet.ProtuStrankaListFormatedOIB_1">
      <item>IAP SISCIA d.o.o. za trgovinu i usluge, OIB 37900057740</item>
    </derivirana_varijabla>
  </DomainObject.Predmet.ProtuStrankaListFormatedOIB>
  <DomainObject.Predmet.ProtuStrankaListFormatedWithAdress>
    <izvorni_sadrzaj>
      <item>IAP SISCIA d.o.o. za trgovinu i usluge, Sestrunjska 9, 23000 Zadar</item>
    </izvorni_sadrzaj>
    <derivirana_varijabla naziv="DomainObject.Predmet.ProtuStrankaListFormatedWithAdress_1">
      <item>IAP SISCIA d.o.o. za trgovinu i usluge, Sestrunjska 9, 23000 Zadar</item>
    </derivirana_varijabla>
  </DomainObject.Predmet.ProtuStrankaListFormatedWithAdress>
  <DomainObject.Predmet.ProtuStrankaListFormatedWithAdressOIB>
    <izvorni_sadrzaj>
      <item>IAP SISCIA d.o.o. za trgovinu i usluge, OIB 37900057740, Sestrunjska 9, 23000 Zadar</item>
    </izvorni_sadrzaj>
    <derivirana_varijabla naziv="DomainObject.Predmet.ProtuStrankaListFormatedWithAdressOIB_1">
      <item>IAP SISCIA d.o.o. za trgovinu i usluge, OIB 37900057740, Sestrunjska 9, 23000 Zadar</item>
    </derivirana_varijabla>
  </DomainObject.Predmet.ProtuStrankaListFormatedWithAdressOIB>
  <DomainObject.Predmet.ProtuStrankaListNazivFormated>
    <izvorni_sadrzaj>
      <item>IAP SISCIA d.o.o. za trgovinu i usluge</item>
    </izvorni_sadrzaj>
    <derivirana_varijabla naziv="DomainObject.Predmet.ProtuStrankaListNazivFormated_1">
      <item>IAP SISCIA d.o.o. za trgovinu i usluge</item>
    </derivirana_varijabla>
  </DomainObject.Predmet.ProtuStrankaListNazivFormated>
  <DomainObject.Predmet.ProtuStrankaListNazivFormatedOIB>
    <izvorni_sadrzaj>
      <item>IAP SISCIA d.o.o. za trgovinu i usluge, OIB 37900057740</item>
    </izvorni_sadrzaj>
    <derivirana_varijabla naziv="DomainObject.Predmet.ProtuStrankaListNazivFormatedOIB_1">
      <item>IAP SISCIA d.o.o. za trgovinu i usluge, OIB 37900057740</item>
    </derivirana_varijabla>
  </DomainObject.Predmet.ProtuStrankaListNazivFormatedOIB>
  <DomainObject.Predmet.OstaliListFormated>
    <izvorni_sadrzaj>
      <item>Irving Hernandez</item>
      <item>Lidija Vitaljić</item>
    </izvorni_sadrzaj>
    <derivirana_varijabla naziv="DomainObject.Predmet.OstaliListFormated_1">
      <item>Irving Hernandez</item>
      <item>Lidija Vitaljić</item>
    </derivirana_varijabla>
  </DomainObject.Predmet.OstaliListFormated>
  <DomainObject.Predmet.OstaliListFormatedOIB>
    <izvorni_sadrzaj>
      <item>Irving Hernandez, OIB </item>
      <item>Lidija Vitaljić</item>
    </izvorni_sadrzaj>
    <derivirana_varijabla naziv="DomainObject.Predmet.OstaliListFormatedOIB_1">
      <item>Irving Hernandez, OIB </item>
      <item>Lidija Vitaljić</item>
    </derivirana_varijabla>
  </DomainObject.Predmet.OstaliListFormatedOIB>
  <DomainObject.Predmet.OstaliListFormatedWithAdress>
    <izvorni_sadrzaj>
      <item>Irving Hernandez</item>
      <item>Lidija Vitaljić</item>
    </izvorni_sadrzaj>
    <derivirana_varijabla naziv="DomainObject.Predmet.OstaliListFormatedWithAdress_1">
      <item>Irving Hernandez</item>
      <item>Lidija Vitaljić</item>
    </derivirana_varijabla>
  </DomainObject.Predmet.OstaliListFormatedWithAdress>
  <DomainObject.Predmet.OstaliListFormatedWithAdressOIB>
    <izvorni_sadrzaj>
      <item>Irving Hernandez, OIB </item>
      <item>Lidija Vitaljić</item>
    </izvorni_sadrzaj>
    <derivirana_varijabla naziv="DomainObject.Predmet.OstaliListFormatedWithAdressOIB_1">
      <item>Irving Hernandez, OIB </item>
      <item>Lidija Vitaljić</item>
    </derivirana_varijabla>
  </DomainObject.Predmet.OstaliListFormatedWithAdressOIB>
  <DomainObject.Predmet.OstaliListNazivFormated>
    <izvorni_sadrzaj>
      <item>Irving Hernandez</item>
      <item>Lidija Vitaljić</item>
    </izvorni_sadrzaj>
    <derivirana_varijabla naziv="DomainObject.Predmet.OstaliListNazivFormated_1">
      <item>Irving Hernandez</item>
      <item>Lidija Vitaljić</item>
    </derivirana_varijabla>
  </DomainObject.Predmet.OstaliListNazivFormated>
  <DomainObject.Predmet.OstaliListNazivFormatedOIB>
    <izvorni_sadrzaj>
      <item>Irving Hernandez, OIB </item>
      <item>Lidija Vitaljić</item>
    </izvorni_sadrzaj>
    <derivirana_varijabla naziv="DomainObject.Predmet.OstaliListNazivFormatedOIB_1">
      <item>Irving Hernandez, OIB </item>
      <item>Lidija Vitaljić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IAP SISCIA d.o.o. za trgovinu i usluge</izvorni_sadrzaj>
    <derivirana_varijabla naziv="DomainObject.Predmet.ProtustrankaIDrugi_1">IAP SISCIA d.o.o. za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IAP SISCIA d.o.o. za trgovinu i usluge, OIB 37900057740, Sestrunjska 9, 23000 Zadar</izvorni_sadrzaj>
    <derivirana_varijabla naziv="DomainObject.Predmet.ProtustrankaIDrugiAdressOIB_1">IAP SISCIA d.o.o. za trgovinu i usluge, OIB 37900057740, Sestrunjska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IAP SISCIA d.o.o. za trgovinu i usluge</item>
      <item>FINA</item>
      <item>Irving Hernandez</item>
      <item>GRAD ZAGREB</item>
      <item>GRADSKO STAMBENO KOMUNALNO GOSPODARSTVO društvo s ograničenom odgovornošću za usluge, građevinarstvo i trgovinu</item>
      <item>Lidija Vitaljić</item>
    </izvorni_sadrzaj>
    <derivirana_varijabla naziv="DomainObject.Predmet.SudioniciListNaziv_1">
      <item>IAP SISCIA d.o.o. za trgovinu i usluge</item>
      <item>FINA</item>
      <item>Irving Hernandez</item>
      <item>GRAD ZAGREB</item>
      <item>GRADSKO STAMBENO KOMUNALNO GOSPODARSTVO društvo s ograničenom odgovornošću za usluge, građevinarstvo i trgovinu</item>
      <item>Lidija Vitaljić</item>
    </derivirana_varijabla>
  </DomainObject.Predmet.SudioniciListNaziv>
  <DomainObject.Predmet.SudioniciListAdressOIB>
    <izvorni_sadrzaj>
      <item>IAP SISCIA d.o.o. za trgovinu i usluge, OIB 37900057740, Sestrunjska 9,23000 Zadar</item>
      <item>FINA, OIB 85821130368</item>
      <item>Irving Hernandez, OIB </item>
      <item>GRAD ZAGREB, OIB 61817894937, Trg Stjepana Radića 1,10000 Zagreb</item>
      <item>GRADSKO STAMBENO KOMUNALNO GOSPODARSTVO društvo s ograničenom odgovornošću za usluge, građevinarstvo i trgovinu, OIB 03744272526, Savska cesta 1,10000 Zagreb</item>
      <item>Lidija Vitaljić</item>
    </izvorni_sadrzaj>
    <derivirana_varijabla naziv="DomainObject.Predmet.SudioniciListAdressOIB_1">
      <item>IAP SISCIA d.o.o. za trgovinu i usluge, OIB 37900057740, Sestrunjska 9,23000 Zadar</item>
      <item>FINA, OIB 85821130368</item>
      <item>Irving Hernandez, OIB </item>
      <item>GRAD ZAGREB, OIB 61817894937, Trg Stjepana Radića 1,10000 Zagreb</item>
      <item>GRADSKO STAMBENO KOMUNALNO GOSPODARSTVO društvo s ograničenom odgovornošću za usluge, građevinarstvo i trgovinu, OIB 03744272526, Savska cesta 1,10000 Zagreb</item>
      <item>Lidija Vitaljić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37900057740</item>
      <item>, OIB 85821130368</item>
      <item>, OIB </item>
      <item>, OIB 61817894937</item>
      <item>, OIB 03744272526</item>
      <item>, OIB null</item>
    </izvorni_sadrzaj>
    <derivirana_varijabla naziv="DomainObject.Predmet.SudioniciListNazivOIB_1">
      <item>, OIB 37900057740</item>
      <item>, OIB 85821130368</item>
      <item>, OIB </item>
      <item>, OIB 61817894937</item>
      <item>, OIB 03744272526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02DDD0-2DF4-477C-9EA3-4245B2C7BD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367</properties:Words>
  <properties:Characters>1905</properties:Characters>
  <properties:Lines>70</properties:Lines>
  <properties:Paragraphs>29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2016-10-07T05:35:00Z</dcterms:created>
  <dc:creator>Srđan Gavranić</dc:creator>
  <cp:lastModifiedBy>Ante Rubelj</cp:lastModifiedBy>
  <cp:lastPrinted>2016-07-13T07:15:00Z</cp:lastPrinted>
  <dcterms:modified xmlns:xsi="http://www.w3.org/2001/XMLSchema-instance" xsi:type="dcterms:W3CDTF">2018-03-08T09:06:00Z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prodaja St-738-16 1716-1 po novom nakon obustave ovrhe - kopija - kopija.docx)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