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a2acd" w14:paraId="dfa2acd" w:rsidRDefault="00133015" w:rsidP="00E308B5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9E624F" w:rsidP="00EB78C8" w:rsidR="009E624F">
      <w:pPr>
        <w:rPr>
          <w:b/>
          <w:lang w:val="hr-HR"/>
        </w:rPr>
      </w:pPr>
    </w:p>
    <w:p w:rsidRDefault="00D70B32" w:rsidP="00D4027A" w:rsidR="00D70B32">
      <w:pPr>
        <w:rPr>
          <w:sz w:val="20"/>
          <w:szCs w:val="20"/>
          <w:lang w:val="hr-HR"/>
        </w:rPr>
      </w:pPr>
    </w:p>
    <w:p w:rsidRDefault="00C01877" w:rsidP="00D4027A" w:rsidR="00C01877" w:rsidRPr="007023D9">
      <w:pPr>
        <w:rPr>
          <w:sz w:val="20"/>
          <w:szCs w:val="20"/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E61EFE" w:rsidR="00403F01" w:rsidRPr="00533A5C">
      <w:pPr>
        <w:tabs>
          <w:tab w:pos="7903" w:val="left"/>
        </w:tabs>
        <w:jc w:val="center"/>
        <w:rPr>
          <w:sz w:val="16"/>
          <w:szCs w:val="16"/>
          <w:lang w:eastAsia="hr-HR" w:val="hr-HR"/>
        </w:rPr>
      </w:pPr>
    </w:p>
    <w:p w:rsidRDefault="00E14AE2" w:rsidP="005901B2" w:rsidR="00C92234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C9099E" w:rsidP="00C9099E" w:rsidR="00C9099E">
      <w:pPr>
        <w:rPr>
          <w:lang w:val="hr-HR"/>
        </w:rPr>
      </w:pPr>
    </w:p>
    <w:p w:rsidRDefault="00497EB4" w:rsidP="00D4027A" w:rsidR="00497EB4" w:rsidRPr="007023D9">
      <w:pPr>
        <w:rPr>
          <w:sz w:val="16"/>
          <w:szCs w:val="16"/>
          <w:lang w:val="hr-HR"/>
        </w:rPr>
      </w:pPr>
    </w:p>
    <w:p w:rsidRDefault="00D4027A" w:rsidP="007B2EC2" w:rsidR="009E624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A97B1F">
        <w:rPr>
          <w:lang w:val="hr-HR"/>
        </w:rPr>
        <w:t xml:space="preserve">Trgovački sud u Splitu, po </w:t>
      </w:r>
      <w:r w:rsidR="00143364" w:rsidRPr="00A97B1F">
        <w:rPr>
          <w:lang w:val="hr-HR"/>
        </w:rPr>
        <w:t>sudskom savjetniku Goranu Radanoviću</w:t>
      </w:r>
      <w:r w:rsidR="00634348" w:rsidRPr="00A97B1F">
        <w:rPr>
          <w:lang w:val="hr-HR"/>
        </w:rPr>
        <w:t xml:space="preserve">, u skraćenom stečajnom postupku povodom zahtjeva </w:t>
      </w:r>
      <w:r w:rsidR="00634348" w:rsidRPr="00A97B1F">
        <w:rPr>
          <w:szCs w:val="24"/>
          <w:lang w:val="hr-HR"/>
        </w:rPr>
        <w:t>FINANCIJSKE AGENCIJE, Regionalni centar Split, Podružnica Split, Mažuranićevo šetalište 24b</w:t>
      </w:r>
      <w:r w:rsidR="00634348" w:rsidRPr="00A97B1F">
        <w:rPr>
          <w:lang w:val="hr-HR"/>
        </w:rPr>
        <w:t xml:space="preserve">, OIB: 85821130368, za provedbu skraćenog stečajnog </w:t>
      </w:r>
      <w:r w:rsidR="00D242FC" w:rsidRPr="00A97B1F">
        <w:rPr>
          <w:lang w:val="hr-HR"/>
        </w:rPr>
        <w:t xml:space="preserve">postupka nad dužnikom </w:t>
      </w:r>
      <w:r w:rsidR="006573BB" w:rsidRPr="00CC54C3">
        <w:rPr>
          <w:szCs w:val="24"/>
          <w:lang w:val="hr-HR"/>
        </w:rPr>
        <w:t>KORALJ d.o.o. "u likvidaciji", Trumbićeva Obala 18, Split, MBS: 060202363, OIB: 02514793029</w:t>
      </w:r>
      <w:r w:rsidR="00634348" w:rsidRPr="00A97B1F">
        <w:rPr>
          <w:lang w:val="hr-HR"/>
        </w:rPr>
        <w:t>, dana</w:t>
      </w:r>
      <w:r w:rsidR="00E308B5" w:rsidRPr="00A97B1F">
        <w:rPr>
          <w:lang w:val="hr-HR"/>
        </w:rPr>
        <w:t xml:space="preserve"> </w:t>
      </w:r>
      <w:r w:rsidR="00BD4334">
        <w:rPr>
          <w:lang w:val="hr-HR"/>
        </w:rPr>
        <w:t>09</w:t>
      </w:r>
      <w:r w:rsidR="00C80512" w:rsidRPr="00A97B1F">
        <w:rPr>
          <w:lang w:val="hr-HR"/>
        </w:rPr>
        <w:t>.</w:t>
      </w:r>
      <w:r w:rsidR="00BD1AE1" w:rsidRPr="00A97B1F">
        <w:rPr>
          <w:lang w:val="hr-HR"/>
        </w:rPr>
        <w:t xml:space="preserve"> </w:t>
      </w:r>
      <w:r w:rsidR="00C9099E">
        <w:rPr>
          <w:lang w:val="hr-HR"/>
        </w:rPr>
        <w:t>prosinca</w:t>
      </w:r>
      <w:r w:rsidR="00B663D4" w:rsidRPr="00A97B1F">
        <w:rPr>
          <w:lang w:val="hr-HR"/>
        </w:rPr>
        <w:t xml:space="preserve"> </w:t>
      </w:r>
      <w:r w:rsidR="008967A5" w:rsidRPr="00A97B1F">
        <w:rPr>
          <w:lang w:val="hr-HR"/>
        </w:rPr>
        <w:t>2016</w:t>
      </w:r>
      <w:r w:rsidR="00634348" w:rsidRPr="00A97B1F">
        <w:rPr>
          <w:lang w:val="hr-HR"/>
        </w:rPr>
        <w:t>. godine</w:t>
      </w:r>
    </w:p>
    <w:p w:rsidRDefault="00101137" w:rsidP="007B2EC2" w:rsidR="00101137" w:rsidRPr="00A97B1F">
      <w:pPr>
        <w:pStyle w:val="Tijeloteksta"/>
        <w:rPr>
          <w:lang w:val="hr-HR"/>
        </w:rPr>
      </w:pPr>
    </w:p>
    <w:p w:rsidRDefault="00CF48F1" w:rsidP="00D4027A" w:rsidR="00CF48F1" w:rsidRPr="005303D9">
      <w:pPr>
        <w:rPr>
          <w:sz w:val="16"/>
          <w:szCs w:val="16"/>
          <w:lang w:val="hr-HR"/>
        </w:rPr>
      </w:pPr>
    </w:p>
    <w:p w:rsidRDefault="00E14AE2" w:rsidP="0075245C" w:rsidR="00E61EFE">
      <w:pPr>
        <w:jc w:val="center"/>
        <w:rPr>
          <w:lang w:val="hr-HR"/>
        </w:rPr>
      </w:pPr>
      <w:r w:rsidRPr="005303D9">
        <w:rPr>
          <w:lang w:val="hr-HR"/>
        </w:rPr>
        <w:t xml:space="preserve">r i j e š i o   </w:t>
      </w:r>
      <w:r w:rsidR="00D4027A" w:rsidRPr="005303D9">
        <w:rPr>
          <w:lang w:val="hr-HR"/>
        </w:rPr>
        <w:t xml:space="preserve">j e    </w:t>
      </w:r>
    </w:p>
    <w:p w:rsidRDefault="00D4027A" w:rsidP="00C50FD4" w:rsidR="008733A5" w:rsidRPr="005303D9">
      <w:pPr>
        <w:jc w:val="center"/>
        <w:rPr>
          <w:lang w:val="hr-HR"/>
        </w:rPr>
      </w:pPr>
      <w:r w:rsidRPr="005303D9">
        <w:rPr>
          <w:lang w:val="hr-HR"/>
        </w:rPr>
        <w:t xml:space="preserve">                                           </w:t>
      </w:r>
    </w:p>
    <w:p w:rsidRDefault="00634348" w:rsidP="00E14AE2" w:rsidR="00634348" w:rsidRPr="005303D9">
      <w:pPr>
        <w:ind w:left="708"/>
        <w:jc w:val="both"/>
        <w:rPr>
          <w:lang w:val="hr-HR"/>
        </w:rPr>
      </w:pPr>
      <w:r w:rsidRPr="005303D9">
        <w:rPr>
          <w:lang w:val="hr-HR"/>
        </w:rPr>
        <w:t xml:space="preserve">I. Otvara se skraćeni stečajni postupak nad dužnikom </w:t>
      </w:r>
      <w:r w:rsidR="006573BB" w:rsidRPr="00CC54C3">
        <w:rPr>
          <w:lang w:val="hr-HR"/>
        </w:rPr>
        <w:t>KORALJ d.o.o. "u likvidaciji", Trumbićeva Obala 18, Split, MBS: 060202363, OIB: 02514793029</w:t>
      </w:r>
      <w:r w:rsidR="009A2DD3" w:rsidRPr="005303D9">
        <w:rPr>
          <w:lang w:val="hr-HR"/>
        </w:rPr>
        <w:t xml:space="preserve">. </w:t>
      </w:r>
      <w:r w:rsidRPr="005303D9">
        <w:rPr>
          <w:lang w:val="hr-HR"/>
        </w:rPr>
        <w:t>Skraćeni stečajni postupak je otvoren dana</w:t>
      </w:r>
      <w:r w:rsidR="00E308B5" w:rsidRPr="005303D9">
        <w:rPr>
          <w:lang w:val="hr-HR"/>
        </w:rPr>
        <w:t xml:space="preserve"> </w:t>
      </w:r>
      <w:r w:rsidR="00BD4334">
        <w:rPr>
          <w:lang w:val="hr-HR"/>
        </w:rPr>
        <w:t>09</w:t>
      </w:r>
      <w:r w:rsidR="00C9099E" w:rsidRPr="00A97B1F">
        <w:rPr>
          <w:lang w:val="hr-HR"/>
        </w:rPr>
        <w:t xml:space="preserve">. </w:t>
      </w:r>
      <w:r w:rsidR="00C9099E">
        <w:rPr>
          <w:lang w:val="hr-HR"/>
        </w:rPr>
        <w:t>prosinca</w:t>
      </w:r>
      <w:r w:rsidR="00C9099E" w:rsidRPr="00A97B1F">
        <w:rPr>
          <w:lang w:val="hr-HR"/>
        </w:rPr>
        <w:t xml:space="preserve"> 2016</w:t>
      </w:r>
      <w:r w:rsidRPr="005303D9">
        <w:rPr>
          <w:lang w:val="hr-HR"/>
        </w:rPr>
        <w:t xml:space="preserve">. godine u </w:t>
      </w:r>
      <w:r w:rsidR="00A46B07">
        <w:rPr>
          <w:lang w:val="hr-HR"/>
        </w:rPr>
        <w:t>12,30</w:t>
      </w:r>
      <w:r w:rsidR="00774A83" w:rsidRPr="005303D9">
        <w:rPr>
          <w:lang w:val="hr-HR"/>
        </w:rPr>
        <w:t xml:space="preserve"> s</w:t>
      </w:r>
      <w:r w:rsidRPr="005303D9">
        <w:rPr>
          <w:lang w:val="hr-HR"/>
        </w:rPr>
        <w:t>ati</w:t>
      </w:r>
      <w:r w:rsidR="00664952" w:rsidRPr="005303D9">
        <w:rPr>
          <w:lang w:val="hr-HR"/>
        </w:rPr>
        <w:t>,</w:t>
      </w:r>
      <w:r w:rsidRPr="005303D9"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 w:rsidRPr="005303D9">
      <w:pPr>
        <w:ind w:left="708"/>
        <w:jc w:val="both"/>
        <w:rPr>
          <w:u w:val="single"/>
          <w:lang w:val="hr-HR"/>
        </w:rPr>
      </w:pPr>
    </w:p>
    <w:p w:rsidRDefault="00634348" w:rsidP="00E14AE2" w:rsidR="00634348" w:rsidRPr="005303D9">
      <w:pPr>
        <w:ind w:left="708"/>
        <w:jc w:val="both"/>
        <w:rPr>
          <w:lang w:val="hr-HR"/>
        </w:rPr>
      </w:pPr>
      <w:r w:rsidRPr="005303D9">
        <w:rPr>
          <w:lang w:val="hr-HR"/>
        </w:rPr>
        <w:t xml:space="preserve">II. Za stečajnog upravitelja imenuje </w:t>
      </w:r>
      <w:r w:rsidR="00F75278">
        <w:rPr>
          <w:lang w:val="hr-HR"/>
        </w:rPr>
        <w:t xml:space="preserve">se </w:t>
      </w:r>
      <w:r w:rsidR="00A46B07">
        <w:rPr>
          <w:lang w:val="hr-HR"/>
        </w:rPr>
        <w:t>Jelenko Lehki, Zagreb, Pavla Hatza 10, OIB: 96068307857</w:t>
      </w:r>
      <w:r w:rsidR="00D3359E">
        <w:t>.</w:t>
      </w:r>
    </w:p>
    <w:p w:rsidRDefault="00634348" w:rsidP="00E14AE2" w:rsidR="00634348" w:rsidRPr="005303D9">
      <w:pPr>
        <w:ind w:left="708"/>
        <w:jc w:val="both"/>
        <w:rPr>
          <w:lang w:val="hr-HR"/>
        </w:rPr>
      </w:pPr>
    </w:p>
    <w:p w:rsidRDefault="00634348" w:rsidP="00E14AE2" w:rsidR="00634348" w:rsidRPr="005303D9">
      <w:pPr>
        <w:ind w:left="708"/>
        <w:jc w:val="both"/>
        <w:rPr>
          <w:lang w:val="hr-HR"/>
        </w:rPr>
      </w:pPr>
      <w:r w:rsidRPr="005303D9">
        <w:rPr>
          <w:lang w:val="hr-HR"/>
        </w:rPr>
        <w:t xml:space="preserve">III. Zaključuje se skraćeni stečajni postupak nad dužnikom </w:t>
      </w:r>
      <w:r w:rsidR="006573BB" w:rsidRPr="00CC54C3">
        <w:rPr>
          <w:lang w:val="hr-HR"/>
        </w:rPr>
        <w:t>KORALJ d.o.o. "u likvidaciji", Trumbićeva Obala 18, Split, MBS: 060202363, OIB: 02514793029</w:t>
      </w:r>
      <w:r w:rsidRPr="005303D9">
        <w:rPr>
          <w:lang w:val="hr-HR"/>
        </w:rPr>
        <w:t xml:space="preserve">. </w:t>
      </w:r>
    </w:p>
    <w:p w:rsidRDefault="00634348" w:rsidP="00E14AE2" w:rsidR="00634348" w:rsidRPr="005303D9">
      <w:pPr>
        <w:ind w:left="708"/>
        <w:jc w:val="both"/>
        <w:rPr>
          <w:lang w:val="hr-HR"/>
        </w:rPr>
      </w:pPr>
    </w:p>
    <w:p w:rsidRDefault="00634348" w:rsidP="00E14AE2" w:rsidR="00634348" w:rsidRPr="005303D9">
      <w:pPr>
        <w:ind w:left="708"/>
        <w:jc w:val="both"/>
        <w:rPr>
          <w:lang w:val="hr-HR"/>
        </w:rPr>
      </w:pPr>
      <w:r w:rsidRPr="005303D9">
        <w:rPr>
          <w:lang w:val="hr-HR"/>
        </w:rPr>
        <w:t>IV. Nakon pravomoćnosti ovog rješenja, dužnik će se brisati iz sudskog registra.</w:t>
      </w:r>
    </w:p>
    <w:p w:rsidRDefault="007A51CD" w:rsidP="00E14AE2" w:rsidR="007A51CD">
      <w:pPr>
        <w:rPr>
          <w:sz w:val="16"/>
          <w:szCs w:val="16"/>
          <w:lang w:val="hr-HR"/>
        </w:rPr>
      </w:pPr>
    </w:p>
    <w:p w:rsidRDefault="00101137" w:rsidP="00E14AE2" w:rsidR="00101137">
      <w:pPr>
        <w:rPr>
          <w:sz w:val="16"/>
          <w:szCs w:val="16"/>
          <w:lang w:val="hr-HR"/>
        </w:rPr>
      </w:pPr>
    </w:p>
    <w:p w:rsidRDefault="006573BB" w:rsidP="00E14AE2" w:rsidR="006573BB" w:rsidRPr="00D42D19">
      <w:pPr>
        <w:rPr>
          <w:sz w:val="16"/>
          <w:szCs w:val="16"/>
          <w:lang w:val="hr-HR"/>
        </w:rPr>
      </w:pPr>
    </w:p>
    <w:p w:rsidRDefault="006C0489" w:rsidP="00C92234" w:rsidR="00C92234">
      <w:pPr>
        <w:jc w:val="center"/>
        <w:rPr>
          <w:lang w:val="hr-HR"/>
        </w:rPr>
      </w:pPr>
      <w:r w:rsidRPr="00D42D19">
        <w:rPr>
          <w:lang w:val="hr-HR"/>
        </w:rPr>
        <w:t>Obrazloženje</w:t>
      </w:r>
    </w:p>
    <w:p w:rsidRDefault="00C50FD4" w:rsidP="00C50FD4" w:rsidR="00C50FD4">
      <w:pPr>
        <w:jc w:val="center"/>
        <w:rPr>
          <w:lang w:val="hr-HR"/>
        </w:rPr>
      </w:pPr>
    </w:p>
    <w:p w:rsidRDefault="00E14AE2" w:rsidP="00E14AE2" w:rsidR="00AA1815" w:rsidRPr="00D42D19">
      <w:pPr>
        <w:ind w:firstLine="708"/>
        <w:jc w:val="both"/>
        <w:rPr>
          <w:lang w:val="hr-HR"/>
        </w:rPr>
      </w:pPr>
      <w:r w:rsidRPr="00D42D19">
        <w:rPr>
          <w:lang w:val="hr-HR"/>
        </w:rPr>
        <w:t>Financijska agencija, Regionalni centa</w:t>
      </w:r>
      <w:r w:rsidR="009D46D2" w:rsidRPr="00D42D19">
        <w:rPr>
          <w:lang w:val="hr-HR"/>
        </w:rPr>
        <w:t>r Split</w:t>
      </w:r>
      <w:r w:rsidR="00D442B4" w:rsidRPr="00D42D19">
        <w:rPr>
          <w:lang w:val="hr-HR"/>
        </w:rPr>
        <w:t>,</w:t>
      </w:r>
      <w:r w:rsidR="009D46D2" w:rsidRPr="00D42D19">
        <w:rPr>
          <w:lang w:val="hr-HR"/>
        </w:rPr>
        <w:t xml:space="preserve"> podnijela je ovom sudu</w:t>
      </w:r>
      <w:r w:rsidR="00143364" w:rsidRPr="00D42D19">
        <w:rPr>
          <w:lang w:val="hr-HR"/>
        </w:rPr>
        <w:t xml:space="preserve"> </w:t>
      </w:r>
      <w:r w:rsidR="006573BB">
        <w:rPr>
          <w:lang w:val="hr-HR"/>
        </w:rPr>
        <w:t>08</w:t>
      </w:r>
      <w:r w:rsidR="0076026A" w:rsidRPr="00D42D19">
        <w:rPr>
          <w:lang w:val="hr-HR"/>
        </w:rPr>
        <w:t>.</w:t>
      </w:r>
      <w:r w:rsidR="00143364" w:rsidRPr="00D42D19">
        <w:rPr>
          <w:lang w:val="hr-HR"/>
        </w:rPr>
        <w:t xml:space="preserve"> </w:t>
      </w:r>
      <w:r w:rsidR="006573BB">
        <w:rPr>
          <w:lang w:val="hr-HR"/>
        </w:rPr>
        <w:t>siječnja</w:t>
      </w:r>
      <w:r w:rsidR="006573BB" w:rsidRPr="00D42D19">
        <w:rPr>
          <w:lang w:val="hr-HR"/>
        </w:rPr>
        <w:t xml:space="preserve"> </w:t>
      </w:r>
      <w:r w:rsidR="0079093C" w:rsidRPr="00D42D19">
        <w:rPr>
          <w:lang w:val="hr-HR"/>
        </w:rPr>
        <w:t>201</w:t>
      </w:r>
      <w:r w:rsidR="006573BB">
        <w:rPr>
          <w:lang w:val="hr-HR"/>
        </w:rPr>
        <w:t>6</w:t>
      </w:r>
      <w:r w:rsidR="001E0105" w:rsidRPr="00D42D19">
        <w:rPr>
          <w:lang w:val="hr-HR"/>
        </w:rPr>
        <w:t xml:space="preserve">. </w:t>
      </w:r>
      <w:r w:rsidRPr="00D42D19">
        <w:rPr>
          <w:lang w:val="hr-HR"/>
        </w:rPr>
        <w:t>god</w:t>
      </w:r>
      <w:r w:rsidR="00143364" w:rsidRPr="00D42D19">
        <w:rPr>
          <w:lang w:val="hr-HR"/>
        </w:rPr>
        <w:t>ine</w:t>
      </w:r>
      <w:r w:rsidR="00D91F95">
        <w:rPr>
          <w:lang w:val="hr-HR"/>
        </w:rPr>
        <w:t xml:space="preserve">, na temelju članka </w:t>
      </w:r>
      <w:r w:rsidR="00CA7333">
        <w:rPr>
          <w:lang w:val="hr-HR"/>
        </w:rPr>
        <w:t>444</w:t>
      </w:r>
      <w:r w:rsidR="00D91F95">
        <w:rPr>
          <w:lang w:val="hr-HR"/>
        </w:rPr>
        <w:t>. stavka</w:t>
      </w:r>
      <w:r w:rsidR="003668D5">
        <w:rPr>
          <w:lang w:val="hr-HR"/>
        </w:rPr>
        <w:t xml:space="preserve"> 1.</w:t>
      </w:r>
      <w:r w:rsidRPr="00D42D19">
        <w:rPr>
          <w:lang w:val="hr-HR"/>
        </w:rPr>
        <w:t xml:space="preserve"> </w:t>
      </w:r>
      <w:r w:rsidR="003668D5">
        <w:rPr>
          <w:lang w:val="hr-HR"/>
        </w:rPr>
        <w:t xml:space="preserve">Stečajnog zakona („Narodne novine“ broj: 71/15, dalje SZ), </w:t>
      </w:r>
      <w:r w:rsidRPr="00D42D19">
        <w:rPr>
          <w:lang w:val="hr-HR"/>
        </w:rPr>
        <w:t>zahtjev za provedbu skraćenog s</w:t>
      </w:r>
      <w:r w:rsidR="006D03D3">
        <w:rPr>
          <w:lang w:val="hr-HR"/>
        </w:rPr>
        <w:t xml:space="preserve">tečajnog postupka nad dužnikom </w:t>
      </w:r>
      <w:r w:rsidR="006573BB" w:rsidRPr="00CC54C3">
        <w:rPr>
          <w:lang w:val="hr-HR"/>
        </w:rPr>
        <w:t>KORALJ d.o.o. "u likvidaciji", Trumbićeva Obala 18, Split, MBS: 060202363, OIB: 02514793029</w:t>
      </w:r>
      <w:r w:rsidR="001E0105" w:rsidRPr="00D42D19">
        <w:rPr>
          <w:lang w:val="hr-HR"/>
        </w:rPr>
        <w:t>.</w:t>
      </w:r>
    </w:p>
    <w:p w:rsidRDefault="00634348" w:rsidP="00E14AE2" w:rsidR="00634348" w:rsidRPr="00D42D19">
      <w:pPr>
        <w:ind w:firstLine="708"/>
        <w:jc w:val="both"/>
        <w:rPr>
          <w:lang w:val="hr-HR"/>
        </w:rPr>
      </w:pPr>
    </w:p>
    <w:p w:rsidRDefault="00634348" w:rsidP="008A7BF5" w:rsidR="00C9099E">
      <w:pPr>
        <w:ind w:firstLine="708"/>
        <w:jc w:val="both"/>
        <w:rPr>
          <w:lang w:val="hr-HR"/>
        </w:rPr>
      </w:pPr>
      <w:r w:rsidRPr="004B4F6C">
        <w:rPr>
          <w:lang w:val="hr-HR"/>
        </w:rPr>
        <w:t>U podnesenom zahtjevu navedeno je da dužnik</w:t>
      </w:r>
      <w:r w:rsidR="00F5507B" w:rsidRPr="004B4F6C">
        <w:rPr>
          <w:lang w:val="hr-HR"/>
        </w:rPr>
        <w:t xml:space="preserve"> na dan </w:t>
      </w:r>
      <w:r w:rsidR="00CA7333" w:rsidRPr="00734CEA">
        <w:rPr>
          <w:lang w:val="hr-HR"/>
        </w:rPr>
        <w:t>01. rujna 2015</w:t>
      </w:r>
      <w:r w:rsidR="00F5507B" w:rsidRPr="004B4F6C">
        <w:rPr>
          <w:lang w:val="hr-HR"/>
        </w:rPr>
        <w:t>. godine,</w:t>
      </w:r>
      <w:r w:rsidRPr="004B4F6C">
        <w:rPr>
          <w:lang w:val="hr-HR"/>
        </w:rPr>
        <w:t xml:space="preserve"> u </w:t>
      </w:r>
      <w:r w:rsidR="00F5507B" w:rsidRPr="004B4F6C">
        <w:rPr>
          <w:lang w:val="hr-HR"/>
        </w:rPr>
        <w:t xml:space="preserve">Očevidniku </w:t>
      </w:r>
      <w:r w:rsidRPr="004B4F6C">
        <w:rPr>
          <w:lang w:val="hr-HR"/>
        </w:rPr>
        <w:t>redoslijeda osnova za plaćanje</w:t>
      </w:r>
      <w:r w:rsidR="00F5507B" w:rsidRPr="004B4F6C">
        <w:rPr>
          <w:lang w:val="hr-HR"/>
        </w:rPr>
        <w:t>,</w:t>
      </w:r>
      <w:r w:rsidRPr="004B4F6C">
        <w:rPr>
          <w:lang w:val="hr-HR"/>
        </w:rPr>
        <w:t xml:space="preserve"> ima evidentirane neizvršene osnove za plaćanje u neprekinutom razdoblju od </w:t>
      </w:r>
      <w:r w:rsidR="006573BB">
        <w:rPr>
          <w:lang w:val="hr-HR"/>
        </w:rPr>
        <w:t>223</w:t>
      </w:r>
      <w:r w:rsidR="006573BB" w:rsidRPr="00A52F87">
        <w:rPr>
          <w:lang w:val="hr-HR"/>
        </w:rPr>
        <w:t xml:space="preserve"> dana, u ukupnom iznosu od </w:t>
      </w:r>
      <w:r w:rsidR="006573BB">
        <w:rPr>
          <w:lang w:val="hr-HR"/>
        </w:rPr>
        <w:t>20.789</w:t>
      </w:r>
      <w:r w:rsidR="006573BB" w:rsidRPr="00A52F87">
        <w:rPr>
          <w:lang w:val="hr-HR"/>
        </w:rPr>
        <w:t>,</w:t>
      </w:r>
      <w:r w:rsidR="006573BB">
        <w:rPr>
          <w:lang w:val="hr-HR"/>
        </w:rPr>
        <w:t>69</w:t>
      </w:r>
      <w:r w:rsidR="007605ED">
        <w:rPr>
          <w:lang w:val="hr-HR"/>
        </w:rPr>
        <w:t xml:space="preserve"> kuna</w:t>
      </w:r>
      <w:r w:rsidRPr="004B4F6C">
        <w:rPr>
          <w:lang w:val="hr-HR"/>
        </w:rPr>
        <w:t xml:space="preserve">, kao i da prema </w:t>
      </w:r>
    </w:p>
    <w:p w:rsidRDefault="00634348" w:rsidP="008A7BF5" w:rsidR="00D70B32">
      <w:pPr>
        <w:jc w:val="both"/>
        <w:rPr>
          <w:lang w:val="hr-HR"/>
        </w:rPr>
      </w:pPr>
      <w:r w:rsidRPr="004B4F6C">
        <w:rPr>
          <w:lang w:val="hr-HR"/>
        </w:rPr>
        <w:t>podacima koji su dostavljeni od Hrvatskog zavoda za mirovinsko osi</w:t>
      </w:r>
      <w:r w:rsidR="00CA7333">
        <w:rPr>
          <w:lang w:val="hr-HR"/>
        </w:rPr>
        <w:t>guranje, dužnik nema zaposlenih.</w:t>
      </w:r>
    </w:p>
    <w:p w:rsidRDefault="006573BB" w:rsidP="008A7BF5" w:rsidR="006573BB">
      <w:pPr>
        <w:jc w:val="both"/>
        <w:rPr>
          <w:lang w:val="hr-HR"/>
        </w:rPr>
      </w:pPr>
    </w:p>
    <w:p w:rsidRDefault="00C01877" w:rsidP="00C9099E" w:rsidR="00C01877">
      <w:pPr>
        <w:jc w:val="both"/>
        <w:rPr>
          <w:lang w:val="hr-HR"/>
        </w:rPr>
      </w:pPr>
    </w:p>
    <w:p w:rsidRDefault="00193F49" w:rsidP="00AA420F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BD1AE1">
        <w:rPr>
          <w:lang w:val="hr-HR"/>
        </w:rPr>
        <w:t>,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>podnesenog zahtjeva, kao i podacima iz sudskog</w:t>
      </w:r>
      <w:r w:rsidR="00AA420F">
        <w:rPr>
          <w:lang w:val="hr-HR"/>
        </w:rPr>
        <w:t xml:space="preserve"> </w:t>
      </w:r>
      <w:r>
        <w:rPr>
          <w:lang w:val="hr-HR"/>
        </w:rPr>
        <w:t xml:space="preserve">registra, uvidom u </w:t>
      </w:r>
      <w:r w:rsidRPr="00C9099E">
        <w:rPr>
          <w:lang w:val="hr-HR"/>
        </w:rPr>
        <w:t>koje</w:t>
      </w:r>
      <w:r>
        <w:rPr>
          <w:lang w:val="hr-HR"/>
        </w:rPr>
        <w:t xml:space="preserve"> je utvrđeno da se u odnosu na dužnika ne vodi drugi postupak radi brisanja iz sudskog registra, bile ispunjene pretpostavke iz čl. 428. </w:t>
      </w:r>
      <w:r w:rsidR="003668D5">
        <w:rPr>
          <w:lang w:val="hr-HR"/>
        </w:rPr>
        <w:t xml:space="preserve">SZ-a, ovaj sud je </w:t>
      </w:r>
      <w:r w:rsidR="006573BB">
        <w:rPr>
          <w:b/>
          <w:lang w:val="hr-HR"/>
        </w:rPr>
        <w:t>23</w:t>
      </w:r>
      <w:r w:rsidR="00D70B32" w:rsidRPr="00D70B32">
        <w:rPr>
          <w:b/>
          <w:lang w:val="hr-HR"/>
        </w:rPr>
        <w:t xml:space="preserve">. </w:t>
      </w:r>
      <w:r w:rsidR="00C9099E">
        <w:rPr>
          <w:b/>
          <w:lang w:val="hr-HR"/>
        </w:rPr>
        <w:t>kolovoza</w:t>
      </w:r>
      <w:r w:rsidR="00D70B32" w:rsidRPr="00D70B32">
        <w:rPr>
          <w:b/>
          <w:lang w:val="hr-HR"/>
        </w:rPr>
        <w:t xml:space="preserve"> 2016</w:t>
      </w:r>
      <w:r w:rsidRPr="00D70B32">
        <w:rPr>
          <w:b/>
          <w:lang w:val="hr-HR"/>
        </w:rPr>
        <w:t>.</w:t>
      </w:r>
      <w:r w:rsidRPr="00CA7333">
        <w:rPr>
          <w:b/>
          <w:lang w:val="hr-HR"/>
        </w:rPr>
        <w:t xml:space="preserve"> </w:t>
      </w:r>
      <w:r w:rsidRPr="009E624F">
        <w:rPr>
          <w:b/>
          <w:lang w:val="hr-HR"/>
        </w:rPr>
        <w:t>godine</w:t>
      </w:r>
      <w:r>
        <w:rPr>
          <w:lang w:val="hr-HR"/>
        </w:rPr>
        <w:t xml:space="preserve">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E0105" w:rsidP="00E14AE2" w:rsidR="001E0105">
      <w:pPr>
        <w:ind w:firstLine="708"/>
        <w:jc w:val="both"/>
        <w:rPr>
          <w:lang w:val="hr-HR"/>
        </w:rPr>
      </w:pPr>
    </w:p>
    <w:p w:rsidRDefault="00193F49" w:rsidP="00450ABE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722481" w:rsidR="00497EB4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722481" w:rsidP="00722481" w:rsidR="00722481" w:rsidRPr="00722481">
      <w:pPr>
        <w:jc w:val="both"/>
        <w:rPr>
          <w:lang w:val="hr-HR"/>
        </w:rPr>
      </w:pPr>
    </w:p>
    <w:p w:rsidRDefault="00D4027A" w:rsidP="00403F01" w:rsidR="00D4027A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2F40E4">
        <w:rPr>
          <w:lang w:val="hr-HR"/>
        </w:rPr>
        <w:t xml:space="preserve"> dana </w:t>
      </w:r>
      <w:r w:rsidR="00BD4334">
        <w:rPr>
          <w:lang w:val="hr-HR"/>
        </w:rPr>
        <w:t>09</w:t>
      </w:r>
      <w:r w:rsidR="00C9099E" w:rsidRPr="00A97B1F">
        <w:rPr>
          <w:lang w:val="hr-HR"/>
        </w:rPr>
        <w:t xml:space="preserve">. </w:t>
      </w:r>
      <w:r w:rsidR="00C9099E">
        <w:rPr>
          <w:lang w:val="hr-HR"/>
        </w:rPr>
        <w:t>prosinca</w:t>
      </w:r>
      <w:r w:rsidR="00C9099E" w:rsidRPr="00A97B1F">
        <w:rPr>
          <w:lang w:val="hr-HR"/>
        </w:rPr>
        <w:t xml:space="preserve"> 2016</w:t>
      </w:r>
      <w:r w:rsidRPr="003734BE">
        <w:rPr>
          <w:lang w:val="hr-HR"/>
        </w:rPr>
        <w:t>. godine.</w:t>
      </w:r>
    </w:p>
    <w:p w:rsidRDefault="008520D6" w:rsidP="00403F01" w:rsidR="008520D6" w:rsidRPr="00774A83">
      <w:pPr>
        <w:jc w:val="center"/>
        <w:rPr>
          <w:sz w:val="16"/>
          <w:szCs w:val="16"/>
          <w:lang w:val="hr-HR"/>
        </w:rPr>
      </w:pPr>
    </w:p>
    <w:p w:rsidRDefault="00D4027A" w:rsidP="00D4027A" w:rsidR="00D4027A" w:rsidRPr="008B0670">
      <w:pPr>
        <w:jc w:val="both"/>
        <w:rPr>
          <w:sz w:val="4"/>
          <w:szCs w:val="4"/>
          <w:lang w:val="hr-HR"/>
        </w:rPr>
      </w:pPr>
    </w:p>
    <w:p w:rsidRDefault="00101137" w:rsidP="00D3359E" w:rsidR="00101137">
      <w:pPr>
        <w:ind w:firstLine="708" w:left="4956"/>
        <w:jc w:val="center"/>
        <w:rPr>
          <w:sz w:val="18"/>
          <w:szCs w:val="18"/>
        </w:rPr>
      </w:pPr>
      <w:r>
        <w:t>SUDSKI SAVJETNIK</w:t>
      </w:r>
    </w:p>
    <w:p w:rsidRDefault="00101137" w:rsidP="00101137" w:rsidR="00101137" w:rsidRPr="00A46B07">
      <w:pPr>
        <w:ind w:left="4956"/>
        <w:jc w:val="center"/>
        <w:rPr>
          <w:sz w:val="10"/>
          <w:szCs w:val="10"/>
        </w:rPr>
      </w:pPr>
    </w:p>
    <w:p w:rsidRDefault="00D3359E" w:rsidP="00AA420F" w:rsidR="00AA420F">
      <w:pPr>
        <w:ind w:left="4956"/>
        <w:jc w:val="center"/>
        <w:rPr>
          <w:lang w:val="hr-HR"/>
        </w:rPr>
      </w:pPr>
      <w:r>
        <w:t xml:space="preserve">   </w:t>
      </w:r>
      <w:r w:rsidR="00101137">
        <w:t>Goran Radanović</w:t>
      </w:r>
    </w:p>
    <w:p w:rsidRDefault="00A46B07" w:rsidP="00F31929" w:rsidR="00A46B07">
      <w:pPr>
        <w:jc w:val="both"/>
        <w:rPr>
          <w:lang w:val="hr-HR"/>
        </w:rPr>
      </w:pPr>
    </w:p>
    <w:p w:rsidRDefault="00D4027A" w:rsidP="00F31929" w:rsidR="00C01877">
      <w:pPr>
        <w:jc w:val="both"/>
        <w:rPr>
          <w:lang w:val="hr-HR"/>
        </w:rPr>
      </w:pPr>
      <w:r w:rsidRPr="00403F01">
        <w:rPr>
          <w:lang w:val="hr-HR"/>
        </w:rPr>
        <w:t>POUKA O PRAVNOM LIJEKU:</w:t>
      </w:r>
    </w:p>
    <w:p w:rsidRDefault="00497EB4" w:rsidP="00403F01" w:rsidR="00E14AE2">
      <w:pPr>
        <w:jc w:val="both"/>
        <w:rPr>
          <w:lang w:val="hr-HR"/>
        </w:rPr>
      </w:pPr>
      <w:r w:rsidRPr="004A4042">
        <w:rPr>
          <w:lang w:val="hr-HR"/>
        </w:rPr>
        <w:t>Protiv ovog rješenja dopuštena je žalba.</w:t>
      </w:r>
      <w:r>
        <w:rPr>
          <w:lang w:val="hr-HR"/>
        </w:rPr>
        <w:t xml:space="preserve"> </w:t>
      </w:r>
      <w:r w:rsidRPr="004A4042">
        <w:rPr>
          <w:lang w:val="hr-HR"/>
        </w:rPr>
        <w:t>Žalba se može izjaviti u roku od 8 (osam) dana</w:t>
      </w:r>
      <w:r>
        <w:rPr>
          <w:lang w:val="hr-HR"/>
        </w:rPr>
        <w:t xml:space="preserve"> od dana dostave rješenja, a dostava ovog rješenja smatra se obavljenom istekom osmog dana od dana njegove objave na mrežnoj stranici e-Oglasna ploča sudova. Žalba se podnosi pismeno u 4 (primjerka) putem ovog suda, a o istoj odlučuje sudac pojedinac ovog suda sukladno odredbi članka 4</w:t>
      </w:r>
      <w:r w:rsidR="00AA420F">
        <w:rPr>
          <w:lang w:val="hr-HR"/>
        </w:rPr>
        <w:t>36. stavak 2. Stečajnog zakona.</w:t>
      </w:r>
    </w:p>
    <w:p w:rsidRDefault="00AA420F" w:rsidP="00D3359E" w:rsidR="00AA420F">
      <w:pPr>
        <w:ind w:firstLine="360"/>
        <w:jc w:val="both"/>
        <w:rPr>
          <w:lang w:val="hr-HR"/>
        </w:rPr>
      </w:pPr>
      <w:r w:rsidRPr="00403F01">
        <w:rPr>
          <w:lang w:val="hr-HR"/>
        </w:rPr>
        <w:lastRenderedPageBreak/>
        <w:t>DNA:</w:t>
      </w:r>
    </w:p>
    <w:p w:rsidRDefault="00AA420F" w:rsidP="00AA420F" w:rsidR="00AA420F" w:rsidRPr="00403F01">
      <w:pPr>
        <w:ind w:firstLine="360"/>
        <w:jc w:val="both"/>
        <w:rPr>
          <w:lang w:val="hr-HR"/>
        </w:rPr>
      </w:pPr>
    </w:p>
    <w:p w:rsidRDefault="00AA420F" w:rsidP="00AA420F" w:rsidR="00AA420F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podnositelju zahtjeva – Financijskoj agenciji, RC Split</w:t>
      </w:r>
    </w:p>
    <w:p w:rsidRDefault="00AA420F" w:rsidP="00AA420F" w:rsidR="00AA420F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dužniku</w:t>
      </w:r>
    </w:p>
    <w:p w:rsidRDefault="00AA420F" w:rsidP="00AA420F" w:rsidR="00AA420F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stečajnom upravitelju</w:t>
      </w:r>
    </w:p>
    <w:p w:rsidRDefault="00AA420F" w:rsidP="00AA420F" w:rsidR="00AA420F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Županijsko državno odvjetništvo Split</w:t>
      </w:r>
    </w:p>
    <w:p w:rsidRDefault="00AA420F" w:rsidP="00AA420F" w:rsidR="00AA420F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Porezna uprava Split</w:t>
      </w:r>
    </w:p>
    <w:p w:rsidRDefault="00AA420F" w:rsidP="00AA420F" w:rsidR="00AA420F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Mrežna stranica e-oglasna ploča suda – (rok 20 dana)</w:t>
      </w:r>
    </w:p>
    <w:p w:rsidRDefault="00AA420F" w:rsidP="00AA420F" w:rsidR="00AA420F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sudski registar – (nakon pravomoćnosti)</w:t>
      </w:r>
    </w:p>
    <w:p w:rsidRDefault="00AA420F" w:rsidP="00AA420F" w:rsidR="00AA420F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u spis</w:t>
      </w:r>
    </w:p>
    <w:p w:rsidRDefault="00AA420F" w:rsidP="00403F01" w:rsidR="00AA420F" w:rsidRPr="003734BE">
      <w:pPr>
        <w:jc w:val="both"/>
        <w:rPr>
          <w:lang w:val="hr-HR"/>
        </w:rPr>
      </w:pPr>
    </w:p>
    <w:sectPr w:rsidSect="00D91F95" w:rsidR="00AA420F" w:rsidRPr="003734BE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667981" w:rsidRPr="00667981">
      <w:rPr>
        <w:noProof/>
        <w:lang w:val="hr-HR"/>
      </w:rPr>
      <w:t>3</w:t>
    </w:r>
    <w:r>
      <w:fldChar w:fldCharType="end"/>
    </w:r>
    <w:r w:rsidR="00143364">
      <w:t>-</w:t>
    </w:r>
    <w:r w:rsidR="00143364">
      <w:tab/>
      <w:t>2</w:t>
    </w:r>
    <w:r w:rsidR="00E6013F">
      <w:t>2. St-</w:t>
    </w:r>
    <w:r w:rsidR="006573BB">
      <w:rPr>
        <w:lang w:val="hr-HR"/>
      </w:rPr>
      <w:t>119</w:t>
    </w:r>
    <w:r w:rsidR="006573BB">
      <w:t>/2016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08B5" w:rsidR="00E308B5">
    <w:pPr>
      <w:pStyle w:val="Zaglavlje"/>
    </w:pPr>
    <w:r>
      <w:tab/>
    </w:r>
    <w:r>
      <w:tab/>
      <w:t>Posl. br.: 22. St-</w:t>
    </w:r>
    <w:r w:rsidR="006573BB">
      <w:rPr>
        <w:lang w:val="hr-HR"/>
      </w:rPr>
      <w:t>119</w:t>
    </w:r>
    <w:r w:rsidR="006573BB"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9A6BEA"/>
    <w:multiLevelType w:val="hybridMultilevel"/>
    <w:tmpl w:val="98E8931C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05D13F0"/>
    <w:multiLevelType w:val="hybridMultilevel"/>
    <w:tmpl w:val="265E38C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3"/>
  </w:num>
  <w:num w:numId="5">
    <w:abstractNumId w:val="0"/>
  </w:num>
  <w:num w:numId="6">
    <w:abstractNumId w:val="1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3481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2EBB"/>
    <w:rsid w:val="0001364B"/>
    <w:rsid w:val="0001528F"/>
    <w:rsid w:val="0002675F"/>
    <w:rsid w:val="00032ABD"/>
    <w:rsid w:val="000350B4"/>
    <w:rsid w:val="00036325"/>
    <w:rsid w:val="00037D05"/>
    <w:rsid w:val="000454B7"/>
    <w:rsid w:val="00052E51"/>
    <w:rsid w:val="00060511"/>
    <w:rsid w:val="000616C2"/>
    <w:rsid w:val="0006247C"/>
    <w:rsid w:val="00062AEB"/>
    <w:rsid w:val="00063B8A"/>
    <w:rsid w:val="00063C3A"/>
    <w:rsid w:val="000641D0"/>
    <w:rsid w:val="000666DB"/>
    <w:rsid w:val="00067B46"/>
    <w:rsid w:val="00075110"/>
    <w:rsid w:val="000753A7"/>
    <w:rsid w:val="00075CC1"/>
    <w:rsid w:val="00086B75"/>
    <w:rsid w:val="00090D8A"/>
    <w:rsid w:val="000916BC"/>
    <w:rsid w:val="0009307C"/>
    <w:rsid w:val="00094B4F"/>
    <w:rsid w:val="0009602B"/>
    <w:rsid w:val="0009759A"/>
    <w:rsid w:val="000A36C8"/>
    <w:rsid w:val="000A4484"/>
    <w:rsid w:val="000B1549"/>
    <w:rsid w:val="000B7A83"/>
    <w:rsid w:val="000D5827"/>
    <w:rsid w:val="000E1C19"/>
    <w:rsid w:val="000E36FA"/>
    <w:rsid w:val="000E54C4"/>
    <w:rsid w:val="000E6AD2"/>
    <w:rsid w:val="000F16A3"/>
    <w:rsid w:val="000F4803"/>
    <w:rsid w:val="000F72E1"/>
    <w:rsid w:val="00100FB5"/>
    <w:rsid w:val="00101137"/>
    <w:rsid w:val="00102240"/>
    <w:rsid w:val="00110325"/>
    <w:rsid w:val="00133015"/>
    <w:rsid w:val="00135337"/>
    <w:rsid w:val="001364BF"/>
    <w:rsid w:val="00143364"/>
    <w:rsid w:val="00151B21"/>
    <w:rsid w:val="00151CD8"/>
    <w:rsid w:val="00151FFE"/>
    <w:rsid w:val="00152689"/>
    <w:rsid w:val="00160774"/>
    <w:rsid w:val="001629FC"/>
    <w:rsid w:val="00170B5C"/>
    <w:rsid w:val="001741BC"/>
    <w:rsid w:val="001761EE"/>
    <w:rsid w:val="0018416E"/>
    <w:rsid w:val="00191C4C"/>
    <w:rsid w:val="00193F49"/>
    <w:rsid w:val="001954E8"/>
    <w:rsid w:val="001B4153"/>
    <w:rsid w:val="001B4EA3"/>
    <w:rsid w:val="001B667D"/>
    <w:rsid w:val="001C1B3E"/>
    <w:rsid w:val="001C1C66"/>
    <w:rsid w:val="001D02A7"/>
    <w:rsid w:val="001D0564"/>
    <w:rsid w:val="001D2116"/>
    <w:rsid w:val="001E0105"/>
    <w:rsid w:val="001E0DA6"/>
    <w:rsid w:val="001E4E14"/>
    <w:rsid w:val="001E6F55"/>
    <w:rsid w:val="001F1E33"/>
    <w:rsid w:val="001F361B"/>
    <w:rsid w:val="001F5654"/>
    <w:rsid w:val="001F7688"/>
    <w:rsid w:val="00200E29"/>
    <w:rsid w:val="002019E4"/>
    <w:rsid w:val="002077DD"/>
    <w:rsid w:val="002132E6"/>
    <w:rsid w:val="00217DD3"/>
    <w:rsid w:val="0022372D"/>
    <w:rsid w:val="00226B01"/>
    <w:rsid w:val="002318D4"/>
    <w:rsid w:val="00233CF3"/>
    <w:rsid w:val="00234922"/>
    <w:rsid w:val="00240DDE"/>
    <w:rsid w:val="002426CF"/>
    <w:rsid w:val="00243C58"/>
    <w:rsid w:val="00245C29"/>
    <w:rsid w:val="00255402"/>
    <w:rsid w:val="00256F84"/>
    <w:rsid w:val="002702A4"/>
    <w:rsid w:val="00270BCE"/>
    <w:rsid w:val="00273567"/>
    <w:rsid w:val="00281903"/>
    <w:rsid w:val="00293337"/>
    <w:rsid w:val="00297BDA"/>
    <w:rsid w:val="002A05F6"/>
    <w:rsid w:val="002A543C"/>
    <w:rsid w:val="002A5452"/>
    <w:rsid w:val="002C51CB"/>
    <w:rsid w:val="002C6A86"/>
    <w:rsid w:val="002C7A11"/>
    <w:rsid w:val="002D017F"/>
    <w:rsid w:val="002D048F"/>
    <w:rsid w:val="002D3B58"/>
    <w:rsid w:val="002D436F"/>
    <w:rsid w:val="002E0311"/>
    <w:rsid w:val="002F20D3"/>
    <w:rsid w:val="002F3002"/>
    <w:rsid w:val="002F40E4"/>
    <w:rsid w:val="002F44E8"/>
    <w:rsid w:val="002F6364"/>
    <w:rsid w:val="00305973"/>
    <w:rsid w:val="003148C7"/>
    <w:rsid w:val="0031723F"/>
    <w:rsid w:val="003231C6"/>
    <w:rsid w:val="00325BAA"/>
    <w:rsid w:val="00332111"/>
    <w:rsid w:val="0035082B"/>
    <w:rsid w:val="0035131D"/>
    <w:rsid w:val="00360CA3"/>
    <w:rsid w:val="00360FB8"/>
    <w:rsid w:val="003668D5"/>
    <w:rsid w:val="003712B3"/>
    <w:rsid w:val="00371386"/>
    <w:rsid w:val="003734BE"/>
    <w:rsid w:val="00375762"/>
    <w:rsid w:val="00382327"/>
    <w:rsid w:val="003855E7"/>
    <w:rsid w:val="0039061A"/>
    <w:rsid w:val="003929B4"/>
    <w:rsid w:val="00395BAA"/>
    <w:rsid w:val="003A399B"/>
    <w:rsid w:val="003A4051"/>
    <w:rsid w:val="003B2826"/>
    <w:rsid w:val="003B4A83"/>
    <w:rsid w:val="003B562C"/>
    <w:rsid w:val="003C125C"/>
    <w:rsid w:val="003C5E82"/>
    <w:rsid w:val="003C7DA7"/>
    <w:rsid w:val="003D186E"/>
    <w:rsid w:val="003D1ECF"/>
    <w:rsid w:val="003E399F"/>
    <w:rsid w:val="003E51F3"/>
    <w:rsid w:val="003F5E8B"/>
    <w:rsid w:val="00400AB0"/>
    <w:rsid w:val="00403D26"/>
    <w:rsid w:val="00403F01"/>
    <w:rsid w:val="004075BA"/>
    <w:rsid w:val="0041013A"/>
    <w:rsid w:val="00410C8B"/>
    <w:rsid w:val="004119FF"/>
    <w:rsid w:val="004171BE"/>
    <w:rsid w:val="00422F66"/>
    <w:rsid w:val="00441F1A"/>
    <w:rsid w:val="004507F1"/>
    <w:rsid w:val="00450ABE"/>
    <w:rsid w:val="004561FD"/>
    <w:rsid w:val="00460EE1"/>
    <w:rsid w:val="004644EA"/>
    <w:rsid w:val="004665E2"/>
    <w:rsid w:val="004673EA"/>
    <w:rsid w:val="00470A99"/>
    <w:rsid w:val="00473132"/>
    <w:rsid w:val="00475716"/>
    <w:rsid w:val="004777B1"/>
    <w:rsid w:val="0049066C"/>
    <w:rsid w:val="00492B39"/>
    <w:rsid w:val="00497D69"/>
    <w:rsid w:val="00497EB4"/>
    <w:rsid w:val="004A3272"/>
    <w:rsid w:val="004A46F1"/>
    <w:rsid w:val="004A50DC"/>
    <w:rsid w:val="004A6CA0"/>
    <w:rsid w:val="004B15CC"/>
    <w:rsid w:val="004B4092"/>
    <w:rsid w:val="004B4F6C"/>
    <w:rsid w:val="004B69DF"/>
    <w:rsid w:val="004C36A4"/>
    <w:rsid w:val="004D0CDB"/>
    <w:rsid w:val="004D23AF"/>
    <w:rsid w:val="004D4A5A"/>
    <w:rsid w:val="004E1F4C"/>
    <w:rsid w:val="004E3F82"/>
    <w:rsid w:val="004E5474"/>
    <w:rsid w:val="004E58AC"/>
    <w:rsid w:val="004F0253"/>
    <w:rsid w:val="004F297E"/>
    <w:rsid w:val="0050110B"/>
    <w:rsid w:val="005135F3"/>
    <w:rsid w:val="00514EFC"/>
    <w:rsid w:val="00520266"/>
    <w:rsid w:val="00520582"/>
    <w:rsid w:val="005223F2"/>
    <w:rsid w:val="005303D9"/>
    <w:rsid w:val="00533A5C"/>
    <w:rsid w:val="00533FA2"/>
    <w:rsid w:val="00535452"/>
    <w:rsid w:val="00535968"/>
    <w:rsid w:val="00561B8F"/>
    <w:rsid w:val="00584377"/>
    <w:rsid w:val="0058475B"/>
    <w:rsid w:val="005901B2"/>
    <w:rsid w:val="00596B8D"/>
    <w:rsid w:val="005A1DFB"/>
    <w:rsid w:val="005B5003"/>
    <w:rsid w:val="005C6708"/>
    <w:rsid w:val="005C6D99"/>
    <w:rsid w:val="005F418C"/>
    <w:rsid w:val="005F5EF3"/>
    <w:rsid w:val="005F7835"/>
    <w:rsid w:val="00602D44"/>
    <w:rsid w:val="006065E6"/>
    <w:rsid w:val="00611684"/>
    <w:rsid w:val="006125E8"/>
    <w:rsid w:val="00617D31"/>
    <w:rsid w:val="00625161"/>
    <w:rsid w:val="00627D33"/>
    <w:rsid w:val="00632E0D"/>
    <w:rsid w:val="00634348"/>
    <w:rsid w:val="00634D95"/>
    <w:rsid w:val="006353CD"/>
    <w:rsid w:val="00637D58"/>
    <w:rsid w:val="00641CD5"/>
    <w:rsid w:val="00641FD6"/>
    <w:rsid w:val="00642955"/>
    <w:rsid w:val="0064379A"/>
    <w:rsid w:val="00650659"/>
    <w:rsid w:val="006573BB"/>
    <w:rsid w:val="00664952"/>
    <w:rsid w:val="00666C74"/>
    <w:rsid w:val="0066735D"/>
    <w:rsid w:val="00667981"/>
    <w:rsid w:val="0067670C"/>
    <w:rsid w:val="006767AE"/>
    <w:rsid w:val="00680BB4"/>
    <w:rsid w:val="006819EF"/>
    <w:rsid w:val="00685718"/>
    <w:rsid w:val="006903DB"/>
    <w:rsid w:val="00690D9A"/>
    <w:rsid w:val="006A0CB3"/>
    <w:rsid w:val="006A1394"/>
    <w:rsid w:val="006B7F03"/>
    <w:rsid w:val="006C0489"/>
    <w:rsid w:val="006D03D3"/>
    <w:rsid w:val="006D0781"/>
    <w:rsid w:val="006D0BFC"/>
    <w:rsid w:val="006E3551"/>
    <w:rsid w:val="006E3ACF"/>
    <w:rsid w:val="006E5F24"/>
    <w:rsid w:val="006F3AA3"/>
    <w:rsid w:val="006F52E4"/>
    <w:rsid w:val="006F6C1C"/>
    <w:rsid w:val="006F7FB9"/>
    <w:rsid w:val="007023D9"/>
    <w:rsid w:val="00714D79"/>
    <w:rsid w:val="00722481"/>
    <w:rsid w:val="00736EF6"/>
    <w:rsid w:val="00743750"/>
    <w:rsid w:val="0075245C"/>
    <w:rsid w:val="00754309"/>
    <w:rsid w:val="007564F5"/>
    <w:rsid w:val="0076026A"/>
    <w:rsid w:val="007605ED"/>
    <w:rsid w:val="0076166F"/>
    <w:rsid w:val="007725FF"/>
    <w:rsid w:val="00774A83"/>
    <w:rsid w:val="00781D51"/>
    <w:rsid w:val="0079093C"/>
    <w:rsid w:val="00792774"/>
    <w:rsid w:val="00792DEA"/>
    <w:rsid w:val="00796D1B"/>
    <w:rsid w:val="0079768B"/>
    <w:rsid w:val="007A0883"/>
    <w:rsid w:val="007A51CD"/>
    <w:rsid w:val="007A74B6"/>
    <w:rsid w:val="007B2EC2"/>
    <w:rsid w:val="007B5450"/>
    <w:rsid w:val="007B6553"/>
    <w:rsid w:val="007D1A8A"/>
    <w:rsid w:val="007D3A8C"/>
    <w:rsid w:val="007D6435"/>
    <w:rsid w:val="007E0EB9"/>
    <w:rsid w:val="007E4C1B"/>
    <w:rsid w:val="007E6548"/>
    <w:rsid w:val="007F45A7"/>
    <w:rsid w:val="007F7438"/>
    <w:rsid w:val="008035D9"/>
    <w:rsid w:val="00804341"/>
    <w:rsid w:val="0081515C"/>
    <w:rsid w:val="008211CD"/>
    <w:rsid w:val="008227DA"/>
    <w:rsid w:val="00832F97"/>
    <w:rsid w:val="008520D6"/>
    <w:rsid w:val="00855754"/>
    <w:rsid w:val="0085602C"/>
    <w:rsid w:val="0086183F"/>
    <w:rsid w:val="008646FD"/>
    <w:rsid w:val="00870E42"/>
    <w:rsid w:val="008723B9"/>
    <w:rsid w:val="008733A5"/>
    <w:rsid w:val="00876209"/>
    <w:rsid w:val="00877FB9"/>
    <w:rsid w:val="00883901"/>
    <w:rsid w:val="00884641"/>
    <w:rsid w:val="00887A52"/>
    <w:rsid w:val="00891195"/>
    <w:rsid w:val="00895DB5"/>
    <w:rsid w:val="008967A5"/>
    <w:rsid w:val="008A51EE"/>
    <w:rsid w:val="008A7BF5"/>
    <w:rsid w:val="008B0670"/>
    <w:rsid w:val="008B118F"/>
    <w:rsid w:val="008B1413"/>
    <w:rsid w:val="008B3D1D"/>
    <w:rsid w:val="008B6D44"/>
    <w:rsid w:val="008B7876"/>
    <w:rsid w:val="008B7B80"/>
    <w:rsid w:val="008C1528"/>
    <w:rsid w:val="008D3A45"/>
    <w:rsid w:val="008D6F94"/>
    <w:rsid w:val="008E2B9A"/>
    <w:rsid w:val="008E45E7"/>
    <w:rsid w:val="008E548B"/>
    <w:rsid w:val="008E7ABA"/>
    <w:rsid w:val="008F2293"/>
    <w:rsid w:val="008F6A6B"/>
    <w:rsid w:val="008F708F"/>
    <w:rsid w:val="00922476"/>
    <w:rsid w:val="009374AD"/>
    <w:rsid w:val="00952FF3"/>
    <w:rsid w:val="00956968"/>
    <w:rsid w:val="00967195"/>
    <w:rsid w:val="00975C2C"/>
    <w:rsid w:val="00984E8A"/>
    <w:rsid w:val="009863BD"/>
    <w:rsid w:val="00992351"/>
    <w:rsid w:val="00993B5B"/>
    <w:rsid w:val="00995ABD"/>
    <w:rsid w:val="009966BF"/>
    <w:rsid w:val="009968C8"/>
    <w:rsid w:val="00996E07"/>
    <w:rsid w:val="009A00EA"/>
    <w:rsid w:val="009A1B81"/>
    <w:rsid w:val="009A1D8E"/>
    <w:rsid w:val="009A2DD3"/>
    <w:rsid w:val="009B06D9"/>
    <w:rsid w:val="009D2638"/>
    <w:rsid w:val="009D46D2"/>
    <w:rsid w:val="009D4B72"/>
    <w:rsid w:val="009D6605"/>
    <w:rsid w:val="009D7CAA"/>
    <w:rsid w:val="009E1426"/>
    <w:rsid w:val="009E4D29"/>
    <w:rsid w:val="009E5AD8"/>
    <w:rsid w:val="009E624F"/>
    <w:rsid w:val="009F338F"/>
    <w:rsid w:val="009F5A56"/>
    <w:rsid w:val="00A013F9"/>
    <w:rsid w:val="00A01740"/>
    <w:rsid w:val="00A04576"/>
    <w:rsid w:val="00A0683C"/>
    <w:rsid w:val="00A107DD"/>
    <w:rsid w:val="00A13B98"/>
    <w:rsid w:val="00A17461"/>
    <w:rsid w:val="00A21F17"/>
    <w:rsid w:val="00A25071"/>
    <w:rsid w:val="00A31ADC"/>
    <w:rsid w:val="00A3528A"/>
    <w:rsid w:val="00A46B07"/>
    <w:rsid w:val="00A5401C"/>
    <w:rsid w:val="00A70E91"/>
    <w:rsid w:val="00A733D1"/>
    <w:rsid w:val="00A76839"/>
    <w:rsid w:val="00A76A31"/>
    <w:rsid w:val="00A779BF"/>
    <w:rsid w:val="00A83CF1"/>
    <w:rsid w:val="00A85DA9"/>
    <w:rsid w:val="00A86D70"/>
    <w:rsid w:val="00A873A8"/>
    <w:rsid w:val="00A87B4B"/>
    <w:rsid w:val="00A87F2F"/>
    <w:rsid w:val="00A94035"/>
    <w:rsid w:val="00A97762"/>
    <w:rsid w:val="00A97B1F"/>
    <w:rsid w:val="00AA13B5"/>
    <w:rsid w:val="00AA1815"/>
    <w:rsid w:val="00AA1DCD"/>
    <w:rsid w:val="00AA420F"/>
    <w:rsid w:val="00AA5065"/>
    <w:rsid w:val="00AB229D"/>
    <w:rsid w:val="00AB2F4E"/>
    <w:rsid w:val="00AB38D4"/>
    <w:rsid w:val="00AB7C66"/>
    <w:rsid w:val="00AC4892"/>
    <w:rsid w:val="00AC5349"/>
    <w:rsid w:val="00AC55DA"/>
    <w:rsid w:val="00AD2061"/>
    <w:rsid w:val="00AD3ADC"/>
    <w:rsid w:val="00AD4DB4"/>
    <w:rsid w:val="00AE7CFC"/>
    <w:rsid w:val="00AF3646"/>
    <w:rsid w:val="00AF6C87"/>
    <w:rsid w:val="00AF7AD1"/>
    <w:rsid w:val="00B022F5"/>
    <w:rsid w:val="00B02B3D"/>
    <w:rsid w:val="00B06DFF"/>
    <w:rsid w:val="00B12911"/>
    <w:rsid w:val="00B25BAD"/>
    <w:rsid w:val="00B32BF1"/>
    <w:rsid w:val="00B347F0"/>
    <w:rsid w:val="00B43496"/>
    <w:rsid w:val="00B438E7"/>
    <w:rsid w:val="00B46399"/>
    <w:rsid w:val="00B502D3"/>
    <w:rsid w:val="00B52F07"/>
    <w:rsid w:val="00B60487"/>
    <w:rsid w:val="00B61288"/>
    <w:rsid w:val="00B6615F"/>
    <w:rsid w:val="00B663D4"/>
    <w:rsid w:val="00B73E13"/>
    <w:rsid w:val="00B845A8"/>
    <w:rsid w:val="00B85639"/>
    <w:rsid w:val="00B87C06"/>
    <w:rsid w:val="00B95C3A"/>
    <w:rsid w:val="00BA59B2"/>
    <w:rsid w:val="00BB1B37"/>
    <w:rsid w:val="00BB4705"/>
    <w:rsid w:val="00BB4965"/>
    <w:rsid w:val="00BB6966"/>
    <w:rsid w:val="00BD1AE1"/>
    <w:rsid w:val="00BD4334"/>
    <w:rsid w:val="00BE0FBC"/>
    <w:rsid w:val="00BF04E9"/>
    <w:rsid w:val="00BF0B95"/>
    <w:rsid w:val="00BF46BF"/>
    <w:rsid w:val="00BF574F"/>
    <w:rsid w:val="00BF6161"/>
    <w:rsid w:val="00C01877"/>
    <w:rsid w:val="00C03073"/>
    <w:rsid w:val="00C03DA1"/>
    <w:rsid w:val="00C06A10"/>
    <w:rsid w:val="00C270B9"/>
    <w:rsid w:val="00C30FC8"/>
    <w:rsid w:val="00C311AF"/>
    <w:rsid w:val="00C34183"/>
    <w:rsid w:val="00C435B4"/>
    <w:rsid w:val="00C5093E"/>
    <w:rsid w:val="00C50FD4"/>
    <w:rsid w:val="00C51B2C"/>
    <w:rsid w:val="00C5664F"/>
    <w:rsid w:val="00C64F18"/>
    <w:rsid w:val="00C65FB8"/>
    <w:rsid w:val="00C70D21"/>
    <w:rsid w:val="00C77EC0"/>
    <w:rsid w:val="00C80512"/>
    <w:rsid w:val="00C8591A"/>
    <w:rsid w:val="00C9099E"/>
    <w:rsid w:val="00C91421"/>
    <w:rsid w:val="00C92234"/>
    <w:rsid w:val="00C93753"/>
    <w:rsid w:val="00C95DB5"/>
    <w:rsid w:val="00CA0B68"/>
    <w:rsid w:val="00CA7333"/>
    <w:rsid w:val="00CA7F50"/>
    <w:rsid w:val="00CC1B3F"/>
    <w:rsid w:val="00CD3813"/>
    <w:rsid w:val="00CD6E08"/>
    <w:rsid w:val="00CE1BBC"/>
    <w:rsid w:val="00CE3C00"/>
    <w:rsid w:val="00CE5AB6"/>
    <w:rsid w:val="00CE5CD0"/>
    <w:rsid w:val="00CF14AC"/>
    <w:rsid w:val="00CF48F1"/>
    <w:rsid w:val="00D03928"/>
    <w:rsid w:val="00D0404D"/>
    <w:rsid w:val="00D066BD"/>
    <w:rsid w:val="00D124A8"/>
    <w:rsid w:val="00D130A8"/>
    <w:rsid w:val="00D131F7"/>
    <w:rsid w:val="00D20B7D"/>
    <w:rsid w:val="00D230DD"/>
    <w:rsid w:val="00D242FC"/>
    <w:rsid w:val="00D303E3"/>
    <w:rsid w:val="00D3359E"/>
    <w:rsid w:val="00D4027A"/>
    <w:rsid w:val="00D41150"/>
    <w:rsid w:val="00D41D4A"/>
    <w:rsid w:val="00D42D19"/>
    <w:rsid w:val="00D4418F"/>
    <w:rsid w:val="00D442B4"/>
    <w:rsid w:val="00D47B51"/>
    <w:rsid w:val="00D6076B"/>
    <w:rsid w:val="00D637C8"/>
    <w:rsid w:val="00D66F07"/>
    <w:rsid w:val="00D67401"/>
    <w:rsid w:val="00D70B32"/>
    <w:rsid w:val="00D74C99"/>
    <w:rsid w:val="00D7712C"/>
    <w:rsid w:val="00D77B48"/>
    <w:rsid w:val="00D807F6"/>
    <w:rsid w:val="00D91F95"/>
    <w:rsid w:val="00DA4DF4"/>
    <w:rsid w:val="00DB1C91"/>
    <w:rsid w:val="00DB7303"/>
    <w:rsid w:val="00DC0AEA"/>
    <w:rsid w:val="00DC1C24"/>
    <w:rsid w:val="00DC3B9B"/>
    <w:rsid w:val="00DC44A5"/>
    <w:rsid w:val="00DC4C4A"/>
    <w:rsid w:val="00DC71D0"/>
    <w:rsid w:val="00DD7151"/>
    <w:rsid w:val="00DE7766"/>
    <w:rsid w:val="00DE79D4"/>
    <w:rsid w:val="00DF014B"/>
    <w:rsid w:val="00E100A1"/>
    <w:rsid w:val="00E12497"/>
    <w:rsid w:val="00E14AE2"/>
    <w:rsid w:val="00E27E2F"/>
    <w:rsid w:val="00E3087C"/>
    <w:rsid w:val="00E308B5"/>
    <w:rsid w:val="00E30A09"/>
    <w:rsid w:val="00E31FD7"/>
    <w:rsid w:val="00E33059"/>
    <w:rsid w:val="00E42832"/>
    <w:rsid w:val="00E47317"/>
    <w:rsid w:val="00E575A0"/>
    <w:rsid w:val="00E6013F"/>
    <w:rsid w:val="00E61EFE"/>
    <w:rsid w:val="00E6355F"/>
    <w:rsid w:val="00E72E6F"/>
    <w:rsid w:val="00E80DEF"/>
    <w:rsid w:val="00E834F3"/>
    <w:rsid w:val="00E847C1"/>
    <w:rsid w:val="00EB167D"/>
    <w:rsid w:val="00EB78C8"/>
    <w:rsid w:val="00EC0B4A"/>
    <w:rsid w:val="00EC199A"/>
    <w:rsid w:val="00EC1B28"/>
    <w:rsid w:val="00EC6603"/>
    <w:rsid w:val="00ED26E6"/>
    <w:rsid w:val="00ED6C48"/>
    <w:rsid w:val="00EE0F1F"/>
    <w:rsid w:val="00EE43E3"/>
    <w:rsid w:val="00EE5D66"/>
    <w:rsid w:val="00EF74F3"/>
    <w:rsid w:val="00EF7C64"/>
    <w:rsid w:val="00F05D5B"/>
    <w:rsid w:val="00F07F83"/>
    <w:rsid w:val="00F31929"/>
    <w:rsid w:val="00F35A20"/>
    <w:rsid w:val="00F37490"/>
    <w:rsid w:val="00F43510"/>
    <w:rsid w:val="00F44841"/>
    <w:rsid w:val="00F46A1B"/>
    <w:rsid w:val="00F477D1"/>
    <w:rsid w:val="00F52298"/>
    <w:rsid w:val="00F53DF0"/>
    <w:rsid w:val="00F5507B"/>
    <w:rsid w:val="00F63D59"/>
    <w:rsid w:val="00F743B3"/>
    <w:rsid w:val="00F75278"/>
    <w:rsid w:val="00F75E2B"/>
    <w:rsid w:val="00F772BC"/>
    <w:rsid w:val="00F80EC3"/>
    <w:rsid w:val="00F82A11"/>
    <w:rsid w:val="00F85A66"/>
    <w:rsid w:val="00F85F34"/>
    <w:rsid w:val="00F903A1"/>
    <w:rsid w:val="00F92FA5"/>
    <w:rsid w:val="00F93D06"/>
    <w:rsid w:val="00F9427C"/>
    <w:rsid w:val="00F94412"/>
    <w:rsid w:val="00F97482"/>
    <w:rsid w:val="00F9797B"/>
    <w:rsid w:val="00FB197C"/>
    <w:rsid w:val="00FB50C5"/>
    <w:rsid w:val="00FB623C"/>
    <w:rsid w:val="00FB7CE7"/>
    <w:rsid w:val="00FC4706"/>
    <w:rsid w:val="00FD3619"/>
    <w:rsid w:val="00FE3BF6"/>
    <w:rsid w:val="00FE5E05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481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6798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67981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667981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667981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667981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6798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67981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667981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667981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667981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4814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779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prosinca 2016.</izvorni_sadrzaj>
    <derivirana_varijabla naziv="DomainObject.DatumDonosenjaOdluke_1">9.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119</izvorni_sadrzaj>
    <derivirana_varijabla naziv="DomainObject.Predmet.Broj_1">119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siječnja 2016.</izvorni_sadrzaj>
    <derivirana_varijabla naziv="DomainObject.Predmet.DatumOsnivanja_1">12.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St-119/2016</izvorni_sadrzaj>
    <derivirana_varijabla naziv="DomainObject.Predmet.OznakaBroj_1">St-119/2016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 444. st. 1. sz</izvorni_sadrzaj>
    <derivirana_varijabla naziv="DomainObject.Predmet.PrimjedbaSuca_1">Čl. 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KORALJ d.o.o. za ugostiteljstvo i trgovinu "u likvidaciji"</izvorni_sadrzaj>
    <derivirana_varijabla naziv="DomainObject.Predmet.ProtustrankaFormated_1">  KORALJ d.o.o. za ugostiteljstvo i trgovinu "u likvidaciji"</derivirana_varijabla>
  </DomainObject.Predmet.ProtustrankaFormated>
  <DomainObject.Predmet.ProtustrankaFormatedOIB>
    <izvorni_sadrzaj>  KORALJ d.o.o. za ugostiteljstvo i trgovinu "u likvidaciji", OIB 02514793029</izvorni_sadrzaj>
    <derivirana_varijabla naziv="DomainObject.Predmet.ProtustrankaFormatedOIB_1">  KORALJ d.o.o. za ugostiteljstvo i trgovinu "u likvidaciji", OIB 02514793029</derivirana_varijabla>
  </DomainObject.Predmet.ProtustrankaFormatedOIB>
  <DomainObject.Predmet.ProtustrankaFormatedWithAdress>
    <izvorni_sadrzaj> KORALJ d.o.o. za ugostiteljstvo i trgovinu "u likvidaciji", Trumbićeva Obala 18, 21000 Split</izvorni_sadrzaj>
    <derivirana_varijabla naziv="DomainObject.Predmet.ProtustrankaFormatedWithAdress_1"> KORALJ d.o.o. za ugostiteljstvo i trgovinu "u likvidaciji", Trumbićeva Obala 18, 21000 Split</derivirana_varijabla>
  </DomainObject.Predmet.ProtustrankaFormatedWithAdress>
  <DomainObject.Predmet.ProtustrankaFormatedWithAdressOIB>
    <izvorni_sadrzaj> KORALJ d.o.o. za ugostiteljstvo i trgovinu "u likvidaciji", OIB 02514793029, Trumbićeva Obala 18, 21000 Split</izvorni_sadrzaj>
    <derivirana_varijabla naziv="DomainObject.Predmet.ProtustrankaFormatedWithAdressOIB_1"> KORALJ d.o.o. za ugostiteljstvo i trgovinu "u likvidaciji", OIB 02514793029, Trumbićeva Obala 18, 21000 Split</derivirana_varijabla>
  </DomainObject.Predmet.ProtustrankaFormatedWithAdressOIB>
  <DomainObject.Predmet.ProtustrankaWithAdress>
    <izvorni_sadrzaj>KORALJ d.o.o. za ugostiteljstvo i trgovinu "u likvidaciji" Trumbićeva Obala 18, 21000 Split</izvorni_sadrzaj>
    <derivirana_varijabla naziv="DomainObject.Predmet.ProtustrankaWithAdress_1">KORALJ d.o.o. za ugostiteljstvo i trgovinu "u likvidaciji" Trumbićeva Obala 18, 21000 Split</derivirana_varijabla>
  </DomainObject.Predmet.ProtustrankaWithAdress>
  <DomainObject.Predmet.ProtustrankaWithAdressOIB>
    <izvorni_sadrzaj>KORALJ d.o.o. za ugostiteljstvo i trgovinu "u likvidaciji", OIB 02514793029, Trumbićeva Obala 18, 21000 Split</izvorni_sadrzaj>
    <derivirana_varijabla naziv="DomainObject.Predmet.ProtustrankaWithAdressOIB_1">KORALJ d.o.o. za ugostiteljstvo i trgovinu "u likvidaciji", OIB 02514793029, Trumbićeva Obala 18, 21000 Split</derivirana_varijabla>
  </DomainObject.Predmet.ProtustrankaWithAdressOIB>
  <DomainObject.Predmet.ProtustrankaNazivFormated>
    <izvorni_sadrzaj>KORALJ d.o.o. za ugostiteljstvo i trgovinu "u likvidaciji"</izvorni_sadrzaj>
    <derivirana_varijabla naziv="DomainObject.Predmet.ProtustrankaNazivFormated_1">KORALJ d.o.o. za ugostiteljstvo i trgovinu "u likvidaciji"</derivirana_varijabla>
  </DomainObject.Predmet.ProtustrankaNazivFormated>
  <DomainObject.Predmet.ProtustrankaNazivFormatedOIB>
    <izvorni_sadrzaj>KORALJ d.o.o. za ugostiteljstvo i trgovinu "u likvidaciji", OIB 02514793029</izvorni_sadrzaj>
    <derivirana_varijabla naziv="DomainObject.Predmet.ProtustrankaNazivFormatedOIB_1">KORALJ d.o.o. za ugostiteljstvo i trgovinu "u likvidaciji", OIB 02514793029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20789.69</izvorni_sadrzaj>
    <derivirana_varijabla naziv="DomainObject.Predmet.TrenutnaVrijednost_1">20789.69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KORALJ d.o.o. za ugostiteljstvo i trgovinu "u likvidaciji"</item>
    </izvorni_sadrzaj>
    <derivirana_varijabla naziv="DomainObject.Predmet.ProtuStrankaListFormated_1">
      <item>KORALJ d.o.o. za ugostiteljstvo i trgovinu "u likvidaciji"</item>
    </derivirana_varijabla>
  </DomainObject.Predmet.ProtuStrankaListFormated>
  <DomainObject.Predmet.ProtuStrankaListFormatedOIB>
    <izvorni_sadrzaj>
      <item>KORALJ d.o.o. za ugostiteljstvo i trgovinu "u likvidaciji", OIB 02514793029</item>
    </izvorni_sadrzaj>
    <derivirana_varijabla naziv="DomainObject.Predmet.ProtuStrankaListFormatedOIB_1">
      <item>KORALJ d.o.o. za ugostiteljstvo i trgovinu "u likvidaciji", OIB 02514793029</item>
    </derivirana_varijabla>
  </DomainObject.Predmet.ProtuStrankaListFormatedOIB>
  <DomainObject.Predmet.ProtuStrankaListFormatedWithAdress>
    <izvorni_sadrzaj>
      <item>KORALJ d.o.o. za ugostiteljstvo i trgovinu "u likvidaciji", Trumbićeva Obala 18, 21000 Split</item>
    </izvorni_sadrzaj>
    <derivirana_varijabla naziv="DomainObject.Predmet.ProtuStrankaListFormatedWithAdress_1">
      <item>KORALJ d.o.o. za ugostiteljstvo i trgovinu "u likvidaciji", Trumbićeva Obala 18, 21000 Split</item>
    </derivirana_varijabla>
  </DomainObject.Predmet.ProtuStrankaListFormatedWithAdress>
  <DomainObject.Predmet.ProtuStrankaListFormatedWithAdressOIB>
    <izvorni_sadrzaj>
      <item>KORALJ d.o.o. za ugostiteljstvo i trgovinu "u likvidaciji", OIB 02514793029, Trumbićeva Obala 18, 21000 Split</item>
    </izvorni_sadrzaj>
    <derivirana_varijabla naziv="DomainObject.Predmet.ProtuStrankaListFormatedWithAdressOIB_1">
      <item>KORALJ d.o.o. za ugostiteljstvo i trgovinu "u likvidaciji", OIB 02514793029, Trumbićeva Obala 18, 21000 Split</item>
    </derivirana_varijabla>
  </DomainObject.Predmet.ProtuStrankaListFormatedWithAdressOIB>
  <DomainObject.Predmet.ProtuStrankaListNazivFormated>
    <izvorni_sadrzaj>
      <item>KORALJ d.o.o. za ugostiteljstvo i trgovinu "u likvidaciji"</item>
    </izvorni_sadrzaj>
    <derivirana_varijabla naziv="DomainObject.Predmet.ProtuStrankaListNazivFormated_1">
      <item>KORALJ d.o.o. za ugostiteljstvo i trgovinu "u likvidaciji"</item>
    </derivirana_varijabla>
  </DomainObject.Predmet.ProtuStrankaListNazivFormated>
  <DomainObject.Predmet.ProtuStrankaListNazivFormatedOIB>
    <izvorni_sadrzaj>
      <item>KORALJ d.o.o. za ugostiteljstvo i trgovinu "u likvidaciji", OIB 02514793029</item>
    </izvorni_sadrzaj>
    <derivirana_varijabla naziv="DomainObject.Predmet.ProtuStrankaListNazivFormatedOIB_1">
      <item>KORALJ d.o.o. za ugostiteljstvo i trgovinu "u likvidaciji", OIB 02514793029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prosinca 2016.</izvorni_sadrzaj>
    <derivirana_varijabla naziv="DomainObject.Datum_1">9.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KORALJ d.o.o. za ugostiteljstvo i trgovinu "u likvidaciji"</izvorni_sadrzaj>
    <derivirana_varijabla naziv="DomainObject.Predmet.ProtustrankaIDrugi_1">KORALJ d.o.o. za ugostiteljstvo i trgovinu "u likvidaciji"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KORALJ d.o.o. za ugostiteljstvo i trgovinu "u likvidaciji", OIB 02514793029, Trumbićeva Obala 18, 21000 Split</izvorni_sadrzaj>
    <derivirana_varijabla naziv="DomainObject.Predmet.ProtustrankaIDrugiAdressOIB_1">KORALJ d.o.o. za ugostiteljstvo i trgovinu "u likvidaciji", OIB 02514793029, Trumbićeva Obala 18,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KORALJ d.o.o. za ugostiteljstvo i trgovinu "u likvidaciji"</item>
      <item>FINANCIJSKA AGENCIJA, RC SPLIT</item>
    </izvorni_sadrzaj>
    <derivirana_varijabla naziv="DomainObject.Predmet.SudioniciListNaziv_1">
      <item>KORALJ d.o.o. za ugostiteljstvo i trgovinu "u likvidaciji"</item>
      <item>FINANCIJSKA AGENCIJA, RC SPLIT</item>
    </derivirana_varijabla>
  </DomainObject.Predmet.SudioniciListNaziv>
  <DomainObject.Predmet.SudioniciListAdressOIB>
    <izvorni_sadrzaj>
      <item>KORALJ d.o.o. za ugostiteljstvo i trgovinu "u likvidaciji", OIB 02514793029, Trumbićeva Obala 18,21000 Split</item>
      <item>FINANCIJSKA AGENCIJA, RC SPLIT, OIB 85821130368, Mažuranićevo šetalište 24 b,21000 Split</item>
    </izvorni_sadrzaj>
    <derivirana_varijabla naziv="DomainObject.Predmet.SudioniciListAdressOIB_1">
      <item>KORALJ d.o.o. za ugostiteljstvo i trgovinu "u likvidaciji", OIB 02514793029, Trumbićeva Obala 18,21000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02514793029</item>
      <item>, OIB 85821130368</item>
    </izvorni_sadrzaj>
    <derivirana_varijabla naziv="DomainObject.Predmet.SudioniciListNazivOIB_1">
      <item>, OIB 02514793029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4142772-D552-4FB9-B05D-CDAEB7612E6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801</properties:Words>
  <properties:Characters>4338</properties:Characters>
  <properties:Lines>112</properties:Lines>
  <properties:Paragraphs>35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2016-12-06T11:09:00Z</dcterms:created>
  <dc:creator>wsadmin</dc:creator>
  <cp:lastModifiedBy>Goran Radanović</cp:lastModifiedBy>
  <cp:lastPrinted>2016-12-09T11:09:00Z</cp:lastPrinted>
  <dcterms:modified xmlns:xsi="http://www.w3.org/2001/XMLSchema-instance" xsi:type="dcterms:W3CDTF">2016-12-09T11:13:00Z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