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43cc" w14:paraId="56243cc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0860ED">
        <w:rPr>
          <w:szCs w:val="24"/>
          <w:lang w:val="pl-PL"/>
        </w:rPr>
        <w:t>5. prosinca</w:t>
      </w:r>
      <w:r w:rsidR="00D62657">
        <w:rPr>
          <w:szCs w:val="24"/>
          <w:lang w:val="pl-PL"/>
        </w:rPr>
        <w:t xml:space="preserve"> 2016.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Vrijednost nekretnine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91310F">
        <w:rPr>
          <w:szCs w:val="24"/>
        </w:rPr>
        <w:t>1.</w:t>
      </w:r>
      <w:r w:rsidR="000860ED">
        <w:rPr>
          <w:szCs w:val="24"/>
        </w:rPr>
        <w:t>323</w:t>
      </w:r>
      <w:r w:rsidR="0091310F">
        <w:rPr>
          <w:szCs w:val="24"/>
        </w:rPr>
        <w:t>.000,00</w:t>
      </w:r>
      <w:r w:rsidR="00176370">
        <w:rPr>
          <w:szCs w:val="24"/>
        </w:rPr>
        <w:t xml:space="preserve">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0860ED">
        <w:rPr>
          <w:szCs w:val="24"/>
          <w:lang w:val="hr-HR"/>
        </w:rPr>
        <w:t>devetom</w:t>
      </w:r>
      <w:r w:rsidRPr="00AA0E3D">
        <w:rPr>
          <w:szCs w:val="24"/>
          <w:lang w:val="hr-HR"/>
        </w:rPr>
        <w:t xml:space="preserve"> usmenom javnom dražbom koja će se održati </w:t>
      </w:r>
      <w:r w:rsidR="000860ED">
        <w:rPr>
          <w:szCs w:val="24"/>
          <w:lang w:val="hr-HR"/>
        </w:rPr>
        <w:t>16. veljače 2017</w:t>
      </w:r>
      <w:r w:rsidRPr="00AA0E3D">
        <w:rPr>
          <w:szCs w:val="24"/>
          <w:lang w:val="hr-HR"/>
        </w:rPr>
        <w:t xml:space="preserve">. u </w:t>
      </w:r>
      <w:r w:rsidR="000860ED">
        <w:rPr>
          <w:szCs w:val="24"/>
          <w:lang w:val="hr-HR"/>
        </w:rPr>
        <w:t>11,15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 od 22. svibnja 2015., a na prijedlog stečajnog upravitelja, određena je prodaja gore navedene nekretnine stečajnog dužnika u ovom stečajnom postupku</w:t>
      </w:r>
    </w:p>
    <w:p w:rsidRDefault="00E73802" w:rsidP="006C3FEC" w:rsidR="00176370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6C3FEC">
        <w:rPr>
          <w:szCs w:val="24"/>
          <w:lang w:val="hr-HR"/>
        </w:rPr>
        <w:t xml:space="preserve">Na ročištu za </w:t>
      </w:r>
      <w:r w:rsidR="000860ED">
        <w:rPr>
          <w:szCs w:val="24"/>
          <w:lang w:val="hr-HR"/>
        </w:rPr>
        <w:t xml:space="preserve">osmu </w:t>
      </w:r>
      <w:r w:rsidR="006C3FEC">
        <w:rPr>
          <w:szCs w:val="24"/>
          <w:lang w:val="hr-HR"/>
        </w:rPr>
        <w:t xml:space="preserve">usmenu javnu dražbu nije bilo zainteresiranih kupaca. Stoga je određena nova dražba pod istim uvjetima i </w:t>
      </w:r>
      <w:r w:rsidR="009850EE">
        <w:rPr>
          <w:szCs w:val="24"/>
          <w:lang w:val="hr-HR"/>
        </w:rPr>
        <w:t>istoj</w:t>
      </w:r>
      <w:r w:rsidR="0091310F">
        <w:rPr>
          <w:szCs w:val="24"/>
          <w:lang w:val="hr-HR"/>
        </w:rPr>
        <w:t xml:space="preserve"> </w:t>
      </w:r>
      <w:r w:rsidR="006C3FEC">
        <w:rPr>
          <w:szCs w:val="24"/>
          <w:lang w:val="hr-HR"/>
        </w:rPr>
        <w:t>početnoj cijeni.</w:t>
      </w:r>
    </w:p>
    <w:p w:rsidRDefault="006C3FEC" w:rsidP="00E73802" w:rsidR="00E73802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E73802" w:rsidRPr="00AA0E3D">
        <w:rPr>
          <w:szCs w:val="24"/>
          <w:lang w:val="hr-HR"/>
        </w:rPr>
        <w:t xml:space="preserve">emeljem odredbe čl. </w:t>
      </w:r>
      <w:r w:rsidR="00E73802"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="00E73802"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0860ED">
        <w:rPr>
          <w:szCs w:val="24"/>
          <w:lang w:val="hr-HR"/>
        </w:rPr>
        <w:t>5. prosinac</w:t>
      </w:r>
      <w:r w:rsidR="00E67E7D">
        <w:rPr>
          <w:szCs w:val="24"/>
          <w:lang w:val="hr-HR"/>
        </w:rPr>
        <w:t xml:space="preserve"> 2016.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A87844">
        <w:rPr>
          <w:szCs w:val="24"/>
          <w:lang w:val="hr-HR"/>
        </w:rPr>
        <w:t xml:space="preserve"> v. r. </w:t>
      </w:r>
    </w:p>
    <w:p w:rsidRDefault="007A5F16" w:rsidP="00E73802" w:rsidR="007A5F16">
      <w:pPr>
        <w:rPr>
          <w:szCs w:val="24"/>
          <w:lang w:val="hr-HR"/>
        </w:rPr>
      </w:pPr>
    </w:p>
    <w:p w:rsidRDefault="00A87844" w:rsidP="00AB7A2F" w:rsidR="00A8784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87844" w:rsidP="00995CE9" w:rsidR="00A8784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A87844" w:rsidP="00E73802" w:rsidR="00A87844" w:rsidRPr="00E73802"/>
    <w:sectPr w:rsidSect="00F45B86" w:rsidR="00A87844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8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362D1"/>
    <w:rsid w:val="0004696A"/>
    <w:rsid w:val="000568D7"/>
    <w:rsid w:val="000627D0"/>
    <w:rsid w:val="000860ED"/>
    <w:rsid w:val="000D3A85"/>
    <w:rsid w:val="000F6312"/>
    <w:rsid w:val="00101164"/>
    <w:rsid w:val="001144D8"/>
    <w:rsid w:val="00122667"/>
    <w:rsid w:val="001231FB"/>
    <w:rsid w:val="00126323"/>
    <w:rsid w:val="0014190B"/>
    <w:rsid w:val="00170F7C"/>
    <w:rsid w:val="001721B2"/>
    <w:rsid w:val="00172E79"/>
    <w:rsid w:val="00176370"/>
    <w:rsid w:val="001C559D"/>
    <w:rsid w:val="001D0385"/>
    <w:rsid w:val="001D346A"/>
    <w:rsid w:val="001D790B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17DC8"/>
    <w:rsid w:val="0032021E"/>
    <w:rsid w:val="003309D5"/>
    <w:rsid w:val="00332E8C"/>
    <w:rsid w:val="0033436D"/>
    <w:rsid w:val="003438AE"/>
    <w:rsid w:val="003657A1"/>
    <w:rsid w:val="003A141B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6188"/>
    <w:rsid w:val="00674AA1"/>
    <w:rsid w:val="006A4696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5D5B"/>
    <w:rsid w:val="0085797B"/>
    <w:rsid w:val="0086360C"/>
    <w:rsid w:val="00870178"/>
    <w:rsid w:val="00873395"/>
    <w:rsid w:val="0089342A"/>
    <w:rsid w:val="008E4135"/>
    <w:rsid w:val="00910E5A"/>
    <w:rsid w:val="0091310F"/>
    <w:rsid w:val="009222A2"/>
    <w:rsid w:val="00954C6A"/>
    <w:rsid w:val="00957C9C"/>
    <w:rsid w:val="00966A94"/>
    <w:rsid w:val="00981322"/>
    <w:rsid w:val="009850EE"/>
    <w:rsid w:val="00995637"/>
    <w:rsid w:val="009966AE"/>
    <w:rsid w:val="009B5E1D"/>
    <w:rsid w:val="009D6464"/>
    <w:rsid w:val="009E619A"/>
    <w:rsid w:val="00A34666"/>
    <w:rsid w:val="00A52FF3"/>
    <w:rsid w:val="00A72E42"/>
    <w:rsid w:val="00A87844"/>
    <w:rsid w:val="00A92801"/>
    <w:rsid w:val="00AA5045"/>
    <w:rsid w:val="00AD09A2"/>
    <w:rsid w:val="00AD12D4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3651B"/>
    <w:rsid w:val="00D56156"/>
    <w:rsid w:val="00D62657"/>
    <w:rsid w:val="00D86545"/>
    <w:rsid w:val="00DB7025"/>
    <w:rsid w:val="00DD36E7"/>
    <w:rsid w:val="00DD6B2E"/>
    <w:rsid w:val="00DE3FF6"/>
    <w:rsid w:val="00DE5CE3"/>
    <w:rsid w:val="00E1799B"/>
    <w:rsid w:val="00E31765"/>
    <w:rsid w:val="00E319F1"/>
    <w:rsid w:val="00E33A32"/>
    <w:rsid w:val="00E47E63"/>
    <w:rsid w:val="00E66F59"/>
    <w:rsid w:val="00E67E7D"/>
    <w:rsid w:val="00E73802"/>
    <w:rsid w:val="00E97F38"/>
    <w:rsid w:val="00EA4460"/>
    <w:rsid w:val="00EA5EB7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87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8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84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8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8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87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8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84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8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8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2739</properties:Characters>
  <properties:Lines>65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2016-12-05T09:55:00Z</dcterms:created>
  <dc:creator>ksvajger</dc:creator>
  <cp:lastModifiedBy>Kristina Švajger</cp:lastModifiedBy>
  <cp:lastPrinted>2016-12-05T09:59:00Z</cp:lastPrinted>
  <dcterms:modified xmlns:xsi="http://www.w3.org/2001/XMLSchema-instance" xsi:type="dcterms:W3CDTF">2016-12-05T09:59:00Z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