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d8dd" w14:paraId="c2dd8dd" w:rsidRDefault="00972EBD" w:rsidP="00972EBD" w:rsidR="00972EB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EBD" w:rsidP="00972EBD" w:rsidR="00972EB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72EBD" w:rsidP="00972EBD" w:rsidR="00972E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72EBD" w:rsidP="00972EBD" w:rsidR="00972EB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72EBD" w:rsidP="00972EBD" w:rsidR="00972EB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72EBD" w:rsidP="00972EBD" w:rsidR="00972EB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72EBD" w:rsidP="00972EBD" w:rsidR="00972EBD" w:rsidRPr="005D578C">
      <w:pPr>
        <w:jc w:val="center"/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F553A9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3249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Frančeskija 52/i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03871047745, MBS 040045525, </w:t>
      </w:r>
      <w:r w:rsidR="00F553A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AB096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Frančeskija 52/i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03871047745, MBS 040045525,</w:t>
      </w:r>
      <w:r w:rsidRPr="005D578C">
        <w:rPr>
          <w:rFonts w:cs="Times New Roman" w:eastAsia="Times New Roman"/>
          <w:szCs w:val="24"/>
        </w:rPr>
        <w:t xml:space="preserve"> s danom </w:t>
      </w:r>
      <w:r w:rsidR="00F553A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AB096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AB0966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AB0966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972EBD" w:rsidP="00972EBD" w:rsidR="00972EBD">
      <w:pPr>
        <w:ind w:firstLine="708"/>
        <w:rPr>
          <w:rFonts w:cs="Times New Roman" w:eastAsia="Times New Roman"/>
          <w:szCs w:val="20"/>
        </w:rPr>
      </w:pPr>
    </w:p>
    <w:p w:rsidRDefault="00972EBD" w:rsidP="00972EBD" w:rsidR="00972E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Frančeskija 52/i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03871047745, MBS 040045525.</w:t>
      </w:r>
    </w:p>
    <w:p w:rsidRDefault="00972EBD" w:rsidP="00972EBD" w:rsidR="00972EBD">
      <w:pPr>
        <w:rPr>
          <w:rFonts w:cs="Times New Roman" w:eastAsia="Times New Roman"/>
          <w:szCs w:val="24"/>
        </w:rPr>
      </w:pPr>
    </w:p>
    <w:p w:rsidRDefault="00972EBD" w:rsidP="00972EBD" w:rsidR="00972EB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Frančeskija 52/i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03871047745, MBS 040045525.</w:t>
      </w:r>
    </w:p>
    <w:p w:rsidRDefault="00972EBD" w:rsidP="00972EBD" w:rsidR="00972EBD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72EBD" w:rsidP="00972EBD" w:rsidR="00972EBD">
      <w:pPr>
        <w:ind w:firstLine="708"/>
        <w:rPr>
          <w:rFonts w:cs="Times New Roman" w:eastAsia="Times New Roman"/>
          <w:szCs w:val="24"/>
        </w:rPr>
      </w:pPr>
    </w:p>
    <w:p w:rsidRDefault="00972EBD" w:rsidP="00972EBD" w:rsidR="00972EB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</w:t>
      </w:r>
      <w:r w:rsidR="00AB0966">
        <w:rPr>
          <w:rFonts w:cs="Times New Roman" w:eastAsia="Times New Roman"/>
          <w:szCs w:val="24"/>
        </w:rPr>
        <w:t>312</w:t>
      </w:r>
      <w:r>
        <w:rPr>
          <w:rFonts w:cs="Times New Roman" w:eastAsia="Times New Roman"/>
          <w:szCs w:val="24"/>
        </w:rPr>
        <w:t>/2015-3 od 23. studenog 2015. pokrenuo skraćeni stečajni postupak nad dužnikom 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AB0966">
        <w:rPr>
          <w:rFonts w:cs="Times New Roman" w:eastAsia="Times New Roman"/>
          <w:szCs w:val="24"/>
        </w:rPr>
        <w:t>312</w:t>
      </w:r>
      <w:r>
        <w:rPr>
          <w:rFonts w:cs="Times New Roman" w:eastAsia="Times New Roman"/>
          <w:szCs w:val="24"/>
        </w:rPr>
        <w:t>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72EBD" w:rsidP="00972EBD" w:rsidR="00972EB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AB0966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553A9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AB0966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72EBD" w:rsidP="00972EBD" w:rsidR="00972EBD" w:rsidRPr="005D578C">
      <w:pPr>
        <w:jc w:val="center"/>
        <w:rPr>
          <w:rFonts w:cs="Times New Roman" w:eastAsia="Times New Roman"/>
          <w:szCs w:val="24"/>
        </w:rPr>
      </w:pPr>
    </w:p>
    <w:p w:rsidRDefault="00972EBD" w:rsidP="00F553A9" w:rsidR="00972EB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72EBD" w:rsidP="00F553A9" w:rsidR="00972EB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E30D0">
        <w:rPr>
          <w:rFonts w:cs="Times New Roman" w:eastAsia="Times New Roman"/>
          <w:szCs w:val="24"/>
        </w:rPr>
        <w:t>, v. r.</w:t>
      </w:r>
    </w:p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F553A9" w:rsidP="00972EBD" w:rsidR="00F553A9" w:rsidRPr="005D578C">
      <w:pPr>
        <w:jc w:val="left"/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72EBD" w:rsidP="00972EBD" w:rsidR="00972EB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72EBD" w:rsidP="00972EBD" w:rsidR="00972EBD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rPr>
          <w:rFonts w:cs="Times New Roman" w:eastAsia="Times New Roman"/>
          <w:szCs w:val="24"/>
        </w:rPr>
      </w:pPr>
    </w:p>
    <w:p w:rsidRDefault="00972EBD" w:rsidP="00972EBD" w:rsidR="00972EB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PRŠUTARNA PITIP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Savudrija, Frančeskija 52/i,</w:t>
      </w:r>
    </w:p>
    <w:p w:rsidRDefault="00AB0966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osobe ovlaštene</w:t>
      </w:r>
      <w:r w:rsidR="00F553A9">
        <w:rPr>
          <w:rFonts w:cs="Times New Roman" w:eastAsia="Times New Roman"/>
          <w:szCs w:val="24"/>
        </w:rPr>
        <w:t xml:space="preserve"> za zastupanje dužnika –</w:t>
      </w:r>
      <w:r w:rsidR="00972EBD">
        <w:rPr>
          <w:rFonts w:cs="Times New Roman" w:eastAsia="Times New Roman"/>
          <w:szCs w:val="24"/>
        </w:rPr>
        <w:t xml:space="preserve"> Marino Kocijančić, Savudrija, Bašanija, Istarska 18 i Alberto Cavalera, Staranzano, Via Papa Giovanni XXIII (Italija)</w:t>
      </w:r>
      <w:r w:rsidR="005C234E">
        <w:rPr>
          <w:rFonts w:cs="Times New Roman" w:eastAsia="Times New Roman"/>
          <w:szCs w:val="24"/>
        </w:rPr>
        <w:t>,</w:t>
      </w:r>
    </w:p>
    <w:p w:rsidRDefault="00972EBD" w:rsidP="00AB0966" w:rsidR="00AB096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B0966">
        <w:rPr>
          <w:rFonts w:cs="Times New Roman" w:eastAsia="Times New Roman"/>
          <w:szCs w:val="20"/>
        </w:rPr>
        <w:t>Poreč – Parenzo, Porezno mjesto Umag – Umago, Umag, Novigradska ulica 28,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72EBD" w:rsidP="00972EBD" w:rsidR="00972E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72EBD" w:rsidP="00972EBD" w:rsidR="00972EBD" w:rsidRPr="00EB7ECC"/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972EBD" w:rsidP="00972EBD" w:rsidR="00972EBD"/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972EBD" w:rsidP="00972EBD" w:rsidR="00972EBD">
      <w:pPr>
        <w:jc w:val="left"/>
        <w:rPr>
          <w:rFonts w:cs="Times New Roman" w:eastAsia="Times New Roman"/>
          <w:szCs w:val="24"/>
        </w:rPr>
      </w:pPr>
    </w:p>
    <w:p w:rsidRDefault="00972EBD" w:rsidP="005D313E" w:rsidR="00972EBD">
      <w:pPr>
        <w:jc w:val="left"/>
        <w:rPr>
          <w:rFonts w:cs="Times New Roman" w:eastAsia="Times New Roman"/>
          <w:szCs w:val="24"/>
        </w:rPr>
      </w:pPr>
    </w:p>
    <w:sectPr w:rsidSect="00F553A9" w:rsidR="00972EB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53A9" w:rsidP="005D313E" w:rsidR="00F553A9">
      <w:r>
        <w:separator/>
      </w:r>
    </w:p>
  </w:endnote>
  <w:endnote w:id="0" w:type="continuationSeparator">
    <w:p w:rsidRDefault="00F553A9" w:rsidP="005D313E" w:rsidR="00F5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53A9" w:rsidP="005D313E" w:rsidR="00F553A9">
      <w:r>
        <w:separator/>
      </w:r>
    </w:p>
  </w:footnote>
  <w:footnote w:id="0" w:type="continuationSeparator">
    <w:p w:rsidRDefault="00F553A9" w:rsidP="005D313E" w:rsidR="00F5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3A9" w:rsidP="00F553A9" w:rsidR="00F553A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0F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3A9" w:rsidP="00F553A9" w:rsidR="00F553A9" w:rsidRPr="00A074C3">
    <w:pPr>
      <w:pStyle w:val="Zaglavlje"/>
      <w:jc w:val="right"/>
      <w:rPr>
        <w:szCs w:val="24"/>
      </w:rPr>
    </w:pPr>
    <w:r>
      <w:rPr>
        <w:szCs w:val="24"/>
      </w:rPr>
      <w:t>11 St-312/2015-5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089"/>
    <w:rsid w:val="005C234E"/>
    <w:rsid w:val="005D313E"/>
    <w:rsid w:val="006A144F"/>
    <w:rsid w:val="00972EBD"/>
    <w:rsid w:val="00993089"/>
    <w:rsid w:val="00AB0966"/>
    <w:rsid w:val="00C13AD5"/>
    <w:rsid w:val="00C40F58"/>
    <w:rsid w:val="00DE30D0"/>
    <w:rsid w:val="00F5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31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31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313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1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1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31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F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0F5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0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0F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31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313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313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1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1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31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F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0F5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0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0F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PRŠUTARNA PITIP d.o.o. SAVUDRIJA</izvorni_sadrzaj>
    <derivirana_varijabla naziv="DomainObject.Predmet.ProtustrankaFormated_1">  PRŠUTARNA PITIP d.o.o. SAVUDRIJA</derivirana_varijabla>
  </DomainObject.Predmet.ProtustrankaFormated>
  <DomainObject.Predmet.ProtustrankaFormatedOIB>
    <izvorni_sadrzaj>  PRŠUTARNA PITIP d.o.o. SAVUDRIJA, OIB 03871047745</izvorni_sadrzaj>
    <derivirana_varijabla naziv="DomainObject.Predmet.ProtustrankaFormatedOIB_1">  PRŠUTARNA PITIP d.o.o. SAVUDRIJA, OIB 03871047745</derivirana_varijabla>
  </DomainObject.Predmet.ProtustrankaFormatedOIB>
  <DomainObject.Predmet.ProtustrankaFormatedWithAdress>
    <izvorni_sadrzaj> PRŠUTARNA PITIP d.o.o. SAVUDRIJA, Frančeskija 52/i, 52475 Savudrija</izvorni_sadrzaj>
    <derivirana_varijabla naziv="DomainObject.Predmet.ProtustrankaFormatedWithAdress_1"> PRŠUTARNA PITIP d.o.o. SAVUDRIJA, Frančeskija 52/i, 52475 Savudrija</derivirana_varijabla>
  </DomainObject.Predmet.ProtustrankaFormatedWithAdress>
  <DomainObject.Predmet.ProtustrankaFormatedWithAdressOIB>
    <izvorni_sadrzaj> PRŠUTARNA PITIP d.o.o. SAVUDRIJA, OIB 03871047745, Frančeskija 52/i, 52475 Savudrija</izvorni_sadrzaj>
    <derivirana_varijabla naziv="DomainObject.Predmet.ProtustrankaFormatedWithAdressOIB_1"> PRŠUTARNA PITIP d.o.o. SAVUDRIJA, OIB 03871047745, Frančeskija 52/i, 52475 Savudrija</derivirana_varijabla>
  </DomainObject.Predmet.ProtustrankaFormatedWithAdressOIB>
  <DomainObject.Predmet.ProtustrankaWithAdress>
    <izvorni_sadrzaj>PRŠUTARNA PITIP d.o.o. SAVUDRIJA Frančeskija 52/i, 52475 Savudrija</izvorni_sadrzaj>
    <derivirana_varijabla naziv="DomainObject.Predmet.ProtustrankaWithAdress_1">PRŠUTARNA PITIP d.o.o. SAVUDRIJA Frančeskija 52/i, 52475 Savudrija</derivirana_varijabla>
  </DomainObject.Predmet.ProtustrankaWithAdress>
  <DomainObject.Predmet.ProtustrankaWithAdressOIB>
    <izvorni_sadrzaj>PRŠUTARNA PITIP d.o.o. SAVUDRIJA, OIB 03871047745, Frančeskija 52/i, 52475 Savudrija</izvorni_sadrzaj>
    <derivirana_varijabla naziv="DomainObject.Predmet.ProtustrankaWithAdressOIB_1">PRŠUTARNA PITIP d.o.o. SAVUDRIJA, OIB 03871047745, Frančeskija 52/i, 52475 Savudrija</derivirana_varijabla>
  </DomainObject.Predmet.ProtustrankaWithAdressOIB>
  <DomainObject.Predmet.ProtustrankaNazivFormated>
    <izvorni_sadrzaj>PRŠUTARNA PITIP d.o.o. SAVUDRIJA</izvorni_sadrzaj>
    <derivirana_varijabla naziv="DomainObject.Predmet.ProtustrankaNazivFormated_1">PRŠUTARNA PITIP d.o.o. SAVUDRIJA</derivirana_varijabla>
  </DomainObject.Predmet.ProtustrankaNazivFormated>
  <DomainObject.Predmet.ProtustrankaNazivFormatedOIB>
    <izvorni_sadrzaj>PRŠUTARNA PITIP d.o.o. SAVUDRIJA, OIB 03871047745</izvorni_sadrzaj>
    <derivirana_varijabla naziv="DomainObject.Predmet.ProtustrankaNazivFormatedOIB_1">PRŠUTARNA PITIP d.o.o. SAVUDRIJA, OIB 03871047745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4353677.72</izvorni_sadrzaj>
    <derivirana_varijabla naziv="DomainObject.Predmet.TrenutnaVrijednost_1">4353677.72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PRŠUTARNA PITIP d.o.o. SAVUDRIJA</item>
    </izvorni_sadrzaj>
    <derivirana_varijabla naziv="DomainObject.Predmet.ProtuStrankaListFormated_1">
      <item>PRŠUTARNA PITIP d.o.o. SAVUDRIJA</item>
    </derivirana_varijabla>
  </DomainObject.Predmet.ProtuStrankaListFormated>
  <DomainObject.Predmet.ProtuStrankaListFormatedOIB>
    <izvorni_sadrzaj>
      <item>PRŠUTARNA PITIP d.o.o. SAVUDRIJA, OIB 03871047745</item>
    </izvorni_sadrzaj>
    <derivirana_varijabla naziv="DomainObject.Predmet.ProtuStrankaListFormatedOIB_1">
      <item>PRŠUTARNA PITIP d.o.o. SAVUDRIJA, OIB 03871047745</item>
    </derivirana_varijabla>
  </DomainObject.Predmet.ProtuStrankaListFormatedOIB>
  <DomainObject.Predmet.ProtuStrankaListFormatedWithAdress>
    <izvorni_sadrzaj>
      <item>PRŠUTARNA PITIP d.o.o. SAVUDRIJA, Frančeskija 52/i, 52475 Savudrija</item>
    </izvorni_sadrzaj>
    <derivirana_varijabla naziv="DomainObject.Predmet.ProtuStrankaListFormatedWithAdress_1">
      <item>PRŠUTARNA PITIP d.o.o. SAVUDRIJA, Frančeskija 52/i, 52475 Savudrija</item>
    </derivirana_varijabla>
  </DomainObject.Predmet.ProtuStrankaListFormatedWithAdress>
  <DomainObject.Predmet.ProtuStrankaListFormatedWithAdressOIB>
    <izvorni_sadrzaj>
      <item>PRŠUTARNA PITIP d.o.o. SAVUDRIJA, OIB 03871047745, Frančeskija 52/i, 52475 Savudrija</item>
    </izvorni_sadrzaj>
    <derivirana_varijabla naziv="DomainObject.Predmet.ProtuStrankaListFormatedWithAdressOIB_1">
      <item>PRŠUTARNA PITIP d.o.o. SAVUDRIJA, OIB 03871047745, Frančeskija 52/i, 52475 Savudrija</item>
    </derivirana_varijabla>
  </DomainObject.Predmet.ProtuStrankaListFormatedWithAdressOIB>
  <DomainObject.Predmet.ProtuStrankaListNazivFormated>
    <izvorni_sadrzaj>
      <item>PRŠUTARNA PITIP d.o.o. SAVUDRIJA</item>
    </izvorni_sadrzaj>
    <derivirana_varijabla naziv="DomainObject.Predmet.ProtuStrankaListNazivFormated_1">
      <item>PRŠUTARNA PITIP d.o.o. SAVUDRIJA</item>
    </derivirana_varijabla>
  </DomainObject.Predmet.ProtuStrankaListNazivFormated>
  <DomainObject.Predmet.ProtuStrankaListNazivFormatedOIB>
    <izvorni_sadrzaj>
      <item>PRŠUTARNA PITIP d.o.o. SAVUDRIJA, OIB 03871047745</item>
    </izvorni_sadrzaj>
    <derivirana_varijabla naziv="DomainObject.Predmet.ProtuStrankaListNazivFormatedOIB_1">
      <item>PRŠUTARNA PITIP d.o.o. SAVUDRIJA, OIB 03871047745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PRŠUTARNA PITIP d.o.o. SAVUDRIJA</izvorni_sadrzaj>
    <derivirana_varijabla naziv="DomainObject.Predmet.ProtustrankaIDrugi_1">PRŠUTARNA PITIP d.o.o. SAVUDRIJA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PRŠUTARNA PITIP d.o.o. SAVUDRIJA, OIB 03871047745, Frančeskija 52/i, 52475 Savudrija</izvorni_sadrzaj>
    <derivirana_varijabla naziv="DomainObject.Predmet.ProtustrankaIDrugiAdressOIB_1">PRŠUTARNA PITIP d.o.o. SAVUDRIJA, OIB 03871047745, Frančeskija 52/i,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PRŠUTARNA PITIP d.o.o. SAVUDRIJA</item>
    </izvorni_sadrzaj>
    <derivirana_varijabla naziv="DomainObject.Predmet.SudioniciListNaziv_1">
      <item>FINANCIJSKA AGENCIJA, RC RIJEKA, PODRUŽNICA PULA, PULA</item>
      <item>PRŠUTARNA PITIP d.o.o. SAVUDRIJA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PRŠUTARNA PITIP d.o.o. SAVUDRIJA, OIB 03871047745, Frančeskija 52/i,52475 Savudrija</item>
    </izvorni_sadrzaj>
    <derivirana_varijabla naziv="DomainObject.Predmet.SudioniciListAdressOIB_1">
      <item>FINANCIJSKA AGENCIJA, RC RIJEKA, PODRUŽNICA PULA, PULA, OIB 85821130368, Giardini 5,52100 Pula</item>
      <item>PRŠUTARNA PITIP d.o.o. SAVUDRIJA, OIB 03871047745, Frančeskija 52/i,52475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03871047745</item>
    </izvorni_sadrzaj>
    <derivirana_varijabla naziv="DomainObject.Predmet.SudioniciListNazivOIB_1">
      <item>, OIB 85821130368</item>
      <item>, OIB 03871047745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620</properties:Words>
  <properties:Characters>3413</properties:Characters>
  <properties:Lines>87</properties:Lines>
  <properties:Paragraphs>30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2016-01-22T14:07:00Z</dcterms:created>
  <dc:creator>Mihaela Kaligari</dc:creator>
  <dc:description/>
  <cp:keywords/>
  <cp:lastModifiedBy>Jasmina Matika</cp:lastModifiedBy>
  <cp:lastPrinted>2016-02-02T12:03:00Z</cp:lastPrinted>
  <dcterms:modified xmlns:xsi="http://www.w3.org/2001/XMLSchema-instance" xsi:type="dcterms:W3CDTF">2016-02-03T11:50:00Z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