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15a8" w14:paraId="4ed15a8" w:rsidRDefault="003739AA" w:rsidP="00671A4A" w:rsidR="003739AA">
      <w:pPr>
        <w15:collapsed w:val="false"/>
        <w:rPr>
          <w:bCs/>
        </w:rPr>
      </w:pPr>
    </w:p>
    <w:p w:rsidRDefault="00411B08" w:rsidP="00671A4A" w:rsidR="00671A4A" w:rsidRPr="00CC1194"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9161F0" w:rsidP="00667ECB" w:rsidR="0001437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HRVATSKA, Ministarstvo financija, porezna uprava, Područni ured Vukovar, koju zastupa Županijsko državno odvjetništvo u Vukovaru, OIB: 18683136487, za otvaranje stečajnog postupka nad dužnikom FENIKS DOMENA j.d.o.o., Vinkovci, Bana Jelačića 27, MBS: 030131240, OIB: 22998492333</w:t>
      </w:r>
      <w:r w:rsidR="003130A5">
        <w:rPr>
          <w:color w:val="000000"/>
        </w:rPr>
        <w:t xml:space="preserve">, dana </w:t>
      </w:r>
      <w:r w:rsidR="00014379">
        <w:rPr>
          <w:color w:val="000000"/>
        </w:rPr>
        <w:t>30</w:t>
      </w:r>
      <w:r w:rsidR="002C64FE">
        <w:rPr>
          <w:color w:val="000000"/>
        </w:rPr>
        <w:t>. svibnja</w:t>
      </w:r>
      <w:r w:rsidR="002962A1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9161F0" w:rsidRPr="009161F0">
        <w:t>FENIKS DOMENA j.d.o.o., Vinkovci, Bana Jelačića 27, MBS: 030131240, OIB: 22998492333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884239">
        <w:t>2</w:t>
      </w:r>
      <w:r w:rsidR="009161F0">
        <w:t>7</w:t>
      </w:r>
      <w:r w:rsidR="00884239">
        <w:t>0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dužnikom, </w:t>
      </w:r>
      <w:r w:rsidR="00324B97">
        <w:lastRenderedPageBreak/>
        <w:t xml:space="preserve">održanom </w:t>
      </w:r>
      <w:r w:rsidR="004F75B9">
        <w:t>2</w:t>
      </w:r>
      <w:r w:rsidR="003D562E">
        <w:t>3</w:t>
      </w:r>
      <w:r w:rsidR="00480F9F">
        <w:t>. svibnja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>- paušalna sudska pristojba u stečajnom postupku, Tbr.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0A7758">
        <w:t>30</w:t>
      </w:r>
      <w:r w:rsidR="002253DE">
        <w:t>. svibnja</w:t>
      </w:r>
      <w:r w:rsidR="00AF1B13">
        <w:t xml:space="preserve"> 2018.</w:t>
      </w:r>
    </w:p>
    <w:p w:rsidRDefault="0076711B" w:rsidP="00344042" w:rsidR="0076711B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0A7758" w:rsidP="004C187C" w:rsidR="000A7758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lastRenderedPageBreak/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5051A8">
        <w:t>0</w:t>
      </w:r>
      <w:r w:rsidR="004F75B9">
        <w:t>7</w:t>
      </w:r>
      <w:r w:rsidR="005A7C71">
        <w:t>.08.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361" w:rsidR="008A5361">
      <w:r>
        <w:separator/>
      </w:r>
    </w:p>
  </w:endnote>
  <w:endnote w:id="0" w:type="continuationSeparator">
    <w:p w:rsidRDefault="008A5361" w:rsidR="008A5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361" w:rsidR="008A5361">
      <w:r>
        <w:separator/>
      </w:r>
    </w:p>
  </w:footnote>
  <w:footnote w:id="0" w:type="continuationSeparator">
    <w:p w:rsidRDefault="008A5361" w:rsidR="008A53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9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A556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161F0">
      <w:t>7 St-270/18-23</w:t>
    </w:r>
  </w:p>
  <w:p w:rsidRDefault="009161F0" w:rsidP="000A556E" w:rsidR="009161F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161F0">
      <w:t>27</w:t>
    </w:r>
    <w:r w:rsidR="00884239">
      <w:t>0</w:t>
    </w:r>
    <w:r w:rsidR="00E84A60">
      <w:t>/1</w:t>
    </w:r>
    <w:r w:rsidR="00F15706">
      <w:t>8</w:t>
    </w:r>
    <w:r w:rsidR="000A556E">
      <w:t>-</w:t>
    </w:r>
    <w:r w:rsidR="009161F0">
      <w:t>23</w:t>
    </w: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39AA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62E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5B9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4239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5361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61F0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42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3739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39A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9A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9A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9A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42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3739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39A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9A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9A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9A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DOMENA jednostavno društvo s ograničenom odgovornošću za trgovinu i usluge zastupanog po punomoćniku Miroslav Kraljević</izvorni_sadrzaj>
    <derivirana_varijabla naziv="DomainObject.Predmet.ProtustrankaFormated_1">  FENIKS DOMENA jednostavno društvo s ograničenom odgovornošću za trgovinu i usluge zastupanog po punomoćniku Miroslav Kraljević</derivirana_varijabla>
  </DomainObject.Predmet.ProtustrankaFormated>
  <DomainObject.Predmet.ProtustrankaFormatedOIB>
    <izvorni_sadrzaj>  FENIKS DOMENA jednostavno društvo s ograničenom odgovornošću za trgovinu i usluge, OIB 22998492333 zastupanog po punomoćniku Miroslav Kraljević</izvorni_sadrzaj>
    <derivirana_varijabla naziv="DomainObject.Predmet.ProtustrankaFormatedOIB_1">  FENIKS DOMENA jednostavno društvo s ograničenom odgovornošću za trgovinu i usluge, OIB 22998492333 zastupanog po punomoćniku Miroslav Kraljević</derivirana_varijabla>
  </DomainObject.Predmet.ProtustrankaFormatedOIB>
  <DomainObject.Predmet.ProtustrankaFormatedWithAdress>
    <izvorni_sadrzaj> FENIKS DOMENA jednostavno društvo s ograničenom odgovornošću za trgovinu i usluge, Bana Jelačića 27, 32100 Vinkovci zastupanog po punomoćniku Miroslav Kraljević</izvorni_sadrzaj>
    <derivirana_varijabla naziv="DomainObject.Predmet.ProtustrankaFormatedWithAdress_1"> FENIKS DOMENA jednostavno društvo s ograničenom odgovornošću za trgovinu i usluge, Bana Jelačića 27, 32100 Vinkovci zastupanog po punomoćniku Miroslav Kraljević</derivirana_varijabla>
  </DomainObject.Predmet.ProtustrankaFormatedWithAdress>
  <DomainObject.Predmet.ProtustrankaFormatedWithAdressOIB>
    <izvorni_sadrzaj> FENIKS DOMENA jednostavno društvo s ograničenom odgovornošću za trgovinu i usluge, OIB 22998492333, Bana Jelačića 27, 32100 Vinkovci zastupanog po punomoćniku Miroslav Kraljević</izvorni_sadrzaj>
    <derivirana_varijabla naziv="DomainObject.Predmet.ProtustrankaFormatedWithAdressOIB_1"> FENIKS DOMENA jednostavno društvo s ograničenom odgovornošću za trgovinu i usluge, OIB 22998492333, Bana Jelačića 27, 32100 Vinkovci zastupanog po punomoćniku Miroslav Kraljević</derivirana_varijabla>
  </DomainObject.Predmet.ProtustrankaFormatedWithAdressOIB>
  <DomainObject.Predmet.ProtustrankaWithAdress>
    <izvorni_sadrzaj>FENIKS DOMENA jednostavno društvo s ograničenom odgovornošću za trgovinu i usluge Bana Jelačića 27, 32100 Vinkovci</izvorni_sadrzaj>
    <derivirana_varijabla naziv="DomainObject.Predmet.ProtustrankaWithAdress_1">FENIKS DOMENA jednostavno društvo s ograničenom odgovornošću za trgovinu i usluge Bana Jelačića 27, 32100 Vinkovci</derivirana_varijabla>
  </DomainObject.Predmet.ProtustrankaWithAdress>
  <DomainObject.Predmet.ProtustrankaWithAdressOIB>
    <izvorni_sadrzaj>FENIKS DOMENA jednostavno društvo s ograničenom odgovornošću za trgovinu i usluge, OIB 22998492333, Bana Jelačića 27, 32100 Vinkovci</izvorni_sadrzaj>
    <derivirana_varijabla naziv="DomainObject.Predmet.ProtustrankaWithAdressOIB_1">FENIKS DOMENA jednostavno društvo s ograničenom odgovornošću za trgovinu i usluge, OIB 22998492333, Bana Jelačića 27, 32100 Vinkovci</derivirana_varijabla>
  </DomainObject.Predmet.ProtustrankaWithAdressOIB>
  <DomainObject.Predmet.ProtustrankaNazivFormated>
    <izvorni_sadrzaj>FENIKS DOMENA jednostavno društvo s ograničenom odgovornošću za trgovinu i usluge</izvorni_sadrzaj>
    <derivirana_varijabla naziv="DomainObject.Predmet.ProtustrankaNazivFormated_1">FENIKS DOMENA jednostavno društvo s ograničenom odgovornošću za trgovinu i usluge</derivirana_varijabla>
  </DomainObject.Predmet.ProtustrankaNazivFormated>
  <DomainObject.Predmet.ProtustrankaNazivFormatedOIB>
    <izvorni_sadrzaj>FENIKS DOMENA jednostavno društvo s ograničenom odgovornošću za trgovinu i usluge, OIB 22998492333</izvorni_sadrzaj>
    <derivirana_varijabla naziv="DomainObject.Predmet.ProtustrankaNazivFormatedOIB_1">FENIKS DOMENA jednostavno društvo s ograničenom odgovornošću za trgovinu i usluge, OIB 22998492333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Vukovar</izvorni_sadrzaj>
    <derivirana_varijabla naziv="DomainObject.Predmet.StrankaFormated_1">  RH MF Porezna uprava Područni ured Vukovar</derivirana_varijabla>
  </DomainObject.Predmet.StrankaFormated>
  <DomainObject.Predmet.StrankaFormatedOIB>
    <izvorni_sadrzaj>  RH MF Porezna uprava Područni ured Vukovar, OIB 18683136487</izvorni_sadrzaj>
    <derivirana_varijabla naziv="DomainObject.Predmet.StrankaFormatedOIB_1">  RH MF Porezna uprava Područni ured Vukovar, OIB 18683136487</derivirana_varijabla>
  </DomainObject.Predmet.StrankaFormatedOIB>
  <DomainObject.Predmet.StrankaFormatedWithAdress>
    <izvorni_sadrzaj> RH MF Porezna uprava Područni ured Vukovar</izvorni_sadrzaj>
    <derivirana_varijabla naziv="DomainObject.Predmet.StrankaFormatedWithAdress_1"> RH MF Porezna uprava Područni ured Vukovar</derivirana_varijabla>
  </DomainObject.Predmet.StrankaFormatedWithAdress>
  <DomainObject.Predmet.StrankaFormatedWithAdressOIB>
    <izvorni_sadrzaj> RH MF Porezna uprava Područni ured Vukovar, OIB 18683136487</izvorni_sadrzaj>
    <derivirana_varijabla naziv="DomainObject.Predmet.StrankaFormatedWithAdressOIB_1"> RH MF Porezna uprava Područni ured Vukovar, OIB 18683136487</derivirana_varijabla>
  </DomainObject.Predmet.StrankaFormatedWithAdressOIB>
  <DomainObject.Predmet.StrankaWithAdress>
    <izvorni_sadrzaj>RH MF Porezna uprava Područni ured Vukovar </izvorni_sadrzaj>
    <derivirana_varijabla naziv="DomainObject.Predmet.StrankaWithAdress_1">RH MF Porezna uprava Područni ured Vukovar </derivirana_varijabla>
  </DomainObject.Predmet.StrankaWithAdress>
  <DomainObject.Predmet.StrankaWithAdressOIB>
    <izvorni_sadrzaj>RH MF Porezna uprava Područni ured Vukovar, OIB 18683136487</izvorni_sadrzaj>
    <derivirana_varijabla naziv="DomainObject.Predmet.StrankaWithAdressOIB_1">RH MF Porezna uprava Područni ured Vukovar, OIB 18683136487</derivirana_varijabla>
  </DomainObject.Predmet.StrankaWithAdressOIB>
  <DomainObject.Predmet.StrankaNazivFormated>
    <izvorni_sadrzaj>RH MF Porezna uprava Područni ured Vukovar</izvorni_sadrzaj>
    <derivirana_varijabla naziv="DomainObject.Predmet.StrankaNazivFormated_1">RH MF Porezna uprava Područni ured Vukovar</derivirana_varijabla>
  </DomainObject.Predmet.StrankaNazivFormated>
  <DomainObject.Predmet.StrankaNazivFormatedOIB>
    <izvorni_sadrzaj>RH MF Porezna uprava Područni ured Vukovar, OIB 18683136487</izvorni_sadrzaj>
    <derivirana_varijabla naziv="DomainObject.Predmet.StrankaNazivFormatedOIB_1">RH MF Porezna uprava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Područni ured Vukovar</item>
    </izvorni_sadrzaj>
    <derivirana_varijabla naziv="DomainObject.Predmet.StrankaListFormated_1">
      <item>RH MF Porezna uprava Područni ured Vukovar</item>
    </derivirana_varijabla>
  </DomainObject.Predmet.StrankaListFormated>
  <DomainObject.Predmet.StrankaListFormatedOIB>
    <izvorni_sadrzaj>
      <item>RH MF Porezna uprava Područni ured Vukovar, OIB 18683136487</item>
    </izvorni_sadrzaj>
    <derivirana_varijabla naziv="DomainObject.Predmet.StrankaListFormatedOIB_1">
      <item>RH MF Porezna uprava Područni ured Vukovar, OIB 18683136487</item>
    </derivirana_varijabla>
  </DomainObject.Predmet.StrankaListFormatedOIB>
  <DomainObject.Predmet.StrankaListFormatedWithAdress>
    <izvorni_sadrzaj>
      <item>RH MF Porezna uprava Područni ured Vukovar</item>
    </izvorni_sadrzaj>
    <derivirana_varijabla naziv="DomainObject.Predmet.StrankaListFormatedWithAdress_1">
      <item>RH MF Porezna uprava Područni ured Vukovar</item>
    </derivirana_varijabla>
  </DomainObject.Predmet.StrankaListFormatedWithAdress>
  <DomainObject.Predmet.StrankaListFormatedWithAdressOIB>
    <izvorni_sadrzaj>
      <item>RH MF Porezna uprava Područni ured Vukovar, OIB 18683136487</item>
    </izvorni_sadrzaj>
    <derivirana_varijabla naziv="DomainObject.Predmet.StrankaListFormatedWithAdressOIB_1">
      <item>RH MF Porezna uprava Područni ured Vukovar, OIB 18683136487</item>
    </derivirana_varijabla>
  </DomainObject.Predmet.StrankaListFormatedWithAdressOIB>
  <DomainObject.Predmet.StrankaListNazivFormated>
    <izvorni_sadrzaj>
      <item>RH MF Porezna uprava Područni ured Vukovar</item>
    </izvorni_sadrzaj>
    <derivirana_varijabla naziv="DomainObject.Predmet.StrankaListNazivFormated_1">
      <item>RH MF Porezna uprava Područni ured Vukovar</item>
    </derivirana_varijabla>
  </DomainObject.Predmet.StrankaListNazivFormated>
  <DomainObject.Predmet.StrankaListNazivFormatedOIB>
    <izvorni_sadrzaj>
      <item>RH MF Porezna uprava Područni ured Vukovar, OIB 18683136487</item>
    </izvorni_sadrzaj>
    <derivirana_varijabla naziv="DomainObject.Predmet.StrankaListNazivFormatedOIB_1">
      <item>RH MF Porezna uprava Područni ured Vukovar, OIB 18683136487</item>
    </derivirana_varijabla>
  </DomainObject.Predmet.StrankaListNazivFormatedOIB>
  <DomainObject.Predmet.ProtuStrankaListFormated>
    <izvorni_sadrzaj>
      <item>FENIKS DOMENA jednostavno društvo s ograničenom odgovornošću za trgovinu i usluge zastupanog po punomoćniku Miroslav Kraljević</item>
    </izvorni_sadrzaj>
    <derivirana_varijabla naziv="DomainObject.Predmet.ProtuStrankaListFormated_1">
      <item>FENIKS DOMENA jednostavno društvo s ograničenom odgovornošću za trgovinu i usluge zastupanog po punomoćniku Miroslav Kraljević</item>
    </derivirana_varijabla>
  </DomainObject.Predmet.ProtuStrankaListFormated>
  <DomainObject.Predmet.ProtuStrankaListFormatedOIB>
    <izvorni_sadrzaj>
      <item>FENIKS DOMENA jednostavno društvo s ograničenom odgovornošću za trgovinu i usluge, OIB 22998492333 zastupanog po punomoćniku Miroslav Kraljević</item>
    </izvorni_sadrzaj>
    <derivirana_varijabla naziv="DomainObject.Predmet.ProtuStrankaListFormatedOIB_1">
      <item>FENIKS DOMENA jednostavno društvo s ograničenom odgovornošću za trgovinu i usluge, OIB 22998492333 zastupanog po punomoćniku Miroslav Kraljević</item>
    </derivirana_varijabla>
  </DomainObject.Predmet.ProtuStrankaListFormatedOIB>
  <DomainObject.Predmet.ProtuStrankaListFormatedWithAdress>
    <izvorni_sadrzaj>
      <item>FENIKS DOMENA jednostavno društvo s ograničenom odgovornošću za trgovinu i usluge, Bana Jelačića 27, 32100 Vinkovci zastupanog po punomoćniku Miroslav Kraljević</item>
    </izvorni_sadrzaj>
    <derivirana_varijabla naziv="DomainObject.Predmet.ProtuStrankaListFormatedWithAdress_1">
      <item>FENIKS DOMENA jednostavno društvo s ograničenom odgovornošću za trgovinu i usluge, Bana Jelačića 27, 32100 Vinkovci zastupanog po punomoćniku Miroslav Kraljević</item>
    </derivirana_varijabla>
  </DomainObject.Predmet.ProtuStrankaListFormatedWithAdress>
  <DomainObject.Predmet.ProtuStrankaListFormatedWithAdressOIB>
    <izvorni_sadrzaj>
      <item>FENIKS DOMENA jednostavno društvo s ograničenom odgovornošću za trgovinu i usluge, OIB 22998492333, Bana Jelačića 27, 32100 Vinkovci zastupanog po punomoćniku Miroslav Kraljević</item>
    </izvorni_sadrzaj>
    <derivirana_varijabla naziv="DomainObject.Predmet.ProtuStrankaListFormatedWithAdressOIB_1">
      <item>FENIKS DOMENA jednostavno društvo s ograničenom odgovornošću za trgovinu i usluge, OIB 22998492333, Bana Jelačića 27, 32100 Vinkovci zastupanog po punomoćniku Miroslav Kraljević</item>
    </derivirana_varijabla>
  </DomainObject.Predmet.ProtuStrankaListFormatedWithAdressOIB>
  <DomainObject.Predmet.ProtuStrankaListNazivFormated>
    <izvorni_sadrzaj>
      <item>FENIKS DOMENA jednostavno društvo s ograničenom odgovornošću za trgovinu i usluge</item>
    </izvorni_sadrzaj>
    <derivirana_varijabla naziv="DomainObject.Predmet.ProtuStrankaListNazivFormated_1">
      <item>FENIKS DOMENA jednostavno društvo s ograničenom odgovornošću za trgovinu i usluge</item>
    </derivirana_varijabla>
  </DomainObject.Predmet.ProtuStrankaListNazivFormated>
  <DomainObject.Predmet.ProtuStrankaListNazivFormatedOIB>
    <izvorni_sadrzaj>
      <item>FENIKS DOMENA jednostavno društvo s ograničenom odgovornošću za trgovinu i usluge, OIB 22998492333</item>
    </izvorni_sadrzaj>
    <derivirana_varijabla naziv="DomainObject.Predmet.ProtuStrankaListNazivFormatedOIB_1">
      <item>FENIKS DOMENA jednostavno društvo s ograničenom odgovornošću za trgovinu i usluge, OIB 22998492333</item>
    </derivirana_varijabla>
  </DomainObject.Predmet.ProtuStrankaListNazivFormatedOIB>
  <DomainObject.Predmet.OstaliListFormated>
    <izvorni_sadrzaj>
      <item>Županijsko državno odvjetništvo u Vukovaru</item>
      <item>Miroslav Kraljević punomoćnik sudionika u postupku FENIKS DOMENA jednostavno društvo s ograničenom odgovornošću za trgovinu i usluge</item>
    </izvorni_sadrzaj>
    <derivirana_varijabla naziv="DomainObject.Predmet.OstaliListFormated_1">
      <item>Županijsko državno odvjetništvo u Vukovaru</item>
      <item>Miroslav Kraljević punomoćnik sudionika u postupku FENIKS DOMENA jednostavno društvo s ograničenom odgovornošću za trgovinu i usluge</item>
    </derivirana_varijabla>
  </DomainObject.Predmet.OstaliListFormated>
  <DomainObject.Predmet.OstaliListFormatedOIB>
    <izvorni_sadrzaj>
      <item>Županijsko državno odvjetništvo u Vukovaru, OIB 81618487055</item>
      <item>Miroslav Kraljević, OIB 52288712400 punomoćnik sudionika u postupku FENIKS DOMENA jednostavno društvo s ograničenom odgovornošću za trgovinu i usluge</item>
    </izvorni_sadrzaj>
    <derivirana_varijabla naziv="DomainObject.Predmet.OstaliListFormatedOIB_1">
      <item>Županijsko državno odvjetništvo u Vukovaru, OIB 81618487055</item>
      <item>Miroslav Kraljević, OIB 52288712400 punomoćnik sudionika u postupku FENIKS DOMENA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Vukovaru, Ulica Andrije Hebranga 2, 32000 Vukovar</item>
      <item>Miroslav Kraljević, Mate Medvedovića 11, 32100 Vinkovci punomoćnik sudionika u postupku FENIKS DOMENA jednostavno društvo s ograničenom odgovornošću za trgovinu i usluge</item>
    </izvorni_sadrzaj>
    <derivirana_varijabla naziv="DomainObject.Predmet.OstaliListFormatedWithAdress_1">
      <item>Županijsko državno odvjetništvo u Vukovaru, Ulica Andrije Hebranga 2, 32000 Vukovar</item>
      <item>Miroslav Kraljević, Mate Medvedovića 11, 32100 Vinkovci punomoćnik sudionika u postupku FENIKS DOMENA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  <item>Miroslav Kraljević, OIB 52288712400, Mate Medvedovića 11, 32100 Vinkovci punomoćnik sudionika u postupku FENIKS DOMENA jednostavno društvo s ograničenom odgovornošću za trgovinu i usluge</item>
    </izvorni_sadrzaj>
    <derivirana_varijabla naziv="DomainObject.Predmet.OstaliListFormatedWithAdressOIB_1">
      <item>Županijsko državno odvjetništvo u Vukovaru, OIB 81618487055, Ulica Andrije Hebranga 2, 32000 Vukovar</item>
      <item>Miroslav Kraljević, OIB 52288712400, Mate Medvedovića 11, 32100 Vinkovci punomoćnik sudionika u postupku FENIKS DOMENA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Vukovaru</item>
      <item>Miroslav Kraljević</item>
    </izvorni_sadrzaj>
    <derivirana_varijabla naziv="DomainObject.Predmet.OstaliListNazivFormated_1">
      <item>Županijsko državno odvjetništvo u Vukovaru</item>
      <item>Miroslav Kraljević</item>
    </derivirana_varijabla>
  </DomainObject.Predmet.OstaliListNazivFormated>
  <DomainObject.Predmet.OstaliListNazivFormatedOIB>
    <izvorni_sadrzaj>
      <item>Županijsko državno odvjetništvo u Vukovaru, OIB 81618487055</item>
      <item>Miroslav Kraljević, OIB 52288712400</item>
    </izvorni_sadrzaj>
    <derivirana_varijabla naziv="DomainObject.Predmet.OstaliListNazivFormatedOIB_1">
      <item>Županijsko državno odvjetništvo u Vukovaru, OIB 81618487055</item>
      <item>Miroslav Kraljević, OIB 52288712400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Vukovar</izvorni_sadrzaj>
    <derivirana_varijabla naziv="DomainObject.Predmet.StrankaIDrugi_1">RH MF Porezna uprava Područni ured Vukovar</derivirana_varijabla>
  </DomainObject.Predmet.StrankaIDrugi>
  <DomainObject.Predmet.ProtustrankaIDrugi>
    <izvorni_sadrzaj>FENIKS DOMENA jednostavno društvo s ograničenom odgovornošću za trgovinu i usluge</izvorni_sadrzaj>
    <derivirana_varijabla naziv="DomainObject.Predmet.ProtustrankaIDrugi_1">FENIKS DOMENA jednostavno društvo s ograničenom odgovornošću za trgovinu i usluge</derivirana_varijabla>
  </DomainObject.Predmet.ProtustrankaIDrugi>
  <DomainObject.Predmet.StrankaIDrugiAdressOIB>
    <izvorni_sadrzaj>RH MF Porezna uprava Područni ured Vukovar, OIB 18683136487</izvorni_sadrzaj>
    <derivirana_varijabla naziv="DomainObject.Predmet.StrankaIDrugiAdressOIB_1">RH MF Porezna uprava Područni ured Vukovar, OIB 18683136487</derivirana_varijabla>
  </DomainObject.Predmet.StrankaIDrugiAdressOIB>
  <DomainObject.Predmet.ProtustrankaIDrugiAdressOIB>
    <izvorni_sadrzaj>FENIKS DOMENA jednostavno društvo s ograničenom odgovornošću za trgovinu i usluge, OIB 22998492333, Bana Jelačića 27, 32100 Vinkovci</izvorni_sadrzaj>
    <derivirana_varijabla naziv="DomainObject.Predmet.ProtustrankaIDrugiAdressOIB_1">FENIKS DOMENA jednostavno društvo s ograničenom odgovornošću za trgovinu i usluge, OIB 22998492333, Bana Jelačića 27,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FENIKS DOMENA jednostavno društvo s ograničenom odgovornošću za trgovinu i usluge</item>
      <item>RH MF Porezna uprava Područni ured Vukovar</item>
      <item>Županijsko državno odvjetništvo u Vukovaru</item>
      <item>Miroslav Kraljević</item>
    </izvorni_sadrzaj>
    <derivirana_varijabla naziv="DomainObject.Predmet.SudioniciListNaziv_1">
      <item>FENIKS DOMENA jednostavno društvo s ograničenom odgovornošću za trgovinu i usluge</item>
      <item>RH MF Porezna uprava Područni ured Vukovar</item>
      <item>Županijsko državno odvjetništvo u Vukovaru</item>
      <item>Miroslav Kraljević</item>
    </derivirana_varijabla>
  </DomainObject.Predmet.SudioniciListNaziv>
  <DomainObject.Predmet.SudioniciListAdressOIB>
    <izvorni_sadrzaj>
      <item>FENIKS DOMENA jednostavno društvo s ograničenom odgovornošću za trgovinu i usluge, OIB 22998492333, Bana Jelačića 27,32100 Vinkovci</item>
      <item>RH MF Porezna uprava Područni ured Vukovar, OIB 18683136487</item>
      <item>Županijsko državno odvjetništvo u Vukovaru, OIB 81618487055, Ulica Andrije Hebranga 2,32000 Vukovar</item>
      <item>Miroslav Kraljević, OIB 52288712400, Mate Medvedovića 11,32100 Vinkovci</item>
    </izvorni_sadrzaj>
    <derivirana_varijabla naziv="DomainObject.Predmet.SudioniciListAdressOIB_1">
      <item>FENIKS DOMENA jednostavno društvo s ograničenom odgovornošću za trgovinu i usluge, OIB 22998492333, Bana Jelačića 27,32100 Vinkovci</item>
      <item>RH MF Porezna uprava Područni ured Vukovar, OIB 18683136487</item>
      <item>Županijsko državno odvjetništvo u Vukovaru, OIB 81618487055, Ulica Andrije Hebranga 2,32000 Vukovar</item>
      <item>Miroslav Kraljević, OIB 52288712400, Mate Medvedovića 11,32100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22998492333</item>
      <item>, OIB 18683136487</item>
      <item>, OIB 81618487055</item>
      <item>, OIB 52288712400</item>
    </izvorni_sadrzaj>
    <derivirana_varijabla naziv="DomainObject.Predmet.SudioniciListNazivOIB_1">
      <item>, OIB 22998492333</item>
      <item>, OIB 18683136487</item>
      <item>, OIB 81618487055</item>
      <item>, OIB 52288712400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FE685-F1BF-42AB-9A0B-0C0A4A139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661</properties:Words>
  <properties:Characters>3533</properties:Characters>
  <properties:Lines>106</properties:Lines>
  <properties:Paragraphs>30</properties:Paragraphs>
  <properties:TotalTime>1049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2018-05-30T10:20:00Z</dcterms:modified>
  <cp:revision>624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(270-18 RJ (-23) FENIKS DOMENA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