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f034" w14:paraId="79ef034" w:rsidRDefault="007D725F" w:rsidP="002906B5" w:rsidR="002906B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  <w:t xml:space="preserve"> 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932588" w:rsidP="00B70172" w:rsidR="00B70172" w:rsidRPr="00DB133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18 St-373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>
        <w:rPr>
          <w:b/>
          <w:sz w:val="22"/>
          <w:szCs w:val="22"/>
        </w:rPr>
        <w:t>7</w:t>
      </w:r>
      <w:r w:rsidR="00D76FF6" w:rsidRPr="00DB133F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43</w:t>
      </w:r>
    </w:p>
    <w:p w:rsidRDefault="00EF6C3B" w:rsidP="00B70172" w:rsidR="00EF6C3B">
      <w:pPr>
        <w:jc w:val="right"/>
        <w:rPr>
          <w:b/>
          <w:sz w:val="22"/>
          <w:szCs w:val="22"/>
        </w:rPr>
      </w:pPr>
    </w:p>
    <w:p w:rsidRDefault="000D53A9" w:rsidP="00B70172" w:rsidR="000D53A9" w:rsidRPr="00DB133F">
      <w:pPr>
        <w:jc w:val="right"/>
        <w:rPr>
          <w:b/>
          <w:sz w:val="22"/>
          <w:szCs w:val="22"/>
        </w:rPr>
      </w:pPr>
    </w:p>
    <w:p w:rsidRDefault="000D53A9" w:rsidP="00B70172" w:rsidR="000D53A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0D53A9" w:rsidP="00B70172" w:rsidR="000D53A9" w:rsidRPr="0011773D">
      <w:pPr>
        <w:jc w:val="center"/>
        <w:rPr>
          <w:b/>
          <w:sz w:val="16"/>
          <w:szCs w:val="16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932588" w:rsidRPr="00932588">
        <w:rPr>
          <w:sz w:val="22"/>
          <w:szCs w:val="22"/>
        </w:rPr>
        <w:t xml:space="preserve">Trgovački sud u Splitu, Stalna služba u Dubrovniku, po sucu tog suda Katarini Franković, kao sucu pojedincu, u stečajnom postupku nad stečajnim dužnikom DUBROVAČKI AUTOMOBILI d.o.o. "u stečaju", Dubrovnik, Mata </w:t>
      </w:r>
      <w:proofErr w:type="spellStart"/>
      <w:r w:rsidR="00932588" w:rsidRPr="00932588">
        <w:rPr>
          <w:sz w:val="22"/>
          <w:szCs w:val="22"/>
        </w:rPr>
        <w:t>Vodopića</w:t>
      </w:r>
      <w:proofErr w:type="spellEnd"/>
      <w:r w:rsidR="00932588" w:rsidRPr="00932588">
        <w:rPr>
          <w:sz w:val="22"/>
          <w:szCs w:val="22"/>
        </w:rPr>
        <w:t xml:space="preserve"> 7,  OIB: 63315065237, zastupano po stečajnom upra</w:t>
      </w:r>
      <w:r w:rsidR="00932588">
        <w:rPr>
          <w:sz w:val="22"/>
          <w:szCs w:val="22"/>
        </w:rPr>
        <w:t>vitelju Berislav Bušelić, dana 2</w:t>
      </w:r>
      <w:r w:rsidR="00932588" w:rsidRPr="00932588">
        <w:rPr>
          <w:sz w:val="22"/>
          <w:szCs w:val="22"/>
        </w:rPr>
        <w:t>9. studenoga 2017. godine</w:t>
      </w: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ind w:hanging="705" w:left="705"/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>I.</w:t>
      </w:r>
      <w:r w:rsidRPr="002D3E28">
        <w:rPr>
          <w:b/>
          <w:sz w:val="22"/>
          <w:szCs w:val="22"/>
        </w:rPr>
        <w:tab/>
      </w:r>
      <w:r w:rsidRPr="002D3E28">
        <w:rPr>
          <w:sz w:val="22"/>
          <w:szCs w:val="22"/>
        </w:rPr>
        <w:t>Z</w:t>
      </w:r>
      <w:r>
        <w:rPr>
          <w:sz w:val="22"/>
          <w:szCs w:val="22"/>
        </w:rPr>
        <w:t>bog toga što je rješenje o potvrdi stečajnog plana postalo pravomoćno, z</w:t>
      </w:r>
      <w:r w:rsidRPr="002D3E28">
        <w:rPr>
          <w:sz w:val="22"/>
          <w:szCs w:val="22"/>
        </w:rPr>
        <w:t>aključuje</w:t>
      </w:r>
      <w:r w:rsidR="00A9791C">
        <w:rPr>
          <w:sz w:val="22"/>
          <w:szCs w:val="22"/>
        </w:rPr>
        <w:t xml:space="preserve"> se</w:t>
      </w:r>
      <w:r w:rsidRPr="002D3E28">
        <w:rPr>
          <w:sz w:val="22"/>
          <w:szCs w:val="22"/>
        </w:rPr>
        <w:t xml:space="preserve"> stečajni postupak nad dužnikom </w:t>
      </w:r>
      <w:r w:rsidR="00932588" w:rsidRPr="00932588">
        <w:rPr>
          <w:sz w:val="22"/>
          <w:szCs w:val="22"/>
          <w:lang w:val="en-AU"/>
        </w:rPr>
        <w:t xml:space="preserve">DUBROVAČKI AUTOMOBILI </w:t>
      </w:r>
      <w:proofErr w:type="spellStart"/>
      <w:r w:rsidR="00932588" w:rsidRPr="00932588">
        <w:rPr>
          <w:sz w:val="22"/>
          <w:szCs w:val="22"/>
          <w:lang w:val="en-AU"/>
        </w:rPr>
        <w:t>d.o.o</w:t>
      </w:r>
      <w:proofErr w:type="spellEnd"/>
      <w:r w:rsidR="00932588" w:rsidRPr="00932588">
        <w:rPr>
          <w:sz w:val="22"/>
          <w:szCs w:val="22"/>
          <w:lang w:val="en-AU"/>
        </w:rPr>
        <w:t>. "</w:t>
      </w:r>
      <w:proofErr w:type="gramStart"/>
      <w:r w:rsidR="00932588" w:rsidRPr="00932588">
        <w:rPr>
          <w:sz w:val="22"/>
          <w:szCs w:val="22"/>
          <w:lang w:val="en-AU"/>
        </w:rPr>
        <w:t>u</w:t>
      </w:r>
      <w:proofErr w:type="gramEnd"/>
      <w:r w:rsidR="00932588" w:rsidRPr="00932588">
        <w:rPr>
          <w:sz w:val="22"/>
          <w:szCs w:val="22"/>
          <w:lang w:val="en-AU"/>
        </w:rPr>
        <w:t xml:space="preserve"> </w:t>
      </w:r>
      <w:proofErr w:type="spellStart"/>
      <w:r w:rsidR="00932588" w:rsidRPr="00932588">
        <w:rPr>
          <w:sz w:val="22"/>
          <w:szCs w:val="22"/>
          <w:lang w:val="en-AU"/>
        </w:rPr>
        <w:t>stečaju</w:t>
      </w:r>
      <w:proofErr w:type="spellEnd"/>
      <w:r w:rsidR="00932588" w:rsidRPr="00932588">
        <w:rPr>
          <w:sz w:val="22"/>
          <w:szCs w:val="22"/>
          <w:lang w:val="en-AU"/>
        </w:rPr>
        <w:t xml:space="preserve">", Dubrovnik, Mata </w:t>
      </w:r>
      <w:proofErr w:type="spellStart"/>
      <w:r w:rsidR="00932588" w:rsidRPr="00932588">
        <w:rPr>
          <w:sz w:val="22"/>
          <w:szCs w:val="22"/>
          <w:lang w:val="en-AU"/>
        </w:rPr>
        <w:t>Vodopića</w:t>
      </w:r>
      <w:proofErr w:type="spellEnd"/>
      <w:r w:rsidR="00932588" w:rsidRPr="00932588">
        <w:rPr>
          <w:sz w:val="22"/>
          <w:szCs w:val="22"/>
          <w:lang w:val="en-AU"/>
        </w:rPr>
        <w:t xml:space="preserve"> 7,  OIB: 63315065237</w:t>
      </w:r>
      <w:r w:rsidR="00932588">
        <w:rPr>
          <w:sz w:val="22"/>
          <w:szCs w:val="22"/>
          <w:lang w:val="en-AU"/>
        </w:rPr>
        <w:t xml:space="preserve"> </w:t>
      </w:r>
      <w:proofErr w:type="spellStart"/>
      <w:r w:rsidR="00A9791C" w:rsidRPr="00A9791C">
        <w:rPr>
          <w:sz w:val="22"/>
          <w:szCs w:val="22"/>
          <w:lang w:val="en-AU"/>
        </w:rPr>
        <w:t>temeljem</w:t>
      </w:r>
      <w:proofErr w:type="spellEnd"/>
      <w:r w:rsidR="00A9791C" w:rsidRPr="00A9791C">
        <w:rPr>
          <w:sz w:val="22"/>
          <w:szCs w:val="22"/>
          <w:lang w:val="en-AU"/>
        </w:rPr>
        <w:t xml:space="preserve"> </w:t>
      </w:r>
      <w:proofErr w:type="spellStart"/>
      <w:r w:rsidR="00A9791C" w:rsidRPr="00A9791C">
        <w:rPr>
          <w:sz w:val="22"/>
          <w:szCs w:val="22"/>
          <w:lang w:val="en-AU"/>
        </w:rPr>
        <w:t>odredbe</w:t>
      </w:r>
      <w:proofErr w:type="spellEnd"/>
      <w:r w:rsidR="00A9791C" w:rsidRPr="00A9791C">
        <w:rPr>
          <w:sz w:val="22"/>
          <w:szCs w:val="22"/>
          <w:lang w:val="en-AU"/>
        </w:rPr>
        <w:t xml:space="preserve"> </w:t>
      </w:r>
      <w:proofErr w:type="spellStart"/>
      <w:r w:rsidR="00A9791C" w:rsidRPr="00A9791C">
        <w:rPr>
          <w:sz w:val="22"/>
          <w:szCs w:val="22"/>
          <w:lang w:val="en-AU"/>
        </w:rPr>
        <w:t>čl</w:t>
      </w:r>
      <w:proofErr w:type="spellEnd"/>
      <w:r w:rsidR="00A9791C" w:rsidRPr="00A9791C">
        <w:rPr>
          <w:sz w:val="22"/>
          <w:szCs w:val="22"/>
          <w:lang w:val="en-AU"/>
        </w:rPr>
        <w:t xml:space="preserve">. </w:t>
      </w:r>
      <w:r w:rsidR="00A9791C">
        <w:rPr>
          <w:sz w:val="22"/>
          <w:szCs w:val="22"/>
          <w:lang w:val="en-AU"/>
        </w:rPr>
        <w:t>344</w:t>
      </w:r>
      <w:r w:rsidR="00A9791C" w:rsidRPr="00A9791C">
        <w:rPr>
          <w:sz w:val="22"/>
          <w:szCs w:val="22"/>
          <w:lang w:val="en-AU"/>
        </w:rPr>
        <w:t xml:space="preserve">. </w:t>
      </w:r>
      <w:proofErr w:type="spellStart"/>
      <w:r w:rsidR="00A9791C" w:rsidRPr="00A9791C">
        <w:rPr>
          <w:sz w:val="22"/>
          <w:szCs w:val="22"/>
          <w:lang w:val="en-AU"/>
        </w:rPr>
        <w:t>Stečajnog</w:t>
      </w:r>
      <w:proofErr w:type="spellEnd"/>
      <w:r w:rsidR="00A9791C" w:rsidRPr="00A9791C">
        <w:rPr>
          <w:sz w:val="22"/>
          <w:szCs w:val="22"/>
          <w:lang w:val="en-AU"/>
        </w:rPr>
        <w:t xml:space="preserve"> </w:t>
      </w:r>
      <w:proofErr w:type="spellStart"/>
      <w:r w:rsidR="00A9791C" w:rsidRPr="00A9791C">
        <w:rPr>
          <w:sz w:val="22"/>
          <w:szCs w:val="22"/>
          <w:lang w:val="en-AU"/>
        </w:rPr>
        <w:t>zakona</w:t>
      </w:r>
      <w:proofErr w:type="spellEnd"/>
      <w:r w:rsidR="00A9791C" w:rsidRPr="00A9791C">
        <w:rPr>
          <w:sz w:val="22"/>
          <w:szCs w:val="22"/>
          <w:lang w:val="en-AU"/>
        </w:rPr>
        <w:t xml:space="preserve"> (</w:t>
      </w:r>
      <w:proofErr w:type="spellStart"/>
      <w:r w:rsidR="00A9791C" w:rsidRPr="00A9791C">
        <w:rPr>
          <w:sz w:val="22"/>
          <w:szCs w:val="22"/>
          <w:lang w:val="en-AU"/>
        </w:rPr>
        <w:t>Narodne</w:t>
      </w:r>
      <w:proofErr w:type="spellEnd"/>
      <w:r w:rsidR="00A9791C" w:rsidRPr="00A9791C">
        <w:rPr>
          <w:sz w:val="22"/>
          <w:szCs w:val="22"/>
          <w:lang w:val="en-AU"/>
        </w:rPr>
        <w:t xml:space="preserve"> </w:t>
      </w:r>
      <w:proofErr w:type="spellStart"/>
      <w:r w:rsidR="00A9791C" w:rsidRPr="00A9791C">
        <w:rPr>
          <w:sz w:val="22"/>
          <w:szCs w:val="22"/>
          <w:lang w:val="en-AU"/>
        </w:rPr>
        <w:t>novine</w:t>
      </w:r>
      <w:proofErr w:type="spellEnd"/>
      <w:r w:rsidR="00A9791C" w:rsidRPr="00A9791C">
        <w:rPr>
          <w:sz w:val="22"/>
          <w:szCs w:val="22"/>
          <w:lang w:val="en-AU"/>
        </w:rPr>
        <w:t xml:space="preserve"> 71/15 </w:t>
      </w:r>
      <w:proofErr w:type="spellStart"/>
      <w:r w:rsidR="00A9791C" w:rsidRPr="00A9791C">
        <w:rPr>
          <w:sz w:val="22"/>
          <w:szCs w:val="22"/>
          <w:lang w:val="en-AU"/>
        </w:rPr>
        <w:t>dalje</w:t>
      </w:r>
      <w:proofErr w:type="spellEnd"/>
      <w:r w:rsidR="00A9791C" w:rsidRPr="00A9791C">
        <w:rPr>
          <w:sz w:val="22"/>
          <w:szCs w:val="22"/>
          <w:lang w:val="en-AU"/>
        </w:rPr>
        <w:t xml:space="preserve"> u </w:t>
      </w:r>
      <w:proofErr w:type="spellStart"/>
      <w:r w:rsidR="00A9791C" w:rsidRPr="00A9791C">
        <w:rPr>
          <w:sz w:val="22"/>
          <w:szCs w:val="22"/>
          <w:lang w:val="en-AU"/>
        </w:rPr>
        <w:t>tekstu</w:t>
      </w:r>
      <w:proofErr w:type="spellEnd"/>
      <w:r w:rsidR="00A9791C" w:rsidRPr="00A9791C">
        <w:rPr>
          <w:sz w:val="22"/>
          <w:szCs w:val="22"/>
          <w:lang w:val="en-AU"/>
        </w:rPr>
        <w:t xml:space="preserve"> SZ).</w:t>
      </w:r>
    </w:p>
    <w:p w:rsidRDefault="007C2D30" w:rsidP="007C2D30" w:rsidR="007C2D30" w:rsidRPr="0011773D">
      <w:pPr>
        <w:ind w:hanging="705" w:left="705"/>
        <w:jc w:val="both"/>
        <w:rPr>
          <w:sz w:val="16"/>
          <w:szCs w:val="16"/>
        </w:rPr>
      </w:pPr>
    </w:p>
    <w:p w:rsidRDefault="007C2D30" w:rsidP="007C2D30" w:rsidR="007C2D30" w:rsidRPr="002D3E28">
      <w:pPr>
        <w:ind w:hanging="705" w:left="705"/>
        <w:jc w:val="both"/>
        <w:rPr>
          <w:sz w:val="22"/>
          <w:szCs w:val="22"/>
        </w:rPr>
      </w:pPr>
      <w:r w:rsidRPr="002D3E28">
        <w:rPr>
          <w:b/>
          <w:sz w:val="22"/>
          <w:szCs w:val="22"/>
        </w:rPr>
        <w:t>II.</w:t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sz w:val="22"/>
          <w:szCs w:val="22"/>
        </w:rPr>
        <w:t xml:space="preserve">Ovo rješenje i osnova zaključenja stečajnog postupka objavit će se </w:t>
      </w:r>
      <w:r w:rsidR="0003620F">
        <w:rPr>
          <w:sz w:val="22"/>
          <w:szCs w:val="22"/>
        </w:rPr>
        <w:t>na mrežnoj stranici e-Oglasna ploča</w:t>
      </w:r>
      <w:r w:rsidRPr="002D3E28">
        <w:rPr>
          <w:sz w:val="22"/>
          <w:szCs w:val="22"/>
        </w:rPr>
        <w:t xml:space="preserve">. </w:t>
      </w:r>
    </w:p>
    <w:p w:rsidRDefault="007C2D30" w:rsidP="007C2D30" w:rsidR="007C2D30" w:rsidRPr="0011773D">
      <w:pPr>
        <w:ind w:hanging="705" w:left="705"/>
        <w:jc w:val="both"/>
        <w:rPr>
          <w:b/>
          <w:sz w:val="16"/>
          <w:szCs w:val="16"/>
        </w:rPr>
      </w:pPr>
    </w:p>
    <w:p w:rsidRDefault="0003620F" w:rsidP="007C2D30" w:rsidR="007C2D30" w:rsidRPr="002D3E2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III</w:t>
      </w:r>
      <w:r w:rsidR="007C2D30" w:rsidRPr="002D3E28">
        <w:rPr>
          <w:b/>
          <w:sz w:val="22"/>
          <w:szCs w:val="22"/>
        </w:rPr>
        <w:t>.</w:t>
      </w:r>
      <w:r w:rsidR="007C2D30" w:rsidRPr="002D3E28">
        <w:rPr>
          <w:sz w:val="22"/>
          <w:szCs w:val="22"/>
        </w:rPr>
        <w:tab/>
        <w:t xml:space="preserve">Po pravomoćnosti ovog rješenja provest će brisanje </w:t>
      </w:r>
      <w:r w:rsidR="007C2D30">
        <w:rPr>
          <w:sz w:val="22"/>
          <w:szCs w:val="22"/>
        </w:rPr>
        <w:t xml:space="preserve">upisa otvaranja stečajnog postupka nad </w:t>
      </w:r>
      <w:r w:rsidR="007C2D30" w:rsidRPr="002D3E28">
        <w:rPr>
          <w:sz w:val="22"/>
          <w:szCs w:val="22"/>
        </w:rPr>
        <w:t>dužnik</w:t>
      </w:r>
      <w:r w:rsidR="007C2D30">
        <w:rPr>
          <w:sz w:val="22"/>
          <w:szCs w:val="22"/>
        </w:rPr>
        <w:t>om</w:t>
      </w:r>
      <w:r w:rsidR="007C2D30" w:rsidRPr="002D3E28">
        <w:rPr>
          <w:sz w:val="22"/>
          <w:szCs w:val="22"/>
        </w:rPr>
        <w:t xml:space="preserve"> </w:t>
      </w:r>
      <w:r w:rsidR="007C2D30">
        <w:rPr>
          <w:sz w:val="22"/>
          <w:szCs w:val="22"/>
        </w:rPr>
        <w:t>u</w:t>
      </w:r>
      <w:r w:rsidR="007C2D30" w:rsidRPr="002D3E28">
        <w:rPr>
          <w:sz w:val="22"/>
          <w:szCs w:val="22"/>
        </w:rPr>
        <w:t xml:space="preserve"> </w:t>
      </w:r>
      <w:r w:rsidR="007C2D30">
        <w:rPr>
          <w:sz w:val="22"/>
          <w:szCs w:val="22"/>
        </w:rPr>
        <w:t xml:space="preserve">sudskom </w:t>
      </w:r>
      <w:r w:rsidR="007C2D30" w:rsidRPr="002D3E28">
        <w:rPr>
          <w:sz w:val="22"/>
          <w:szCs w:val="22"/>
        </w:rPr>
        <w:t>registr</w:t>
      </w:r>
      <w:r w:rsidR="007C2D30">
        <w:rPr>
          <w:sz w:val="22"/>
          <w:szCs w:val="22"/>
        </w:rPr>
        <w:t>u</w:t>
      </w:r>
      <w:r w:rsidR="007C2D30" w:rsidRPr="002D3E28">
        <w:rPr>
          <w:sz w:val="22"/>
          <w:szCs w:val="22"/>
        </w:rPr>
        <w:t>.</w:t>
      </w:r>
    </w:p>
    <w:p w:rsidRDefault="007C2D30" w:rsidP="007C2D30" w:rsidR="007C2D30" w:rsidRPr="002D3E28">
      <w:pPr>
        <w:ind w:hanging="705" w:left="705"/>
        <w:jc w:val="both"/>
        <w:rPr>
          <w:sz w:val="22"/>
          <w:szCs w:val="22"/>
        </w:rPr>
      </w:pPr>
    </w:p>
    <w:p w:rsidRDefault="007C2D30" w:rsidP="007C2D30" w:rsidR="007C2D30" w:rsidRPr="002D3E28">
      <w:pPr>
        <w:jc w:val="both"/>
        <w:rPr>
          <w:sz w:val="22"/>
          <w:szCs w:val="22"/>
        </w:rPr>
      </w:pPr>
    </w:p>
    <w:p w:rsidRDefault="007C2D30" w:rsidP="007C2D30" w:rsidR="007C2D30" w:rsidRPr="002D3E28">
      <w:pPr>
        <w:jc w:val="center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>Obrazloženje</w:t>
      </w:r>
    </w:p>
    <w:p w:rsidRDefault="007C2D30" w:rsidP="007C2D30" w:rsidR="007C2D30" w:rsidRPr="002D3E28">
      <w:pPr>
        <w:jc w:val="center"/>
        <w:rPr>
          <w:b/>
          <w:sz w:val="22"/>
          <w:szCs w:val="22"/>
        </w:rPr>
      </w:pPr>
    </w:p>
    <w:p w:rsidRDefault="007C2D30" w:rsidP="007C2D30" w:rsidR="007C2D30" w:rsidRPr="007C2D30">
      <w:pPr>
        <w:jc w:val="both"/>
        <w:rPr>
          <w:sz w:val="22"/>
          <w:szCs w:val="22"/>
        </w:rPr>
      </w:pPr>
      <w:r w:rsidRPr="002D3E28">
        <w:rPr>
          <w:sz w:val="22"/>
          <w:szCs w:val="22"/>
        </w:rPr>
        <w:tab/>
      </w:r>
      <w:r w:rsidRPr="007C2D30">
        <w:rPr>
          <w:sz w:val="22"/>
          <w:szCs w:val="22"/>
        </w:rPr>
        <w:t>Rješenjem ovog suda u suda posl. br. St</w:t>
      </w:r>
      <w:r w:rsidR="00A9791C">
        <w:rPr>
          <w:sz w:val="22"/>
          <w:szCs w:val="22"/>
        </w:rPr>
        <w:t>-373</w:t>
      </w:r>
      <w:r w:rsidRPr="007C2D30">
        <w:rPr>
          <w:sz w:val="22"/>
          <w:szCs w:val="22"/>
        </w:rPr>
        <w:t>/201</w:t>
      </w:r>
      <w:r w:rsidR="00A9791C">
        <w:rPr>
          <w:sz w:val="22"/>
          <w:szCs w:val="22"/>
        </w:rPr>
        <w:t>7</w:t>
      </w:r>
      <w:r w:rsidRPr="007C2D30">
        <w:rPr>
          <w:sz w:val="22"/>
          <w:szCs w:val="22"/>
        </w:rPr>
        <w:t xml:space="preserve"> od </w:t>
      </w:r>
      <w:r w:rsidR="00A9791C">
        <w:rPr>
          <w:sz w:val="22"/>
          <w:szCs w:val="22"/>
        </w:rPr>
        <w:t>24. trav</w:t>
      </w:r>
      <w:r w:rsidR="00A13B00">
        <w:rPr>
          <w:sz w:val="22"/>
          <w:szCs w:val="22"/>
        </w:rPr>
        <w:t>nja</w:t>
      </w:r>
      <w:r w:rsidRPr="007C2D30">
        <w:rPr>
          <w:sz w:val="22"/>
          <w:szCs w:val="22"/>
        </w:rPr>
        <w:t xml:space="preserve"> 201</w:t>
      </w:r>
      <w:r w:rsidR="00A13B00">
        <w:rPr>
          <w:sz w:val="22"/>
          <w:szCs w:val="22"/>
        </w:rPr>
        <w:t>7</w:t>
      </w:r>
      <w:r w:rsidRPr="007C2D30">
        <w:rPr>
          <w:sz w:val="22"/>
          <w:szCs w:val="22"/>
        </w:rPr>
        <w:t>. godine otvoren je</w:t>
      </w:r>
      <w:r w:rsidR="00640D3F">
        <w:rPr>
          <w:sz w:val="22"/>
          <w:szCs w:val="22"/>
        </w:rPr>
        <w:t xml:space="preserve"> stečajni postupak nad dužnikom</w:t>
      </w:r>
      <w:r w:rsidRPr="007C2D30">
        <w:rPr>
          <w:sz w:val="22"/>
          <w:szCs w:val="22"/>
        </w:rPr>
        <w:t xml:space="preserve">. Rješenjem u postupku posl.br. </w:t>
      </w:r>
      <w:r w:rsidR="00A9791C" w:rsidRPr="00A9791C">
        <w:rPr>
          <w:sz w:val="22"/>
          <w:szCs w:val="22"/>
        </w:rPr>
        <w:t>St-373/2017</w:t>
      </w:r>
      <w:r w:rsidR="00A9791C">
        <w:rPr>
          <w:sz w:val="22"/>
          <w:szCs w:val="22"/>
        </w:rPr>
        <w:t>-38</w:t>
      </w:r>
      <w:r w:rsidR="00A9791C" w:rsidRPr="00A9791C">
        <w:rPr>
          <w:sz w:val="22"/>
          <w:szCs w:val="22"/>
        </w:rPr>
        <w:t xml:space="preserve"> </w:t>
      </w:r>
      <w:r w:rsidR="004F4EAF" w:rsidRPr="004F4EAF">
        <w:rPr>
          <w:sz w:val="22"/>
          <w:szCs w:val="22"/>
        </w:rPr>
        <w:t xml:space="preserve"> od </w:t>
      </w:r>
      <w:r w:rsidR="00A9791C">
        <w:rPr>
          <w:sz w:val="22"/>
          <w:szCs w:val="22"/>
        </w:rPr>
        <w:t>10. listopad</w:t>
      </w:r>
      <w:r w:rsidR="00390C27">
        <w:rPr>
          <w:sz w:val="22"/>
          <w:szCs w:val="22"/>
        </w:rPr>
        <w:t>a</w:t>
      </w:r>
      <w:r w:rsidR="004F4EAF" w:rsidRPr="004F4EAF">
        <w:rPr>
          <w:sz w:val="22"/>
          <w:szCs w:val="22"/>
        </w:rPr>
        <w:t xml:space="preserve"> </w:t>
      </w:r>
      <w:r w:rsidRPr="007C2D30">
        <w:rPr>
          <w:sz w:val="22"/>
          <w:szCs w:val="22"/>
        </w:rPr>
        <w:t>201</w:t>
      </w:r>
      <w:r w:rsidR="004F4EAF">
        <w:rPr>
          <w:sz w:val="22"/>
          <w:szCs w:val="22"/>
        </w:rPr>
        <w:t>7</w:t>
      </w:r>
      <w:r w:rsidRPr="007C2D30">
        <w:rPr>
          <w:sz w:val="22"/>
          <w:szCs w:val="22"/>
        </w:rPr>
        <w:t>. go</w:t>
      </w:r>
      <w:r w:rsidR="00A9791C">
        <w:rPr>
          <w:sz w:val="22"/>
          <w:szCs w:val="22"/>
        </w:rPr>
        <w:t>dine potvrđen je stečajni plan, a navedeno</w:t>
      </w:r>
      <w:r w:rsidRPr="007C2D30">
        <w:rPr>
          <w:sz w:val="22"/>
          <w:szCs w:val="22"/>
        </w:rPr>
        <w:t xml:space="preserve"> rješenje je postalo pravomoćno.</w:t>
      </w:r>
    </w:p>
    <w:p w:rsidRDefault="007C2D30" w:rsidP="007C2D30" w:rsidR="007C2D30" w:rsidRPr="0011773D">
      <w:pPr>
        <w:jc w:val="both"/>
        <w:rPr>
          <w:sz w:val="16"/>
          <w:szCs w:val="16"/>
        </w:rPr>
      </w:pPr>
    </w:p>
    <w:p w:rsidRDefault="007C2D30" w:rsidP="007C2D30" w:rsidR="007C2D30">
      <w:pPr>
        <w:ind w:firstLine="709"/>
        <w:jc w:val="both"/>
        <w:rPr>
          <w:sz w:val="22"/>
          <w:szCs w:val="22"/>
        </w:rPr>
      </w:pPr>
      <w:r w:rsidRPr="002D3E28">
        <w:rPr>
          <w:sz w:val="22"/>
          <w:szCs w:val="22"/>
        </w:rPr>
        <w:t xml:space="preserve">U smislu čl. </w:t>
      </w:r>
      <w:r w:rsidR="00B2526C">
        <w:rPr>
          <w:sz w:val="22"/>
          <w:szCs w:val="22"/>
        </w:rPr>
        <w:t>344</w:t>
      </w:r>
      <w:r w:rsidRPr="002D3E28">
        <w:rPr>
          <w:sz w:val="22"/>
          <w:szCs w:val="22"/>
        </w:rPr>
        <w:t xml:space="preserve">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</w:t>
      </w:r>
      <w:r w:rsidR="00B2526C">
        <w:rPr>
          <w:sz w:val="22"/>
          <w:szCs w:val="22"/>
        </w:rPr>
        <w:t>71</w:t>
      </w:r>
      <w:r w:rsidRPr="008A0AC2">
        <w:rPr>
          <w:sz w:val="22"/>
          <w:szCs w:val="22"/>
        </w:rPr>
        <w:t>/</w:t>
      </w:r>
      <w:r w:rsidR="00B2526C">
        <w:rPr>
          <w:sz w:val="22"/>
          <w:szCs w:val="22"/>
        </w:rPr>
        <w:t>15</w:t>
      </w:r>
      <w:r w:rsidRPr="008A0AC2"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>
        <w:rPr>
          <w:sz w:val="22"/>
          <w:szCs w:val="22"/>
        </w:rPr>
        <w:t>, čim rješenje o potvrdi stečajnog plana postane pravomoćno, stečajni sudac će donijeti odluku o zaključenju stečajnog postupka, a izreku rješenja s naznakom osnove zaključenja stečajnog postupka objaviti, dok je stečajni upravitelj dužan prije zaključenja stečajnog postupka izmiriti nesporne obveze stečajne mase</w:t>
      </w:r>
      <w:r w:rsidR="0050111B">
        <w:rPr>
          <w:sz w:val="22"/>
          <w:szCs w:val="22"/>
        </w:rPr>
        <w:t>,</w:t>
      </w:r>
      <w:r w:rsidR="0050111B" w:rsidRPr="0050111B">
        <w:rPr>
          <w:sz w:val="22"/>
          <w:szCs w:val="22"/>
        </w:rPr>
        <w:t xml:space="preserve"> a za sporne pružiti odgovarajuće osiguranje</w:t>
      </w:r>
      <w:r>
        <w:rPr>
          <w:sz w:val="22"/>
          <w:szCs w:val="22"/>
        </w:rPr>
        <w:t>.</w:t>
      </w:r>
    </w:p>
    <w:p w:rsidRDefault="007C2D30" w:rsidP="007C2D30" w:rsidR="007C2D30" w:rsidRPr="0011773D">
      <w:pPr>
        <w:ind w:firstLine="720"/>
        <w:jc w:val="both"/>
        <w:rPr>
          <w:sz w:val="16"/>
          <w:szCs w:val="16"/>
        </w:rPr>
      </w:pPr>
    </w:p>
    <w:p w:rsidRDefault="00101618" w:rsidP="007C2D30" w:rsidR="00101618" w:rsidRPr="0011773D">
      <w:pPr>
        <w:ind w:firstLine="720"/>
        <w:jc w:val="both"/>
        <w:rPr>
          <w:sz w:val="22"/>
          <w:szCs w:val="22"/>
        </w:rPr>
      </w:pPr>
      <w:r w:rsidRPr="0011773D">
        <w:rPr>
          <w:sz w:val="22"/>
          <w:szCs w:val="22"/>
        </w:rPr>
        <w:t xml:space="preserve">Podneskom od </w:t>
      </w:r>
      <w:r w:rsidR="00A9791C">
        <w:rPr>
          <w:sz w:val="22"/>
          <w:szCs w:val="22"/>
        </w:rPr>
        <w:t>27. studenog</w:t>
      </w:r>
      <w:r w:rsidR="00682B28">
        <w:rPr>
          <w:sz w:val="22"/>
          <w:szCs w:val="22"/>
        </w:rPr>
        <w:t xml:space="preserve">a </w:t>
      </w:r>
      <w:r w:rsidR="000D53A9" w:rsidRPr="0011773D">
        <w:rPr>
          <w:sz w:val="22"/>
          <w:szCs w:val="22"/>
        </w:rPr>
        <w:t>201</w:t>
      </w:r>
      <w:r w:rsidR="0011773D" w:rsidRPr="0011773D">
        <w:rPr>
          <w:sz w:val="22"/>
          <w:szCs w:val="22"/>
        </w:rPr>
        <w:t>7</w:t>
      </w:r>
      <w:r w:rsidR="000D53A9" w:rsidRPr="0011773D">
        <w:rPr>
          <w:sz w:val="22"/>
          <w:szCs w:val="22"/>
        </w:rPr>
        <w:t>. godine</w:t>
      </w:r>
      <w:r w:rsidRPr="0011773D">
        <w:rPr>
          <w:sz w:val="22"/>
          <w:szCs w:val="22"/>
        </w:rPr>
        <w:t xml:space="preserve"> stečajni upravitelj je izvijestio</w:t>
      </w:r>
      <w:r w:rsidR="00A9791C">
        <w:rPr>
          <w:sz w:val="22"/>
          <w:szCs w:val="22"/>
        </w:rPr>
        <w:t xml:space="preserve"> sud</w:t>
      </w:r>
      <w:r w:rsidRPr="0011773D">
        <w:rPr>
          <w:sz w:val="22"/>
          <w:szCs w:val="22"/>
        </w:rPr>
        <w:t xml:space="preserve"> da</w:t>
      </w:r>
      <w:r w:rsidR="00A9791C">
        <w:rPr>
          <w:sz w:val="22"/>
          <w:szCs w:val="22"/>
        </w:rPr>
        <w:t xml:space="preserve"> su namirene</w:t>
      </w:r>
      <w:r w:rsidRPr="0011773D">
        <w:rPr>
          <w:sz w:val="22"/>
          <w:szCs w:val="22"/>
        </w:rPr>
        <w:t xml:space="preserve"> obveze stečajne mase.</w:t>
      </w:r>
    </w:p>
    <w:p w:rsidRDefault="00101618" w:rsidP="007C2D30" w:rsidR="00101618" w:rsidRPr="0011773D">
      <w:pPr>
        <w:ind w:firstLine="720"/>
        <w:jc w:val="both"/>
        <w:rPr>
          <w:sz w:val="16"/>
          <w:szCs w:val="16"/>
        </w:rPr>
      </w:pPr>
      <w:r w:rsidRPr="0011773D">
        <w:rPr>
          <w:sz w:val="16"/>
          <w:szCs w:val="16"/>
        </w:rPr>
        <w:t xml:space="preserve"> 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  <w:r w:rsidRPr="002D3E28">
        <w:rPr>
          <w:sz w:val="22"/>
          <w:szCs w:val="22"/>
        </w:rPr>
        <w:tab/>
        <w:t>Zbog svega navedenog, na temelju spomenutih propisa, odlučeno je kao u izreci.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  <w:r w:rsidRPr="002D3E28">
        <w:rPr>
          <w:sz w:val="22"/>
          <w:szCs w:val="22"/>
        </w:rPr>
        <w:tab/>
      </w:r>
    </w:p>
    <w:p w:rsidRDefault="007C2D30" w:rsidP="007C2D30" w:rsidR="007C2D30" w:rsidRPr="002D3E28">
      <w:pPr>
        <w:jc w:val="center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 xml:space="preserve">U Dubrovniku, </w:t>
      </w:r>
      <w:r w:rsidR="00A9791C">
        <w:rPr>
          <w:b/>
          <w:sz w:val="22"/>
          <w:szCs w:val="22"/>
        </w:rPr>
        <w:t>29. studenog</w:t>
      </w:r>
      <w:r w:rsidR="00682B28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</w:t>
      </w:r>
      <w:r w:rsidRPr="008D73AD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>1</w:t>
      </w:r>
      <w:r w:rsidR="00562104">
        <w:rPr>
          <w:b/>
          <w:sz w:val="22"/>
          <w:szCs w:val="22"/>
        </w:rPr>
        <w:t>7</w:t>
      </w:r>
      <w:r w:rsidRPr="008D73AD">
        <w:rPr>
          <w:b/>
          <w:sz w:val="22"/>
          <w:szCs w:val="22"/>
        </w:rPr>
        <w:t>. godine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="00A9791C">
        <w:rPr>
          <w:b/>
          <w:sz w:val="22"/>
          <w:szCs w:val="22"/>
        </w:rPr>
        <w:t>S</w:t>
      </w:r>
      <w:r w:rsidRPr="002D3E28">
        <w:rPr>
          <w:b/>
          <w:sz w:val="22"/>
          <w:szCs w:val="22"/>
        </w:rPr>
        <w:t xml:space="preserve">udac: </w:t>
      </w:r>
    </w:p>
    <w:p w:rsidRDefault="007C2D30" w:rsidP="007C2D30" w:rsidR="007C2D30" w:rsidRPr="0011773D">
      <w:pPr>
        <w:jc w:val="both"/>
        <w:rPr>
          <w:b/>
          <w:sz w:val="16"/>
          <w:szCs w:val="16"/>
        </w:rPr>
      </w:pPr>
    </w:p>
    <w:p w:rsidRDefault="00ED5FB2" w:rsidP="007C2D30" w:rsidR="007C2D30" w:rsidRPr="002D3E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9791C">
        <w:rPr>
          <w:b/>
          <w:sz w:val="22"/>
          <w:szCs w:val="22"/>
        </w:rPr>
        <w:t>Katarina Franković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lastRenderedPageBreak/>
        <w:t>POUKA O PRAVNOM LIJEKU</w:t>
      </w:r>
    </w:p>
    <w:p w:rsidRDefault="0050111B" w:rsidP="0050111B" w:rsidR="0050111B" w:rsidRPr="0050111B">
      <w:pPr>
        <w:jc w:val="both"/>
        <w:rPr>
          <w:sz w:val="22"/>
          <w:szCs w:val="22"/>
        </w:rPr>
      </w:pPr>
      <w:r w:rsidRPr="0050111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682B28">
        <w:rPr>
          <w:sz w:val="22"/>
          <w:szCs w:val="22"/>
        </w:rPr>
        <w:t>9</w:t>
      </w:r>
      <w:r w:rsidRPr="0050111B">
        <w:rPr>
          <w:sz w:val="22"/>
          <w:szCs w:val="22"/>
        </w:rPr>
        <w:t xml:space="preserve">. st. </w:t>
      </w:r>
      <w:r w:rsidR="00682B28">
        <w:rPr>
          <w:sz w:val="22"/>
          <w:szCs w:val="22"/>
        </w:rPr>
        <w:t>3</w:t>
      </w:r>
      <w:r w:rsidRPr="0050111B">
        <w:rPr>
          <w:sz w:val="22"/>
          <w:szCs w:val="22"/>
        </w:rPr>
        <w:t xml:space="preserve">. </w:t>
      </w:r>
      <w:r w:rsidR="00682B28">
        <w:rPr>
          <w:sz w:val="22"/>
          <w:szCs w:val="22"/>
        </w:rPr>
        <w:t>S</w:t>
      </w:r>
      <w:r w:rsidRPr="0050111B">
        <w:rPr>
          <w:sz w:val="22"/>
          <w:szCs w:val="22"/>
        </w:rPr>
        <w:t>Z).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</w:p>
    <w:p w:rsidRDefault="007C2D30" w:rsidP="007C2D30" w:rsidR="007C2D30">
      <w:pPr>
        <w:jc w:val="both"/>
        <w:rPr>
          <w:b/>
          <w:sz w:val="22"/>
          <w:szCs w:val="22"/>
        </w:rPr>
      </w:pPr>
      <w:r w:rsidRPr="0062250F">
        <w:rPr>
          <w:b/>
          <w:sz w:val="22"/>
          <w:szCs w:val="22"/>
        </w:rPr>
        <w:t>DN-a</w:t>
      </w:r>
      <w:r w:rsidRPr="0062250F">
        <w:rPr>
          <w:sz w:val="22"/>
          <w:szCs w:val="22"/>
        </w:rPr>
        <w:t>:</w:t>
      </w:r>
      <w:r w:rsidRPr="0062250F">
        <w:rPr>
          <w:b/>
          <w:sz w:val="22"/>
          <w:szCs w:val="22"/>
        </w:rPr>
        <w:t xml:space="preserve"> </w:t>
      </w:r>
    </w:p>
    <w:p w:rsidRDefault="001C3821" w:rsidP="001C3821" w:rsidR="001C3821" w:rsidRPr="004767D3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4767D3">
        <w:rPr>
          <w:sz w:val="22"/>
          <w:szCs w:val="22"/>
        </w:rPr>
        <w:t xml:space="preserve">predlagatelju FINA, </w:t>
      </w:r>
    </w:p>
    <w:p w:rsidRDefault="001C3821" w:rsidP="001C3821" w:rsidR="001C382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1C3821" w:rsidP="001C3821" w:rsidR="001C382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1C3821" w:rsidP="001C3821" w:rsidR="001C3821" w:rsidRPr="000F45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1C3821" w:rsidP="001C3821" w:rsidR="001C3821" w:rsidRPr="00E54D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1C3821" w:rsidP="001C3821" w:rsidR="001C382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1C3821" w:rsidP="001C3821" w:rsidR="001C3821" w:rsidRPr="000F45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a,</w:t>
      </w:r>
    </w:p>
    <w:p w:rsidRDefault="007D725F" w:rsidP="001C3821" w:rsidR="001C3821" w:rsidRPr="005A2C5C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registru ovog suda, nakon pravomoćnosti.</w:t>
      </w:r>
    </w:p>
    <w:p w:rsidRDefault="001C6B5E" w:rsidP="007C2D30" w:rsidR="001C6B5E">
      <w:pPr>
        <w:pStyle w:val="Tijeloteksta"/>
        <w:rPr>
          <w:sz w:val="22"/>
          <w:szCs w:val="22"/>
        </w:rPr>
      </w:pPr>
    </w:p>
    <w:p w:rsidRDefault="007C2D30" w:rsidP="001C6B5E" w:rsidR="007C2D30">
      <w:pPr>
        <w:pStyle w:val="Tijeloteksta"/>
        <w:ind w:firstLine="708"/>
        <w:rPr>
          <w:sz w:val="22"/>
          <w:szCs w:val="22"/>
        </w:rPr>
      </w:pPr>
    </w:p>
    <w:sectPr w:rsidSect="00101618" w:rsidR="007C2D30">
      <w:headerReference w:type="even" r:id="rId11"/>
      <w:headerReference w:type="default" r:id="rId12"/>
      <w:pgSz w:h="16838" w:w="11906"/>
      <w:pgMar w:gutter="0" w:footer="720" w:header="720" w:left="1797" w:bottom="1302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88A" w:rsidR="0097788A">
      <w:r>
        <w:separator/>
      </w:r>
    </w:p>
  </w:endnote>
  <w:endnote w:id="0" w:type="continuationSeparator">
    <w:p w:rsidRDefault="0097788A" w:rsidR="0097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88A" w:rsidR="0097788A">
      <w:r>
        <w:separator/>
      </w:r>
    </w:p>
  </w:footnote>
  <w:footnote w:id="0" w:type="continuationSeparator">
    <w:p w:rsidRDefault="0097788A" w:rsidR="00977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618" w:rsidP="00E91F84" w:rsidR="001016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1618" w:rsidR="001016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91C" w:rsidP="00643DFF" w:rsidR="00101618">
    <w:pPr>
      <w:jc w:val="right"/>
    </w:pPr>
    <w:proofErr w:type="spellStart"/>
    <w:r w:rsidRPr="00A9791C">
      <w:rPr>
        <w:b/>
        <w:sz w:val="22"/>
        <w:szCs w:val="22"/>
      </w:rPr>
      <w:t>Posl</w:t>
    </w:r>
    <w:proofErr w:type="spellEnd"/>
    <w:r w:rsidRPr="00A9791C">
      <w:rPr>
        <w:b/>
        <w:sz w:val="22"/>
        <w:szCs w:val="22"/>
      </w:rPr>
      <w:t>. br. 18 St-373/2017-43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8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10"/>
  </w:num>
  <w:num w:numId="12">
    <w:abstractNumId w:val="1"/>
  </w:num>
  <w:num w:numId="13">
    <w:abstractNumId w:val="7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3620F"/>
    <w:rsid w:val="00051284"/>
    <w:rsid w:val="00064E57"/>
    <w:rsid w:val="000A638A"/>
    <w:rsid w:val="000B03C2"/>
    <w:rsid w:val="000B20CA"/>
    <w:rsid w:val="000B28EB"/>
    <w:rsid w:val="000B2F5E"/>
    <w:rsid w:val="000B3478"/>
    <w:rsid w:val="000C0655"/>
    <w:rsid w:val="000D53A9"/>
    <w:rsid w:val="00101618"/>
    <w:rsid w:val="00105FEC"/>
    <w:rsid w:val="0011773D"/>
    <w:rsid w:val="00126A63"/>
    <w:rsid w:val="00174101"/>
    <w:rsid w:val="001A66AE"/>
    <w:rsid w:val="001B14F0"/>
    <w:rsid w:val="001C3821"/>
    <w:rsid w:val="001C6AD2"/>
    <w:rsid w:val="001C6B5E"/>
    <w:rsid w:val="001D69F4"/>
    <w:rsid w:val="001F5233"/>
    <w:rsid w:val="001F5C5F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906B5"/>
    <w:rsid w:val="00290D53"/>
    <w:rsid w:val="00296315"/>
    <w:rsid w:val="002A0DB1"/>
    <w:rsid w:val="002B31C8"/>
    <w:rsid w:val="002B507E"/>
    <w:rsid w:val="002C324E"/>
    <w:rsid w:val="002D1CB0"/>
    <w:rsid w:val="002E15C6"/>
    <w:rsid w:val="002F1319"/>
    <w:rsid w:val="00320035"/>
    <w:rsid w:val="00327EBD"/>
    <w:rsid w:val="00331AD9"/>
    <w:rsid w:val="003356EA"/>
    <w:rsid w:val="003658E5"/>
    <w:rsid w:val="00367630"/>
    <w:rsid w:val="00384144"/>
    <w:rsid w:val="00390C27"/>
    <w:rsid w:val="003A3C3F"/>
    <w:rsid w:val="003D4346"/>
    <w:rsid w:val="003F2396"/>
    <w:rsid w:val="003F6873"/>
    <w:rsid w:val="00412AEA"/>
    <w:rsid w:val="00416A8E"/>
    <w:rsid w:val="00437DC8"/>
    <w:rsid w:val="00445ABB"/>
    <w:rsid w:val="00467CE8"/>
    <w:rsid w:val="0047391E"/>
    <w:rsid w:val="004777F0"/>
    <w:rsid w:val="00480285"/>
    <w:rsid w:val="004A6938"/>
    <w:rsid w:val="004B231E"/>
    <w:rsid w:val="004D1B5C"/>
    <w:rsid w:val="004D66D4"/>
    <w:rsid w:val="004E009F"/>
    <w:rsid w:val="004E5DA4"/>
    <w:rsid w:val="004F4EAF"/>
    <w:rsid w:val="004F524C"/>
    <w:rsid w:val="0050111B"/>
    <w:rsid w:val="005325A1"/>
    <w:rsid w:val="00543C4D"/>
    <w:rsid w:val="00544BB2"/>
    <w:rsid w:val="005525BB"/>
    <w:rsid w:val="00555C1C"/>
    <w:rsid w:val="00556CD4"/>
    <w:rsid w:val="00562104"/>
    <w:rsid w:val="00563512"/>
    <w:rsid w:val="00563AEC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250F"/>
    <w:rsid w:val="00625FFE"/>
    <w:rsid w:val="0063094D"/>
    <w:rsid w:val="00640D3F"/>
    <w:rsid w:val="00643DFF"/>
    <w:rsid w:val="00661F1A"/>
    <w:rsid w:val="006768CB"/>
    <w:rsid w:val="00682B28"/>
    <w:rsid w:val="00693E25"/>
    <w:rsid w:val="00696C8D"/>
    <w:rsid w:val="00696D6A"/>
    <w:rsid w:val="006A3FB9"/>
    <w:rsid w:val="006A4F79"/>
    <w:rsid w:val="006B6037"/>
    <w:rsid w:val="006B76C3"/>
    <w:rsid w:val="006C4470"/>
    <w:rsid w:val="006E0149"/>
    <w:rsid w:val="007109A8"/>
    <w:rsid w:val="00722770"/>
    <w:rsid w:val="007372A4"/>
    <w:rsid w:val="007436BD"/>
    <w:rsid w:val="007733AD"/>
    <w:rsid w:val="00784C2C"/>
    <w:rsid w:val="007861F8"/>
    <w:rsid w:val="007B5FA2"/>
    <w:rsid w:val="007B6140"/>
    <w:rsid w:val="007C2D30"/>
    <w:rsid w:val="007C4B39"/>
    <w:rsid w:val="007D725F"/>
    <w:rsid w:val="00804EDD"/>
    <w:rsid w:val="008140C5"/>
    <w:rsid w:val="00822CE0"/>
    <w:rsid w:val="00822ED9"/>
    <w:rsid w:val="00827A36"/>
    <w:rsid w:val="00831499"/>
    <w:rsid w:val="00847E59"/>
    <w:rsid w:val="00855767"/>
    <w:rsid w:val="00871BAD"/>
    <w:rsid w:val="00872314"/>
    <w:rsid w:val="00875AF1"/>
    <w:rsid w:val="0087614D"/>
    <w:rsid w:val="008801AE"/>
    <w:rsid w:val="008977C4"/>
    <w:rsid w:val="00897B76"/>
    <w:rsid w:val="008A55DD"/>
    <w:rsid w:val="008A5752"/>
    <w:rsid w:val="008B3BDE"/>
    <w:rsid w:val="008B5C6A"/>
    <w:rsid w:val="008B699C"/>
    <w:rsid w:val="008C68B8"/>
    <w:rsid w:val="008C7C09"/>
    <w:rsid w:val="008D136B"/>
    <w:rsid w:val="008D2F06"/>
    <w:rsid w:val="008D4212"/>
    <w:rsid w:val="008D791C"/>
    <w:rsid w:val="008E6A80"/>
    <w:rsid w:val="00900613"/>
    <w:rsid w:val="009117EE"/>
    <w:rsid w:val="009154DF"/>
    <w:rsid w:val="00932588"/>
    <w:rsid w:val="00933CF6"/>
    <w:rsid w:val="00952E30"/>
    <w:rsid w:val="009540AE"/>
    <w:rsid w:val="00960197"/>
    <w:rsid w:val="009601E7"/>
    <w:rsid w:val="00967324"/>
    <w:rsid w:val="009768A8"/>
    <w:rsid w:val="0097788A"/>
    <w:rsid w:val="00977FF0"/>
    <w:rsid w:val="009822BE"/>
    <w:rsid w:val="009844E9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9F6215"/>
    <w:rsid w:val="00A05715"/>
    <w:rsid w:val="00A13B00"/>
    <w:rsid w:val="00A15B43"/>
    <w:rsid w:val="00A2285A"/>
    <w:rsid w:val="00A33810"/>
    <w:rsid w:val="00A33F3F"/>
    <w:rsid w:val="00A373E1"/>
    <w:rsid w:val="00A6231D"/>
    <w:rsid w:val="00A66E4D"/>
    <w:rsid w:val="00A738B3"/>
    <w:rsid w:val="00A866A0"/>
    <w:rsid w:val="00A87FC5"/>
    <w:rsid w:val="00A94F78"/>
    <w:rsid w:val="00A96DAE"/>
    <w:rsid w:val="00A971CC"/>
    <w:rsid w:val="00A9791C"/>
    <w:rsid w:val="00AC1943"/>
    <w:rsid w:val="00AC1A08"/>
    <w:rsid w:val="00AC2766"/>
    <w:rsid w:val="00AD1037"/>
    <w:rsid w:val="00AE52B9"/>
    <w:rsid w:val="00AF4378"/>
    <w:rsid w:val="00AF51CE"/>
    <w:rsid w:val="00AF7075"/>
    <w:rsid w:val="00B1660C"/>
    <w:rsid w:val="00B2526C"/>
    <w:rsid w:val="00B3302D"/>
    <w:rsid w:val="00B3737E"/>
    <w:rsid w:val="00B4286B"/>
    <w:rsid w:val="00B50A1E"/>
    <w:rsid w:val="00B53DC6"/>
    <w:rsid w:val="00B53F18"/>
    <w:rsid w:val="00B70172"/>
    <w:rsid w:val="00B86CF7"/>
    <w:rsid w:val="00BB0126"/>
    <w:rsid w:val="00BB11DC"/>
    <w:rsid w:val="00BB17E5"/>
    <w:rsid w:val="00BD01C0"/>
    <w:rsid w:val="00BD3AAB"/>
    <w:rsid w:val="00BD43BA"/>
    <w:rsid w:val="00BD5601"/>
    <w:rsid w:val="00BF404F"/>
    <w:rsid w:val="00BF4E2A"/>
    <w:rsid w:val="00C150DF"/>
    <w:rsid w:val="00C1564B"/>
    <w:rsid w:val="00C16F54"/>
    <w:rsid w:val="00C31786"/>
    <w:rsid w:val="00C3316C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730E"/>
    <w:rsid w:val="00DC4ED9"/>
    <w:rsid w:val="00DC564C"/>
    <w:rsid w:val="00DC79E8"/>
    <w:rsid w:val="00DD372B"/>
    <w:rsid w:val="00DD45C6"/>
    <w:rsid w:val="00DD6D6D"/>
    <w:rsid w:val="00DE5101"/>
    <w:rsid w:val="00E003D1"/>
    <w:rsid w:val="00E02687"/>
    <w:rsid w:val="00E0274C"/>
    <w:rsid w:val="00E041D9"/>
    <w:rsid w:val="00E143AA"/>
    <w:rsid w:val="00E26890"/>
    <w:rsid w:val="00E30EAF"/>
    <w:rsid w:val="00E35C74"/>
    <w:rsid w:val="00E35D17"/>
    <w:rsid w:val="00E56924"/>
    <w:rsid w:val="00E60255"/>
    <w:rsid w:val="00E677F1"/>
    <w:rsid w:val="00E83DF3"/>
    <w:rsid w:val="00E858AA"/>
    <w:rsid w:val="00E876B0"/>
    <w:rsid w:val="00E91F84"/>
    <w:rsid w:val="00EA2CD0"/>
    <w:rsid w:val="00EA3204"/>
    <w:rsid w:val="00EC637D"/>
    <w:rsid w:val="00ED5FB2"/>
    <w:rsid w:val="00EE6D04"/>
    <w:rsid w:val="00EF6C3B"/>
    <w:rsid w:val="00EF715C"/>
    <w:rsid w:val="00F04726"/>
    <w:rsid w:val="00F1646D"/>
    <w:rsid w:val="00F16825"/>
    <w:rsid w:val="00F31170"/>
    <w:rsid w:val="00F54CAB"/>
    <w:rsid w:val="00F60F33"/>
    <w:rsid w:val="00F65A18"/>
    <w:rsid w:val="00F72474"/>
    <w:rsid w:val="00F77C33"/>
    <w:rsid w:val="00F826FA"/>
    <w:rsid w:val="00F87EBD"/>
    <w:rsid w:val="00FA25AB"/>
    <w:rsid w:val="00FB2875"/>
    <w:rsid w:val="00FB3BDB"/>
    <w:rsid w:val="00FC5D91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6B7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6C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6C3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6C3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6C3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6B7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6C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6C3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6C3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6C3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71/17</izvorni_sadrzaj>
    <derivirana_varijabla naziv="DomainObject.Predmet.Opis_1">Nastavak nakon OBUSTAVE St 71/17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DUBROVAČKI AUTOMOBILI d.o.o. za trgovinu zastupanog po punomoćniku Berislav Bušelić, stečajni upravitelj</izvorni_sadrzaj>
    <derivirana_varijabla naziv="DomainObject.Predmet.ProtustrankaFormated_1">  DUBROVAČKI AUTOMOBILI d.o.o. za trgovinu zastupanog po punomoćniku Berislav Bušelić, stečajni upravitelj</derivirana_varijabla>
  </DomainObject.Predmet.ProtustrankaFormated>
  <DomainObject.Predmet.ProtustrankaFormatedOIB>
    <izvorni_sadrzaj>  DUBROVAČKI AUTOMOBILI d.o.o. za trgovinu, OIB 63315065237 zastupanog po punomoćniku Berislav Bušelić, stečajni upravitelj</izvorni_sadrzaj>
    <derivirana_varijabla naziv="DomainObject.Predmet.ProtustrankaFormatedOIB_1">  DUBROVAČKI AUTOMOBILI d.o.o. za trgovinu, OIB 63315065237 zastupanog po punomoćniku Berislav Bušelić, stečajni upravitelj</derivirana_varijabla>
  </DomainObject.Predmet.ProtustrankaFormatedOIB>
  <DomainObject.Predmet.ProtustrankaFormatedWithAdress>
    <izvorni_sadrzaj> DUBROVAČKI AUTOMOBILI d.o.o. za trgovinu, Mata Vodopića 7, 20000 Dubrovnik zastupanog po punomoćniku Berislav Bušelić, stečajni upravitelj</izvorni_sadrzaj>
    <derivirana_varijabla naziv="DomainObject.Predmet.ProtustrankaFormatedWithAdress_1"> DUBROVAČKI AUTOMOBILI d.o.o. za trgovinu, Mata Vodopića 7, 20000 Dubrovnik zastupanog po punomoćniku Berislav Bušelić, stečajni upravitelj</derivirana_varijabla>
  </DomainObject.Predmet.ProtustrankaFormatedWithAdress>
  <DomainObject.Predmet.ProtustrankaFormatedWithAdressOIB>
    <izvorni_sadrzaj> DUBROVAČKI AUTOMOBILI d.o.o. za trgovinu, OIB 63315065237, Mata Vodopića 7, 20000 Dubrovnik zastupanog po punomoćniku Berislav Bušelić, stečajni upravitelj</izvorni_sadrzaj>
    <derivirana_varijabla naziv="DomainObject.Predmet.ProtustrankaFormatedWithAdressOIB_1"> DUBROVAČKI AUTOMOBILI d.o.o. za trgovinu, OIB 63315065237, Mata Vodopića 7, 20000 Dubrovnik zastupanog po punomoćniku Berislav Bušelić, stečajni upravitelj</derivirana_varijabla>
  </DomainObject.Predmet.ProtustrankaFormatedWithAdressOIB>
  <DomainObject.Predmet.ProtustrankaWithAdress>
    <izvorni_sadrzaj>DUBROVAČKI AUTOMOBILI d.o.o. za trgovinu Mata Vodopića 7, 20000 Dubrovnik</izvorni_sadrzaj>
    <derivirana_varijabla naziv="DomainObject.Predmet.ProtustrankaWithAdress_1">DUBROVAČKI AUTOMOBILI d.o.o. za trgovinu Mata Vodopića 7, 20000 Dubrovnik</derivirana_varijabla>
  </DomainObject.Predmet.ProtustrankaWithAdress>
  <DomainObject.Predmet.ProtustrankaWithAdressOIB>
    <izvorni_sadrzaj>DUBROVAČKI AUTOMOBILI d.o.o. za trgovinu, OIB 63315065237, Mata Vodopića 7, 20000 Dubrovnik</izvorni_sadrzaj>
    <derivirana_varijabla naziv="DomainObject.Predmet.ProtustrankaWithAdressOIB_1">DUBROVAČKI AUTOMOBILI d.o.o. za trgovinu, OIB 63315065237, Mata Vodopića 7, 20000 Dubrovnik</derivirana_varijabla>
  </DomainObject.Predmet.ProtustrankaWithAdressOIB>
  <DomainObject.Predmet.ProtustrankaNazivFormated>
    <izvorni_sadrzaj>DUBROVAČKI AUTOMOBILI d.o.o. za trgovinu</izvorni_sadrzaj>
    <derivirana_varijabla naziv="DomainObject.Predmet.ProtustrankaNazivFormated_1">DUBROVAČKI AUTOMOBILI d.o.o. za trgovinu</derivirana_varijabla>
  </DomainObject.Predmet.ProtustrankaNazivFormated>
  <DomainObject.Predmet.ProtustrankaNazivFormatedOIB>
    <izvorni_sadrzaj>DUBROVAČKI AUTOMOBILI d.o.o. za trgovinu, OIB 63315065237</izvorni_sadrzaj>
    <derivirana_varijabla naziv="DomainObject.Predmet.ProtustrankaNazivFormatedOIB_1">DUBROVAČKI AUTOMOBILI d.o.o. za trgovinu, OIB 63315065237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DUBROVAČKI AUTOMOBILI d.o.o. za trgovinu zastupanog po punomoćniku Berislav Bušelić, stečajni upravitelj</item>
    </izvorni_sadrzaj>
    <derivirana_varijabla naziv="DomainObject.Predmet.ProtuStrankaListFormated_1">
      <item>DUBROVAČKI AUTOMOBILI d.o.o. za trgovinu zastupanog po punomoćniku Berislav Bušelić, stečajni upravitelj</item>
    </derivirana_varijabla>
  </DomainObject.Predmet.ProtuStrankaListFormated>
  <DomainObject.Predmet.ProtuStrankaListFormatedOIB>
    <izvorni_sadrzaj>
      <item>DUBROVAČKI AUTOMOBILI d.o.o. za trgovinu, OIB 63315065237 zastupanog po punomoćniku Berislav Bušelić, stečajni upravitelj</item>
    </izvorni_sadrzaj>
    <derivirana_varijabla naziv="DomainObject.Predmet.ProtuStrankaListFormatedOIB_1">
      <item>DUBROVAČKI AUTOMOBILI d.o.o. za trgovinu, OIB 63315065237 zastupanog po punomoćniku Berislav Bušelić, stečajni upravitelj</item>
    </derivirana_varijabla>
  </DomainObject.Predmet.ProtuStrankaListFormatedOIB>
  <DomainObject.Predmet.ProtuStrankaListFormatedWithAdress>
    <izvorni_sadrzaj>
      <item>DUBROVAČKI AUTOMOBILI d.o.o. za trgovinu, Mata Vodopića 7, 20000 Dubrovnik zastupanog po punomoćniku Berislav Bušelić, stečajni upravitelj</item>
    </izvorni_sadrzaj>
    <derivirana_varijabla naziv="DomainObject.Predmet.ProtuStrankaListFormatedWithAdress_1">
      <item>DUBROVAČKI AUTOMOBILI d.o.o. za trgovinu, Mata Vodopića 7, 20000 Dubrovnik zastupanog po punomoćniku Berislav Bušelić, stečajni upravitelj</item>
    </derivirana_varijabla>
  </DomainObject.Predmet.ProtuStrankaListFormatedWithAdress>
  <DomainObject.Predmet.ProtuStrankaListFormatedWithAdressOIB>
    <izvorni_sadrzaj>
      <item>DUBROVAČKI AUTOMOBILI d.o.o. za trgovinu, OIB 63315065237, Mata Vodopića 7, 20000 Dubrovnik zastupanog po punomoćniku Berislav Bušelić, stečajni upravitelj</item>
    </izvorni_sadrzaj>
    <derivirana_varijabla naziv="DomainObject.Predmet.ProtuStrankaListFormatedWithAdressOIB_1">
      <item>DUBROVAČKI AUTOMOBILI d.o.o. za trgovinu, OIB 63315065237, Mata Vodopića 7, 20000 Dubrovnik zastupanog po punomoćniku Berislav Bušelić, stečajni upravitelj</item>
    </derivirana_varijabla>
  </DomainObject.Predmet.ProtuStrankaListFormatedWithAdressOIB>
  <DomainObject.Predmet.ProtuStrankaListNazivFormated>
    <izvorni_sadrzaj>
      <item>DUBROVAČKI AUTOMOBILI d.o.o. za trgovinu</item>
    </izvorni_sadrzaj>
    <derivirana_varijabla naziv="DomainObject.Predmet.ProtuStrankaListNazivFormated_1">
      <item>DUBROVAČKI AUTOMOBILI d.o.o. za trgovinu</item>
    </derivirana_varijabla>
  </DomainObject.Predmet.ProtuStrankaListNazivFormated>
  <DomainObject.Predmet.ProtuStrankaListNazivFormatedOIB>
    <izvorni_sadrzaj>
      <item>DUBROVAČKI AUTOMOBILI d.o.o. za trgovinu, OIB 63315065237</item>
    </izvorni_sadrzaj>
    <derivirana_varijabla naziv="DomainObject.Predmet.ProtuStrankaListNazivFormatedOIB_1">
      <item>DUBROVAČKI AUTOMOBILI d.o.o. za trgovinu, OIB 63315065237</item>
    </derivirana_varijabla>
  </DomainObject.Predmet.ProtuStrankaListNazivFormatedOIB>
  <DomainObject.Predmet.OstaliListFormated>
    <izvorni_sadrzaj>
      <item>Berislav Bušelić, stečajni upravitelj punomoćnik sudionika u postupku DUBROVAČKI AUTOMOBILI d.o.o. za trgovinu</item>
    </izvorni_sadrzaj>
    <derivirana_varijabla naziv="DomainObject.Predmet.OstaliListFormated_1">
      <item>Berislav Bušelić, stečajni upravitelj punomoćnik sudionika u postupku DUBROVAČKI AUTOMOBILI d.o.o. za trgovinu</item>
    </derivirana_varijabla>
  </DomainObject.Predmet.OstaliListFormated>
  <DomainObject.Predmet.OstaliListFormatedOIB>
    <izvorni_sadrzaj>
      <item>Berislav Bušelić, stečajni upravitelj, OIB 93274685765 punomoćnik sudionika u postupku DUBROVAČKI AUTOMOBILI d.o.o. za trgovinu</item>
    </izvorni_sadrzaj>
    <derivirana_varijabla naziv="DomainObject.Predmet.OstaliListFormatedOIB_1">
      <item>Berislav Bušelić, stečajni upravitelj, OIB 93274685765 punomoćnik sudionika u postupku DUBROVAČKI AUTOMOBILI d.o.o. za trgovinu</item>
    </derivirana_varijabla>
  </DomainObject.Predmet.OstaliListFormatedOIB>
  <DomainObject.Predmet.OstaliListFormatedWithAdress>
    <izvorni_sadrzaj>
      <item>Berislav Bušelić, stečajni upravitelj, Ante Starčevića 19, 21210 Mravince punomoćnik sudionika u postupku DUBROVAČKI AUTOMOBILI d.o.o. za trgovinu</item>
    </izvorni_sadrzaj>
    <derivirana_varijabla naziv="DomainObject.Predmet.OstaliListFormatedWithAdress_1">
      <item>Berislav Bušelić, stečajni upravitelj, Ante Starčevića 19, 21210 Mravince punomoćnik sudionika u postupku DUBROVAČKI AUTOMOBILI d.o.o. za trgovinu</item>
    </derivirana_varijabla>
  </DomainObject.Predmet.OstaliListFormatedWithAdress>
  <DomainObject.Predmet.OstaliListFormatedWithAdressOIB>
    <izvorni_sadrzaj>
      <item>Berislav Bušelić, stečajni upravitelj, OIB 93274685765, Ante Starčevića 19, 21210 Mravince punomoćnik sudionika u postupku DUBROVAČKI AUTOMOBILI d.o.o. za trgovinu</item>
    </izvorni_sadrzaj>
    <derivirana_varijabla naziv="DomainObject.Predmet.OstaliListFormatedWithAdressOIB_1">
      <item>Berislav Bušelić, stečajni upravitelj, OIB 93274685765, Ante Starčevića 19, 21210 Mravince punomoćnik sudionika u postupku DUBROVAČKI AUTOMOBILI d.o.o. za trgovinu</item>
    </derivirana_varijabla>
  </DomainObject.Predmet.OstaliListFormatedWithAdressOIB>
  <DomainObject.Predmet.OstaliListNazivFormated>
    <izvorni_sadrzaj>
      <item>Berislav Bušelić, stečajni upravitelj</item>
    </izvorni_sadrzaj>
    <derivirana_varijabla naziv="DomainObject.Predmet.OstaliListNazivFormated_1">
      <item>Berislav Bušelić, stečajni upravitelj</item>
    </derivirana_varijabla>
  </DomainObject.Predmet.OstaliListNazivFormated>
  <DomainObject.Predmet.OstaliListNazivFormatedOIB>
    <izvorni_sadrzaj>
      <item>Berislav Bušelić, stečajni upravitelj, OIB 93274685765</item>
    </izvorni_sadrzaj>
    <derivirana_varijabla naziv="DomainObject.Predmet.OstaliListNazivFormatedOIB_1"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DUBROVAČKI AUTOMOBILI d.o.o. za trgovinu</izvorni_sadrzaj>
    <derivirana_varijabla naziv="DomainObject.Predmet.ProtustrankaIDrugi_1">DUBROVAČKI AUTOMOBILI d.o.o. za trgovinu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DUBROVAČKI AUTOMOBILI d.o.o. za trgovinu, OIB 63315065237, Mata Vodopića 7, 20000 Dubrovnik</izvorni_sadrzaj>
    <derivirana_varijabla naziv="DomainObject.Predmet.ProtustrankaIDrugiAdressOIB_1">DUBROVAČKI AUTOMOBILI d.o.o. za trgovinu, OIB 63315065237, Mata Vodopića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DUBROVAČKI AUTOMOBILI d.o.o. za trgovinu</item>
      <item>Berislav Bušelić, stečajni upravitelj</item>
    </izvorni_sadrzaj>
    <derivirana_varijabla naziv="DomainObject.Predmet.SudioniciListNaziv_1">
      <item>FINA,RC Split,Podružnica Dubrovnik</item>
      <item>DUBROVAČKI AUTOMOBILI d.o.o. za trgovinu</item>
      <item>Berislav Bušelić, stečajni upravitelj</item>
    </derivirana_varijabla>
  </DomainObject.Predmet.SudioniciListNaziv>
  <DomainObject.Predmet.SudioniciListAdressOIB>
    <izvorni_sadrzaj>
      <item>FINA,RC Split,Podružnica Dubrovnik, OIB 85821130368</item>
      <item>DUBROVAČKI AUTOMOBILI d.o.o. za trgovinu, OIB 63315065237, Mata Vodopića 7,20000 Dubrovnik</item>
      <item>Berislav Bušelić, stečajni upravitelj, OIB 93274685765, Ante Starčevića 19,21210 Mravince</item>
    </izvorni_sadrzaj>
    <derivirana_varijabla naziv="DomainObject.Predmet.SudioniciListAdressOIB_1">
      <item>FINA,RC Split,Podružnica Dubrovnik, OIB 85821130368</item>
      <item>DUBROVAČKI AUTOMOBILI d.o.o. za trgovinu, OIB 63315065237, Mata Vodopića 7,20000 Dubrovnik</item>
      <item>Berislav Bušelić, stečajni upravitelj, OIB 93274685765, Ante Starčevića 19,21210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63315065237</item>
      <item>, OIB 93274685765</item>
    </izvorni_sadrzaj>
    <derivirana_varijabla naziv="DomainObject.Predmet.SudioniciListNazivOIB_1">
      <item>, OIB 85821130368</item>
      <item>, OIB 63315065237</item>
      <item>, OIB 93274685765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2312</properties:Characters>
  <properties:Lines>71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2017-11-29T09:02:00Z</dcterms:created>
  <dc:creator>Srđan Gavranić</dc:creator>
  <cp:lastModifiedBy>Katarina Franković</cp:lastModifiedBy>
  <cp:lastPrinted>2017-11-29T09:03:00Z</cp:lastPrinted>
  <dcterms:modified xmlns:xsi="http://www.w3.org/2001/XMLSchema-instance" xsi:type="dcterms:W3CDTF">2017-11-29T09:03:00Z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