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3d79" w14:paraId="33b3d79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4D7E42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A20BD7">
        <w:rPr>
          <w:color w:themeColor="text1" w:val="000000"/>
        </w:rPr>
        <w:t>8</w:t>
      </w:r>
      <w:r w:rsidR="004D2211">
        <w:rPr>
          <w:color w:themeColor="text1" w:val="000000"/>
        </w:rPr>
        <w:t>78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4D7E42">
        <w:t>(</w:t>
      </w:r>
      <w:proofErr w:type="spellStart"/>
      <w:r w:rsidRPr="004D7E42">
        <w:t>N.N</w:t>
      </w:r>
      <w:proofErr w:type="spellEnd"/>
      <w:r w:rsidRPr="004D7E42">
        <w:t xml:space="preserve">. br. </w:t>
      </w:r>
      <w:r w:rsidR="00AC4528" w:rsidRPr="004D7E42">
        <w:t>71/15.</w:t>
      </w:r>
      <w:r w:rsidRPr="004D7E42">
        <w:t>)</w:t>
      </w:r>
      <w:r w:rsidR="008155EE" w:rsidRPr="004D7E42">
        <w:t>,</w:t>
      </w:r>
      <w:r w:rsidRPr="004D7E42">
        <w:t xml:space="preserve"> dana </w:t>
      </w:r>
      <w:r w:rsidR="004D7E42" w:rsidRPr="004D7E42">
        <w:t>19. listopada 2017. godine</w:t>
      </w:r>
      <w:r w:rsidRPr="004D7E42">
        <w:t>,</w:t>
      </w:r>
      <w:r w:rsidR="00F034D3" w:rsidRPr="004D7E42">
        <w:t xml:space="preserve"> </w:t>
      </w:r>
      <w:r w:rsidRPr="004D7E42">
        <w:t>objavljuje</w:t>
      </w:r>
      <w:r w:rsidR="008155EE" w:rsidRPr="004D7E42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4D2211" w:rsidRPr="00DA1280">
        <w:t xml:space="preserve">MAPE MEDIJSKI SERVIS d.o.o., </w:t>
      </w:r>
      <w:proofErr w:type="spellStart"/>
      <w:r w:rsidR="004D2211" w:rsidRPr="00DA1280">
        <w:t>Tomašićeva</w:t>
      </w:r>
      <w:proofErr w:type="spellEnd"/>
      <w:r w:rsidR="004D2211" w:rsidRPr="00DA1280">
        <w:t xml:space="preserve"> 12, Zagreb, OIB: 26149556435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4D2211">
        <w:rPr>
          <w:color w:themeColor="text1" w:val="000000"/>
        </w:rPr>
        <w:t>93.715,67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4D7E42">
      <w:pPr>
        <w:jc w:val="center"/>
      </w:pPr>
      <w:r w:rsidRPr="004D7E42">
        <w:t xml:space="preserve">Zagreb, </w:t>
      </w:r>
      <w:r w:rsidR="004D7E42" w:rsidRPr="004D7E42">
        <w:t>19. listopada 2017. godine</w:t>
      </w:r>
      <w:r w:rsidRPr="004D7E42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763FF7" w:rsidP="00763FF7" w:rsidR="00763FF7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AD5598">
      <w:rPr>
        <w:b/>
        <w:color w:themeColor="text1" w:val="000000"/>
      </w:rPr>
      <w:t>8</w:t>
    </w:r>
    <w:r w:rsidR="004D2211">
      <w:rPr>
        <w:b/>
        <w:color w:themeColor="text1" w:val="000000"/>
      </w:rPr>
      <w:t>78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2211"/>
    <w:rsid w:val="004D7E42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63FF7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C165C"/>
    <w:rsid w:val="00AC4528"/>
    <w:rsid w:val="00AD027A"/>
    <w:rsid w:val="00AD5598"/>
    <w:rsid w:val="00B150C0"/>
    <w:rsid w:val="00B45F34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C516C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1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1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1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1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1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1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1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637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St-1878/2017</izvorni_sadrzaj>
    <derivirana_varijabla naziv="DomainObject.Predmet.OznakaBroj_1">St-1878/2017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 MEDIJSKI SERVIS d.o.o. zastupanog po punomoćniku Ljubica Jurič</izvorni_sadrzaj>
    <derivirana_varijabla naziv="DomainObject.Predmet.ProtustrankaFormated_1">  MAPE MEDIJSKI SERVIS d.o.o. zastupanog po punomoćniku Ljubica Jurič</derivirana_varijabla>
  </DomainObject.Predmet.ProtustrankaFormated>
  <DomainObject.Predmet.ProtustrankaFormatedOIB>
    <izvorni_sadrzaj>  MAPE MEDIJSKI SERVIS d.o.o., OIB 26149556435 zastupanog po punomoćniku Ljubica Jurič</izvorni_sadrzaj>
    <derivirana_varijabla naziv="DomainObject.Predmet.ProtustrankaFormatedOIB_1">  MAPE MEDIJSKI SERVIS d.o.o., OIB 26149556435 zastupanog po punomoćniku Ljubica Jurič</derivirana_varijabla>
  </DomainObject.Predmet.ProtustrankaFormatedOIB>
  <DomainObject.Predmet.ProtustrankaFormatedWithAdress>
    <izvorni_sadrzaj> MAPE MEDIJSKI SERVIS d.o.o., Tomašićeva 12, 10000 Zagreb zastupanog po punomoćniku Ljubica Jurič</izvorni_sadrzaj>
    <derivirana_varijabla naziv="DomainObject.Predmet.ProtustrankaFormatedWithAdress_1"> MAPE MEDIJSKI SERVIS d.o.o., Tomašićeva 12, 10000 Zagreb zastupanog po punomoćniku Ljubica Jurič</derivirana_varijabla>
  </DomainObject.Predmet.ProtustrankaFormatedWithAdress>
  <DomainObject.Predmet.ProtustrankaFormatedWithAdressOIB>
    <izvorni_sadrzaj> MAPE MEDIJSKI SERVIS d.o.o., OIB 26149556435, Tomašićeva 12, 10000 Zagreb zastupanog po punomoćniku Ljubica Jurič</izvorni_sadrzaj>
    <derivirana_varijabla naziv="DomainObject.Predmet.ProtustrankaFormatedWithAdressOIB_1"> MAPE MEDIJSKI SERVIS d.o.o., OIB 26149556435, Tomašićeva 12, 10000 Zagreb zastupanog po punomoćniku Ljubica Jurič</derivirana_varijabla>
  </DomainObject.Predmet.ProtustrankaFormatedWithAdressOIB>
  <DomainObject.Predmet.ProtustrankaWithAdress>
    <izvorni_sadrzaj>MAPE MEDIJSKI SERVIS d.o.o. Tomašićeva 12, 10000 Zagreb</izvorni_sadrzaj>
    <derivirana_varijabla naziv="DomainObject.Predmet.ProtustrankaWithAdress_1">MAPE MEDIJSKI SERVIS d.o.o. Tomašićeva 12, 10000 Zagreb</derivirana_varijabla>
  </DomainObject.Predmet.ProtustrankaWithAdress>
  <DomainObject.Predmet.ProtustrankaWithAdressOIB>
    <izvorni_sadrzaj>MAPE MEDIJSKI SERVIS d.o.o., OIB 26149556435, Tomašićeva 12, 10000 Zagreb</izvorni_sadrzaj>
    <derivirana_varijabla naziv="DomainObject.Predmet.ProtustrankaWithAdressOIB_1">MAPE MEDIJSKI SERVIS d.o.o., OIB 26149556435, Tomašićeva 12, 10000 Zagreb</derivirana_varijabla>
  </DomainObject.Predmet.ProtustrankaWithAdressOIB>
  <DomainObject.Predmet.ProtustrankaNazivFormated>
    <izvorni_sadrzaj>MAPE MEDIJSKI SERVIS d.o.o.</izvorni_sadrzaj>
    <derivirana_varijabla naziv="DomainObject.Predmet.ProtustrankaNazivFormated_1">MAPE MEDIJSKI SERVIS d.o.o.</derivirana_varijabla>
  </DomainObject.Predmet.ProtustrankaNazivFormated>
  <DomainObject.Predmet.ProtustrankaNazivFormatedOIB>
    <izvorni_sadrzaj>MAPE MEDIJSKI SERVIS d.o.o., OIB 26149556435</izvorni_sadrzaj>
    <derivirana_varijabla naziv="DomainObject.Predmet.ProtustrankaNazivFormatedOIB_1">MAPE MEDIJSKI SERVIS d.o.o., OIB 26149556435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 MEDIJSKI SERVIS d.o.o. zastupanog po punomoćniku Ljubica Jurič</item>
    </izvorni_sadrzaj>
    <derivirana_varijabla naziv="DomainObject.Predmet.ProtuStrankaListFormated_1">
      <item>MAPE MEDIJSKI SERVIS d.o.o. zastupanog po punomoćniku Ljubica Jurič</item>
    </derivirana_varijabla>
  </DomainObject.Predmet.ProtuStrankaListFormated>
  <DomainObject.Predmet.ProtuStrankaListFormatedOIB>
    <izvorni_sadrzaj>
      <item>MAPE MEDIJSKI SERVIS d.o.o., OIB 26149556435 zastupanog po punomoćniku Ljubica Jurič</item>
    </izvorni_sadrzaj>
    <derivirana_varijabla naziv="DomainObject.Predmet.ProtuStrankaListFormatedOIB_1">
      <item>MAPE MEDIJSKI SERVIS d.o.o., OIB 26149556435 zastupanog po punomoćniku Ljubica Jurič</item>
    </derivirana_varijabla>
  </DomainObject.Predmet.ProtuStrankaListFormatedOIB>
  <DomainObject.Predmet.ProtuStrankaListFormatedWithAdress>
    <izvorni_sadrzaj>
      <item>MAPE MEDIJSKI SERVIS d.o.o., Tomašićeva 12, 10000 Zagreb zastupanog po punomoćniku Ljubica Jurič</item>
    </izvorni_sadrzaj>
    <derivirana_varijabla naziv="DomainObject.Predmet.ProtuStrankaListFormatedWithAdress_1">
      <item>MAPE MEDIJSKI SERVIS d.o.o., Tomašićeva 12, 10000 Zagreb zastupanog po punomoćniku Ljubica Jurič</item>
    </derivirana_varijabla>
  </DomainObject.Predmet.ProtuStrankaListFormatedWithAdress>
  <DomainObject.Predmet.ProtuStrankaListFormatedWithAdressOIB>
    <izvorni_sadrzaj>
      <item>MAPE MEDIJSKI SERVIS d.o.o., OIB 26149556435, Tomašićeva 12, 10000 Zagreb zastupanog po punomoćniku Ljubica Jurič</item>
    </izvorni_sadrzaj>
    <derivirana_varijabla naziv="DomainObject.Predmet.ProtuStrankaListFormatedWithAdressOIB_1">
      <item>MAPE MEDIJSKI SERVIS d.o.o., OIB 26149556435, Tomašićeva 12, 10000 Zagreb zastupanog po punomoćniku Ljubica Jurič</item>
    </derivirana_varijabla>
  </DomainObject.Predmet.ProtuStrankaListFormatedWithAdressOIB>
  <DomainObject.Predmet.ProtuStrankaListNazivFormated>
    <izvorni_sadrzaj>
      <item>MAPE MEDIJSKI SERVIS d.o.o.</item>
    </izvorni_sadrzaj>
    <derivirana_varijabla naziv="DomainObject.Predmet.ProtuStrankaListNazivFormated_1">
      <item>MAPE MEDIJSKI SERVIS d.o.o.</item>
    </derivirana_varijabla>
  </DomainObject.Predmet.ProtuStrankaListNazivFormated>
  <DomainObject.Predmet.ProtuStrankaListNazivFormatedOIB>
    <izvorni_sadrzaj>
      <item>MAPE MEDIJSKI SERVIS d.o.o., OIB 26149556435</item>
    </izvorni_sadrzaj>
    <derivirana_varijabla naziv="DomainObject.Predmet.ProtuStrankaListNazivFormatedOIB_1">
      <item>MAPE MEDIJSKI SERVIS d.o.o., OIB 26149556435</item>
    </derivirana_varijabla>
  </DomainObject.Predmet.ProtuStrankaListNazivFormatedOIB>
  <DomainObject.Predmet.OstaliListFormated>
    <izvorni_sadrzaj>
      <item>Ljubica Jurič punomoćnik sudionika u postupku MAPE MEDIJSKI SERVIS d.o.o.</item>
    </izvorni_sadrzaj>
    <derivirana_varijabla naziv="DomainObject.Predmet.OstaliListFormated_1">
      <item>Ljubica Jurič punomoćnik sudionika u postupku MAPE MEDIJSKI SERVIS d.o.o.</item>
    </derivirana_varijabla>
  </DomainObject.Predmet.OstaliListFormated>
  <DomainObject.Predmet.OstaliListFormatedOIB>
    <izvorni_sadrzaj>
      <item>Ljubica Jurič, OIB 18635942461 punomoćnik sudionika u postupku MAPE MEDIJSKI SERVIS d.o.o.</item>
    </izvorni_sadrzaj>
    <derivirana_varijabla naziv="DomainObject.Predmet.OstaliListFormatedOIB_1">
      <item>Ljubica Jurič, OIB 18635942461 punomoćnik sudionika u postupku MAPE MEDIJSKI SERVIS d.o.o.</item>
    </derivirana_varijabla>
  </DomainObject.Predmet.OstaliListFormatedOIB>
  <DomainObject.Predmet.OstaliListFormatedWithAdress>
    <izvorni_sadrzaj>
      <item>Ljubica Jurič, Klekovačka 30, 10000 Zagreb punomoćnik sudionika u postupku MAPE MEDIJSKI SERVIS d.o.o.</item>
    </izvorni_sadrzaj>
    <derivirana_varijabla naziv="DomainObject.Predmet.OstaliListFormatedWithAdress_1">
      <item>Ljubica Jurič, Klekovačka 30, 10000 Zagreb punomoćnik sudionika u postupku MAPE MEDIJSKI SERVIS d.o.o.</item>
    </derivirana_varijabla>
  </DomainObject.Predmet.OstaliListFormatedWithAdress>
  <DomainObject.Predmet.OstaliListFormatedWithAdressOIB>
    <izvorni_sadrzaj>
      <item>Ljubica Jurič, OIB 18635942461, Klekovačka 30, 10000 Zagreb punomoćnik sudionika u postupku MAPE MEDIJSKI SERVIS d.o.o.</item>
    </izvorni_sadrzaj>
    <derivirana_varijabla naziv="DomainObject.Predmet.OstaliListFormatedWithAdressOIB_1">
      <item>Ljubica Jurič, OIB 18635942461, Klekovačka 30, 10000 Zagreb punomoćnik sudionika u postupku MAPE MEDIJSKI SERVIS d.o.o.</item>
    </derivirana_varijabla>
  </DomainObject.Predmet.OstaliListFormatedWithAdressOIB>
  <DomainObject.Predmet.OstaliListNazivFormated>
    <izvorni_sadrzaj>
      <item>Ljubica Jurič</item>
    </izvorni_sadrzaj>
    <derivirana_varijabla naziv="DomainObject.Predmet.OstaliListNazivFormated_1">
      <item>Ljubica Jurič</item>
    </derivirana_varijabla>
  </DomainObject.Predmet.OstaliListNazivFormated>
  <DomainObject.Predmet.OstaliListNazivFormatedOIB>
    <izvorni_sadrzaj>
      <item>Ljubica Jurič, OIB 18635942461</item>
    </izvorni_sadrzaj>
    <derivirana_varijabla naziv="DomainObject.Predmet.OstaliListNazivFormatedOIB_1">
      <item>Ljubica Jurič, OIB 18635942461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 MEDIJSKI SERVIS d.o.o.</izvorni_sadrzaj>
    <derivirana_varijabla naziv="DomainObject.Predmet.ProtustrankaIDrugi_1">MAPE MEDIJSKI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MAPE MEDIJSKI SERVIS d.o.o., OIB 26149556435, Tomašićeva 12, 10000 Zagreb</izvorni_sadrzaj>
    <derivirana_varijabla naziv="DomainObject.Predmet.ProtustrankaIDrugiAdressOIB_1">MAPE MEDIJSKI SERVIS d.o.o., OIB 26149556435,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MAPE MEDIJSKI SERVIS d.o.o.</item>
      <item>FINA Regionalni centar Zagreb</item>
      <item>Ljubica Jurič</item>
    </izvorni_sadrzaj>
    <derivirana_varijabla naziv="DomainObject.Predmet.SudioniciListNaziv_1">
      <item>MAPE MEDIJSKI SERVIS d.o.o.</item>
      <item>FINA Regionalni centar Zagreb</item>
      <item>Ljubica Jurič</item>
    </derivirana_varijabla>
  </DomainObject.Predmet.SudioniciListNaziv>
  <DomainObject.Predmet.SudioniciListAdressOIB>
    <izvorni_sadrzaj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izvorni_sadrzaj>
    <derivirana_varijabla naziv="DomainObject.Predmet.SudioniciListAdressOIB_1"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26149556435</item>
      <item>, OIB 85821130368</item>
      <item>, OIB 18635942461</item>
    </izvorni_sadrzaj>
    <derivirana_varijabla naziv="DomainObject.Predmet.SudioniciListNazivOIB_1">
      <item>, OIB 26149556435</item>
      <item>, OIB 85821130368</item>
      <item>, OIB 18635942461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2017-09-29T09:27:00Z</dcterms:created>
  <dc:creator>ilukac</dc:creator>
  <cp:lastModifiedBy>Irena Benko</cp:lastModifiedBy>
  <cp:lastPrinted>2017-10-19T09:56:00Z</cp:lastPrinted>
  <dcterms:modified xmlns:xsi="http://www.w3.org/2001/XMLSchema-instance" xsi:type="dcterms:W3CDTF">2017-10-19T09:56:00Z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