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e259" w14:paraId="4c4e259" w:rsidRDefault="00276ED5" w:rsidP="00276ED5" w:rsidR="00276ED5">
      <w:pPr>
        <w15:collapsed w:val="false"/>
      </w:pPr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782CD2">
        <w:t xml:space="preserve">                        1 St-375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782CD2">
        <w:t xml:space="preserve">ZRINSKI j. d.o.o. za ugostiteljstvo, trgovinu i usluge, </w:t>
      </w:r>
      <w:proofErr w:type="spellStart"/>
      <w:r w:rsidR="00782CD2">
        <w:t>Predavac</w:t>
      </w:r>
      <w:proofErr w:type="spellEnd"/>
      <w:r w:rsidR="00782CD2">
        <w:t>, Nikole Zrinskog 1, OIB: 27959215520,</w:t>
      </w:r>
      <w:r>
        <w:t xml:space="preserve">  koji se vodi </w:t>
      </w:r>
      <w:r w:rsidR="00782CD2">
        <w:t>kod ovoga suda pod brojem St-375</w:t>
      </w:r>
      <w:r>
        <w:t>/2015, temeljem odredbe čl. 430.,  431. i 434. Stečajnog zakona (Narodne novine 71/15), objavljuje:</w:t>
      </w:r>
    </w:p>
    <w:p w:rsidRDefault="00782CD2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9.213,14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proofErr w:type="spellStart"/>
      <w:r w:rsidR="00782CD2">
        <w:t>Darijan</w:t>
      </w:r>
      <w:proofErr w:type="spellEnd"/>
      <w:r w:rsidR="00782CD2">
        <w:t xml:space="preserve"> </w:t>
      </w:r>
      <w:proofErr w:type="spellStart"/>
      <w:r w:rsidR="00782CD2">
        <w:t>Kašnik</w:t>
      </w:r>
      <w:proofErr w:type="spellEnd"/>
      <w:r w:rsidR="00782CD2">
        <w:t xml:space="preserve"> iz </w:t>
      </w:r>
      <w:proofErr w:type="spellStart"/>
      <w:r w:rsidR="00782CD2">
        <w:t>Predavca</w:t>
      </w:r>
      <w:proofErr w:type="spellEnd"/>
      <w:r w:rsidR="00782CD2">
        <w:t>, N. Zrinskog 1, OIB. 55763901861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82CD2" w:rsidP="00276ED5" w:rsidR="00276ED5">
      <w:r>
        <w:t>U Bjelovaru, 24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782CD2" w:rsidR="00782CD2">
      <w:r>
        <w:t xml:space="preserve">                                                                                                          BRANKA PLESKALT</w:t>
      </w:r>
    </w:p>
    <w:p w:rsidRDefault="00276ED5" w:rsidP="00782CD2" w:rsidR="00782CD2">
      <w:proofErr w:type="spellStart"/>
      <w:r>
        <w:t>Rj.</w:t>
      </w:r>
      <w:proofErr w:type="spellEnd"/>
    </w:p>
    <w:p w:rsidRDefault="00276ED5" w:rsidP="00782CD2" w:rsidR="00276ED5">
      <w:pPr>
        <w:pStyle w:val="Bezproreda"/>
      </w:pPr>
      <w:bookmarkStart w:name="_GoBack" w:id="0"/>
      <w:bookmarkEnd w:id="0"/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782CD2" w:rsidP="00276ED5" w:rsidR="00276ED5">
      <w:pPr>
        <w:pStyle w:val="Bezproreda"/>
      </w:pPr>
      <w:r>
        <w:t>Bjelovar, 24</w:t>
      </w:r>
      <w:r w:rsidR="00276ED5">
        <w:t>. XI 2015.</w:t>
      </w:r>
    </w:p>
    <w:p w:rsidRDefault="00782CD2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782CD2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82C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2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82C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2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ZRINSKI jednostavno društvo s ograničenom odgovornošću za ugostiteljstvo, trgovinu i usluge, Predavac</izvorni_sadrzaj>
    <derivirana_varijabla naziv="DomainObject.Predmet.ProtustrankaFormated_1">  ZRINSKI jednostavno društvo s ograničenom odgovornošću za ugostiteljstvo, trgovinu i usluge, Predavac</derivirana_varijabla>
  </DomainObject.Predmet.ProtustrankaFormated>
  <DomainObject.Predmet.ProtustrankaFormatedOIB>
    <izvorni_sadrzaj>  ZRINSKI jednostavno društvo s ograničenom odgovornošću za ugostiteljstvo, trgovinu i usluge, Predavac, OIB 27959215520</izvorni_sadrzaj>
    <derivirana_varijabla naziv="DomainObject.Predmet.ProtustrankaFormatedOIB_1">  ZRINSKI jednostavno društvo s ograničenom odgovornošću za ugostiteljstvo, trgovinu i usluge, Predavac, OIB 27959215520</derivirana_varijabla>
  </DomainObject.Predmet.ProtustrankaFormatedOIB>
  <DomainObject.Predmet.ProtustrankaFormatedWithAdress>
    <izvorni_sadrzaj> ZRINSKI jednostavno društvo s ograničenom odgovornošću za ugostiteljstvo, trgovinu i usluge, Predavac, Nikole Zrinskog 1, 43000 Predavac</izvorni_sadrzaj>
    <derivirana_varijabla naziv="DomainObject.Predmet.ProtustrankaFormatedWithAdress_1"> ZRINSKI jednostavno društvo s ograničenom odgovornošću za ugostiteljstvo, trgovinu i usluge, Predavac, Nikole Zrinskog 1, 43000 Predavac</derivirana_varijabla>
  </DomainObject.Predmet.ProtustrankaFormatedWithAdress>
  <DomainObject.Predmet.ProtustrankaFormatedWithAdressOIB>
    <izvorni_sadrzaj> ZRINSKI jednostavno društvo s ograničenom odgovornošću za ugostiteljstvo, trgovinu i usluge, Predavac, OIB 27959215520, Nikole Zrinskog 1, 43000 Predavac</izvorni_sadrzaj>
    <derivirana_varijabla naziv="DomainObject.Predmet.ProtustrankaFormatedWithAdressOIB_1"> ZRINSKI jednostavno društvo s ograničenom odgovornošću za ugostiteljstvo, trgovinu i usluge, Predavac, OIB 27959215520, Nikole Zrinskog 1, 43000 Predavac</derivirana_varijabla>
  </DomainObject.Predmet.ProtustrankaFormatedWithAdressOIB>
  <DomainObject.Predmet.ProtustrankaWithAdress>
    <izvorni_sadrzaj>ZRINSKI jednostavno društvo s ograničenom odgovornošću za ugostiteljstvo, trgovinu i usluge, Predavac Nikole Zrinskog 1, 43000 Predavac</izvorni_sadrzaj>
    <derivirana_varijabla naziv="DomainObject.Predmet.ProtustrankaWithAdress_1">ZRINSKI jednostavno društvo s ograničenom odgovornošću za ugostiteljstvo, trgovinu i usluge, Predavac Nikole Zrinskog 1, 43000 Predavac</derivirana_varijabla>
  </DomainObject.Predmet.ProtustrankaWithAdress>
  <DomainObject.Predmet.ProtustrankaWithAdressOIB>
    <izvorni_sadrzaj>ZRINSKI jednostavno društvo s ograničenom odgovornošću za ugostiteljstvo, trgovinu i usluge, Predavac, OIB 27959215520, Nikole Zrinskog 1, 43000 Predavac</izvorni_sadrzaj>
    <derivirana_varijabla naziv="DomainObject.Predmet.ProtustrankaWithAdressOIB_1">ZRINSKI jednostavno društvo s ograničenom odgovornošću za ugostiteljstvo, trgovinu i usluge, Predavac, OIB 27959215520, Nikole Zrinskog 1, 43000 Predavac</derivirana_varijabla>
  </DomainObject.Predmet.ProtustrankaWithAdressOIB>
  <DomainObject.Predmet.ProtustrankaNazivFormated>
    <izvorni_sadrzaj>ZRINSKI jednostavno društvo s ograničenom odgovornošću za ugostiteljstvo, trgovinu i usluge, Predavac</izvorni_sadrzaj>
    <derivirana_varijabla naziv="DomainObject.Predmet.ProtustrankaNazivFormated_1">ZRINSKI jednostavno društvo s ograničenom odgovornošću za ugostiteljstvo, trgovinu i usluge, Predavac</derivirana_varijabla>
  </DomainObject.Predmet.ProtustrankaNazivFormated>
  <DomainObject.Predmet.ProtustrankaNazivFormatedOIB>
    <izvorni_sadrzaj>ZRINSKI jednostavno društvo s ograničenom odgovornošću za ugostiteljstvo, trgovinu i usluge, Predavac, OIB 27959215520</izvorni_sadrzaj>
    <derivirana_varijabla naziv="DomainObject.Predmet.ProtustrankaNazivFormatedOIB_1">ZRINSKI jednostavno društvo s ograničenom odgovornošću za ugostiteljstvo, trgovinu i usluge, Predavac, OIB 27959215520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ZRINSKI jednostavno društvo s ograničenom odgovornošću za ugostiteljstvo, trgovinu i usluge, Predavac</item>
    </izvorni_sadrzaj>
    <derivirana_varijabla naziv="DomainObject.Predmet.ProtuStrankaListFormated_1">
      <item>ZRINSKI jednostavno društvo s ograničenom odgovornošću za ugostiteljstvo, trgovinu i usluge, Predavac</item>
    </derivirana_varijabla>
  </DomainObject.Predmet.ProtuStrankaListFormated>
  <DomainObject.Predmet.ProtuStrankaListFormatedOIB>
    <izvorni_sadrzaj>
      <item>ZRINSKI jednostavno društvo s ograničenom odgovornošću za ugostiteljstvo, trgovinu i usluge, Predavac, OIB 27959215520</item>
    </izvorni_sadrzaj>
    <derivirana_varijabla naziv="DomainObject.Predmet.ProtuStrankaListFormatedOIB_1">
      <item>ZRINSKI jednostavno društvo s ograničenom odgovornošću za ugostiteljstvo, trgovinu i usluge, Predavac, OIB 27959215520</item>
    </derivirana_varijabla>
  </DomainObject.Predmet.ProtuStrankaListFormatedOIB>
  <DomainObject.Predmet.ProtuStrankaListFormatedWithAdress>
    <izvorni_sadrzaj>
      <item>ZRINSKI jednostavno društvo s ograničenom odgovornošću za ugostiteljstvo, trgovinu i usluge, Predavac, Nikole Zrinskog 1, 43000 Predavac</item>
    </izvorni_sadrzaj>
    <derivirana_varijabla naziv="DomainObject.Predmet.ProtuStrankaListFormatedWithAdress_1">
      <item>ZRINSKI jednostavno društvo s ograničenom odgovornošću za ugostiteljstvo, trgovinu i usluge, Predavac, Nikole Zrinskog 1, 43000 Predavac</item>
    </derivirana_varijabla>
  </DomainObject.Predmet.ProtuStrankaListFormatedWithAdress>
  <DomainObject.Predmet.ProtuStrankaListFormatedWithAdressOIB>
    <izvorni_sadrzaj>
      <item>ZRINSKI jednostavno društvo s ograničenom odgovornošću za ugostiteljstvo, trgovinu i usluge, Predavac, OIB 27959215520, Nikole Zrinskog 1, 43000 Predavac</item>
    </izvorni_sadrzaj>
    <derivirana_varijabla naziv="DomainObject.Predmet.ProtuStrankaListFormatedWithAdressOIB_1">
      <item>ZRINSKI jednostavno društvo s ograničenom odgovornošću za ugostiteljstvo, trgovinu i usluge, Predavac, OIB 27959215520, Nikole Zrinskog 1, 43000 Predavac</item>
    </derivirana_varijabla>
  </DomainObject.Predmet.ProtuStrankaListFormatedWithAdressOIB>
  <DomainObject.Predmet.ProtuStrankaListNazivFormated>
    <izvorni_sadrzaj>
      <item>ZRINSKI jednostavno društvo s ograničenom odgovornošću za ugostiteljstvo, trgovinu i usluge, Predavac</item>
    </izvorni_sadrzaj>
    <derivirana_varijabla naziv="DomainObject.Predmet.ProtuStrankaListNazivFormated_1">
      <item>ZRINSKI jednostavno društvo s ograničenom odgovornošću za ugostiteljstvo, trgovinu i usluge, Predavac</item>
    </derivirana_varijabla>
  </DomainObject.Predmet.ProtuStrankaListNazivFormated>
  <DomainObject.Predmet.ProtuStrankaListNazivFormatedOIB>
    <izvorni_sadrzaj>
      <item>ZRINSKI jednostavno društvo s ograničenom odgovornošću za ugostiteljstvo, trgovinu i usluge, Predavac, OIB 27959215520</item>
    </izvorni_sadrzaj>
    <derivirana_varijabla naziv="DomainObject.Predmet.ProtuStrankaListNazivFormatedOIB_1">
      <item>ZRINSKI jednostavno društvo s ograničenom odgovornošću za ugostiteljstvo, trgovinu i usluge, Predavac, OIB 27959215520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ZRINSKI jednostavno društvo s ograničenom odgovornošću za ugostiteljstvo, trgovinu i usluge, Predavac</izvorni_sadrzaj>
    <derivirana_varijabla naziv="DomainObject.Predmet.ProtustrankaIDrugi_1">ZRINSKI jednostavno društvo s ograničenom odgovornošću za ugostiteljstvo, trgovinu i usluge, Predavac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ZRINSKI jednostavno društvo s ograničenom odgovornošću za ugostiteljstvo, trgovinu i usluge, Predavac, OIB 27959215520, Nikole Zrinskog 1, 43000 Predavac</izvorni_sadrzaj>
    <derivirana_varijabla naziv="DomainObject.Predmet.ProtustrankaIDrugiAdressOIB_1">ZRINSKI jednostavno društvo s ograničenom odgovornošću za ugostiteljstvo, trgovinu i usluge, Predavac, OIB 27959215520, Nikole Zrinskog 1,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ZRINSKI jednostavno društvo s ograničenom odgovornošću za ugostiteljstvo, trgovinu i usluge, Predavac</item>
    </izvorni_sadrzaj>
    <derivirana_varijabla naziv="DomainObject.Predmet.SudioniciListNaziv_1">
      <item>FINA, RC ZAGREB, Podružnica Bjelovar</item>
      <item>ZRINSKI jednostavno društvo s ograničenom odgovornošću za ugostiteljstvo, trgovinu i usluge, Predavac</item>
    </derivirana_varijabla>
  </DomainObject.Predmet.SudioniciListNaziv>
  <DomainObject.Predmet.SudioniciListAdressOIB>
    <izvorni_sadrzaj>
      <item>FINA, RC ZAGREB, Podružnica Bjelovar, OIB 85821130368, F. Supila 4,43000 Bjelovar</item>
      <item>ZRINSKI jednostavno društvo s ograničenom odgovornošću za ugostiteljstvo, trgovinu i usluge, Predavac, OIB 27959215520, Nikole Zrinskog 1,43000 Predavac</item>
    </izvorni_sadrzaj>
    <derivirana_varijabla naziv="DomainObject.Predmet.SudioniciListAdressOIB_1">
      <item>FINA, RC ZAGREB, Podružnica Bjelovar, OIB 85821130368, F. Supila 4,43000 Bjelovar</item>
      <item>ZRINSKI jednostavno društvo s ograničenom odgovornošću za ugostiteljstvo, trgovinu i usluge, Predavac, OIB 27959215520, Nikole Zrinskog 1,43000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27959215520</item>
    </izvorni_sadrzaj>
    <derivirana_varijabla naziv="DomainObject.Predmet.SudioniciListNazivOIB_1">
      <item>, OIB 85821130368</item>
      <item>, OIB 27959215520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1645</properties:Characters>
  <properties:Lines>34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2015-11-24T07:09:00Z</cp:lastPrinted>
  <dcterms:modified xmlns:xsi="http://www.w3.org/2001/XMLSchema-instance" xsi:type="dcterms:W3CDTF">2015-11-24T07:09:00Z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