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2ef2" w14:paraId="1b12ef2" w:rsidRDefault="00053350" w:rsidP="00053350" w:rsidR="00053350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</w:t>
      </w:r>
      <w:r w:rsidRPr="00157E0D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   Trgovački sud u Zagrebu 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   Zagreb, Amruševa 2/II</w:t>
      </w:r>
    </w:p>
    <w:p w:rsidRDefault="00053350" w:rsidP="00053350" w:rsidR="00053350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07EB0">
        <w:rPr>
          <w:rFonts w:hAnsi="Times New Roman" w:ascii="Times New Roman"/>
          <w:szCs w:val="24"/>
          <w:lang w:val="hr-HR"/>
        </w:rPr>
        <w:t xml:space="preserve">FRUKTALI jednostavno društvo s ograničenom odgovornošću za trgovinu i usluge, </w:t>
      </w:r>
      <w:r w:rsidR="001B3577">
        <w:rPr>
          <w:rFonts w:hAnsi="Times New Roman" w:ascii="Times New Roman"/>
          <w:szCs w:val="24"/>
          <w:lang w:val="hr-HR"/>
        </w:rPr>
        <w:t xml:space="preserve">Zagreb, </w:t>
      </w:r>
      <w:r w:rsidR="00707EB0">
        <w:rPr>
          <w:rFonts w:hAnsi="Times New Roman" w:ascii="Times New Roman"/>
          <w:szCs w:val="24"/>
          <w:lang w:val="hr-HR"/>
        </w:rPr>
        <w:t>Puljska ulica 1</w:t>
      </w:r>
      <w:r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OIB </w:t>
      </w:r>
      <w:r w:rsidR="00707EB0">
        <w:rPr>
          <w:rFonts w:hAnsi="Times New Roman" w:ascii="Times New Roman"/>
          <w:szCs w:val="24"/>
          <w:lang w:val="hr-HR"/>
        </w:rPr>
        <w:t>55750048850</w:t>
      </w:r>
      <w:r w:rsidRPr="00E92428">
        <w:rPr>
          <w:rFonts w:hAnsi="Times New Roman" w:ascii="Times New Roman"/>
          <w:szCs w:val="24"/>
          <w:lang w:val="hr-HR"/>
        </w:rPr>
        <w:t>, dana 2</w:t>
      </w:r>
      <w:r w:rsidR="00F5290C">
        <w:rPr>
          <w:rFonts w:hAnsi="Times New Roman" w:ascii="Times New Roman"/>
          <w:szCs w:val="24"/>
          <w:lang w:val="hr-HR"/>
        </w:rPr>
        <w:t>6. svibnja</w:t>
      </w:r>
      <w:r w:rsidRPr="00E92428">
        <w:rPr>
          <w:rFonts w:hAnsi="Times New Roman" w:ascii="Times New Roman"/>
          <w:szCs w:val="24"/>
          <w:lang w:val="hr-HR"/>
        </w:rPr>
        <w:t xml:space="preserve"> 2017.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07EB0">
        <w:rPr>
          <w:rFonts w:hAnsi="Times New Roman" w:ascii="Times New Roman"/>
          <w:szCs w:val="24"/>
          <w:lang w:val="hr-HR"/>
        </w:rPr>
        <w:t>FRUKTALI jednostavno društvo s ograničenom odgovornošću za trgovinu i usluge, Zagreb, Puljska ulica 1,</w:t>
      </w:r>
      <w:r w:rsidR="00707EB0" w:rsidRPr="00E92428">
        <w:rPr>
          <w:rFonts w:hAnsi="Times New Roman" w:ascii="Times New Roman"/>
          <w:szCs w:val="24"/>
          <w:lang w:val="hr-HR"/>
        </w:rPr>
        <w:t xml:space="preserve"> OIB </w:t>
      </w:r>
      <w:r w:rsidR="00707EB0">
        <w:rPr>
          <w:rFonts w:hAnsi="Times New Roman" w:ascii="Times New Roman"/>
          <w:szCs w:val="24"/>
          <w:lang w:val="hr-HR"/>
        </w:rPr>
        <w:t>55750048850</w:t>
      </w:r>
      <w:r w:rsidR="00707EB0" w:rsidRPr="00E92428"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dana </w:t>
      </w:r>
      <w:r>
        <w:rPr>
          <w:rFonts w:hAnsi="Times New Roman" w:ascii="Times New Roman"/>
          <w:szCs w:val="24"/>
          <w:lang w:val="hr-HR"/>
        </w:rPr>
        <w:t>2</w:t>
      </w:r>
      <w:r w:rsidR="00F5290C">
        <w:rPr>
          <w:rFonts w:hAnsi="Times New Roman" w:ascii="Times New Roman"/>
          <w:szCs w:val="24"/>
          <w:lang w:val="hr-HR"/>
        </w:rPr>
        <w:t>6. svibnja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F5290C">
        <w:rPr>
          <w:rFonts w:hAnsi="Times New Roman" w:ascii="Times New Roman"/>
          <w:szCs w:val="24"/>
        </w:rPr>
        <w:t xml:space="preserve">6. svibnja </w:t>
      </w:r>
      <w:r w:rsidRPr="00E92428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>
        <w:rPr>
          <w:rFonts w:hAnsi="Times New Roman" w:ascii="Times New Roman"/>
          <w:szCs w:val="24"/>
        </w:rPr>
        <w:t xml:space="preserve"> 1</w:t>
      </w:r>
      <w:r w:rsidR="001B3577">
        <w:rPr>
          <w:rFonts w:hAnsi="Times New Roman" w:ascii="Times New Roman"/>
          <w:szCs w:val="24"/>
        </w:rPr>
        <w:t>4,</w:t>
      </w:r>
      <w:r w:rsidR="00707EB0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 </w:t>
      </w:r>
      <w:r w:rsidRPr="00E92428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707EB0">
        <w:rPr>
          <w:rFonts w:hAnsi="Times New Roman" w:ascii="Times New Roman"/>
          <w:szCs w:val="24"/>
        </w:rPr>
        <w:t>Siniša Rajnović</w:t>
      </w:r>
      <w:r>
        <w:rPr>
          <w:rFonts w:hAnsi="Times New Roman" w:ascii="Times New Roman"/>
          <w:szCs w:val="24"/>
        </w:rPr>
        <w:t xml:space="preserve"> (OIB </w:t>
      </w:r>
      <w:r w:rsidR="00707EB0">
        <w:rPr>
          <w:rFonts w:hAnsi="Times New Roman" w:ascii="Times New Roman"/>
          <w:szCs w:val="24"/>
        </w:rPr>
        <w:t>86217384445</w:t>
      </w:r>
      <w:r>
        <w:rPr>
          <w:rFonts w:hAnsi="Times New Roman" w:ascii="Times New Roman"/>
          <w:szCs w:val="24"/>
        </w:rPr>
        <w:t xml:space="preserve">) </w:t>
      </w:r>
      <w:r w:rsidRPr="00E92428">
        <w:rPr>
          <w:rFonts w:hAnsi="Times New Roman" w:ascii="Times New Roman"/>
          <w:szCs w:val="24"/>
        </w:rPr>
        <w:t>iz</w:t>
      </w:r>
      <w:r>
        <w:rPr>
          <w:rFonts w:hAnsi="Times New Roman" w:ascii="Times New Roman"/>
          <w:szCs w:val="24"/>
        </w:rPr>
        <w:t xml:space="preserve"> </w:t>
      </w:r>
      <w:r w:rsidR="00707EB0">
        <w:rPr>
          <w:rFonts w:hAnsi="Times New Roman" w:ascii="Times New Roman"/>
          <w:szCs w:val="24"/>
        </w:rPr>
        <w:t>Virovitice, Milanovac, Sv. Trojstva 87</w:t>
      </w:r>
      <w:r w:rsidR="001B3577">
        <w:rPr>
          <w:rFonts w:hAnsi="Times New Roman" w:ascii="Times New Roman"/>
          <w:szCs w:val="24"/>
        </w:rPr>
        <w:t xml:space="preserve">. </w:t>
      </w:r>
    </w:p>
    <w:p w:rsidRDefault="00053350" w:rsidP="00053350" w:rsidR="00053350" w:rsidRPr="00E92428">
      <w:pPr>
        <w:pStyle w:val="BodyText21"/>
        <w:rPr>
          <w:rFonts w:hAnsi="Times New Roman" w:ascii="Times New Roman"/>
          <w:szCs w:val="24"/>
        </w:rPr>
      </w:pPr>
    </w:p>
    <w:p w:rsidRDefault="00053350" w:rsidP="00053350" w:rsidR="001B3577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07EB0">
        <w:rPr>
          <w:rFonts w:hAnsi="Times New Roman" w:ascii="Times New Roman"/>
          <w:szCs w:val="24"/>
          <w:lang w:val="hr-HR"/>
        </w:rPr>
        <w:t>FRUKTALI jednostavno društvo s ograničenom odgovornošću za trgovinu i usluge, Zagreb, Puljska ulica 1,</w:t>
      </w:r>
      <w:r w:rsidR="00707EB0" w:rsidRPr="00E92428">
        <w:rPr>
          <w:rFonts w:hAnsi="Times New Roman" w:ascii="Times New Roman"/>
          <w:szCs w:val="24"/>
          <w:lang w:val="hr-HR"/>
        </w:rPr>
        <w:t xml:space="preserve"> OIB </w:t>
      </w:r>
      <w:r w:rsidR="00707EB0">
        <w:rPr>
          <w:rFonts w:hAnsi="Times New Roman" w:ascii="Times New Roman"/>
          <w:szCs w:val="24"/>
          <w:lang w:val="hr-HR"/>
        </w:rPr>
        <w:t>55750048850.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053350" w:rsidP="00053350" w:rsidR="00053350" w:rsidRPr="00E92428">
      <w:pPr>
        <w:jc w:val="both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F5290C">
        <w:rPr>
          <w:rFonts w:hAnsi="Times New Roman" w:ascii="Times New Roman"/>
          <w:lang w:val="hr-HR"/>
        </w:rPr>
        <w:t>6. svibnja</w:t>
      </w:r>
      <w:r w:rsidRPr="00E92428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E92428">
        <w:rPr>
          <w:rFonts w:hAnsi="Times New Roman" w:ascii="Times New Roman"/>
          <w:lang w:val="hr-HR"/>
        </w:rPr>
        <w:t xml:space="preserve">. </w:t>
      </w: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053350" w:rsidP="00053350" w:rsidR="00053350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  <w:t>Nada Nekić Plevko</w:t>
      </w:r>
      <w:r w:rsidR="00376A93">
        <w:rPr>
          <w:rFonts w:hAnsi="Times New Roman" w:ascii="Times New Roman"/>
          <w:lang w:val="hr-HR"/>
        </w:rPr>
        <w:t>, v.r.</w:t>
      </w:r>
    </w:p>
    <w:p w:rsidRDefault="00053350" w:rsidP="00053350" w:rsidR="00053350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 </w:t>
      </w: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053350" w:rsidP="00053350" w:rsidR="00053350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76A93" w:rsidR="00376A9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376A93" w:rsidR="00376A9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376A93" w:rsidR="00376A9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376A93" w:rsidP="00A6455F" w:rsidR="00376A93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376A93" w:rsidRPr="00E92428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6C2" w:rsidP="00AD03AF" w:rsidR="003506C2">
      <w:r>
        <w:separator/>
      </w:r>
    </w:p>
  </w:endnote>
  <w:endnote w:id="0" w:type="continuationSeparator">
    <w:p w:rsidRDefault="003506C2" w:rsidP="00AD03AF" w:rsidR="00350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A93" w:rsidRPr="00376A9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6C2" w:rsidP="00AD03AF" w:rsidR="003506C2">
      <w:r>
        <w:separator/>
      </w:r>
    </w:p>
  </w:footnote>
  <w:footnote w:id="0" w:type="continuationSeparator">
    <w:p w:rsidRDefault="003506C2" w:rsidP="00AD03AF" w:rsidR="00350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90C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St-36</w:t>
    </w:r>
    <w:r w:rsidR="00707EB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FFD" w:rsidP="00A97FFD" w:rsidR="00A97FFD" w:rsidRPr="00E92428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-36</w:t>
    </w:r>
    <w:r w:rsidR="00707EB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  <w:p w:rsidRDefault="00A97FFD" w:rsidR="00A97F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3350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57E0D"/>
    <w:rsid w:val="001A3A1D"/>
    <w:rsid w:val="001A7B9D"/>
    <w:rsid w:val="001B06BC"/>
    <w:rsid w:val="001B3577"/>
    <w:rsid w:val="002A4DA4"/>
    <w:rsid w:val="002B536A"/>
    <w:rsid w:val="003506C2"/>
    <w:rsid w:val="00376A93"/>
    <w:rsid w:val="00387036"/>
    <w:rsid w:val="003A315F"/>
    <w:rsid w:val="003F5BA2"/>
    <w:rsid w:val="00425ED9"/>
    <w:rsid w:val="0048081A"/>
    <w:rsid w:val="0058481B"/>
    <w:rsid w:val="005909A0"/>
    <w:rsid w:val="005D2ED8"/>
    <w:rsid w:val="005E38F1"/>
    <w:rsid w:val="005F3EBC"/>
    <w:rsid w:val="00685426"/>
    <w:rsid w:val="00690BEB"/>
    <w:rsid w:val="00707EB0"/>
    <w:rsid w:val="00756E2B"/>
    <w:rsid w:val="007711B7"/>
    <w:rsid w:val="007A5D3B"/>
    <w:rsid w:val="007B2CD0"/>
    <w:rsid w:val="008569C4"/>
    <w:rsid w:val="008743DD"/>
    <w:rsid w:val="008D61D2"/>
    <w:rsid w:val="008F64D7"/>
    <w:rsid w:val="00904D20"/>
    <w:rsid w:val="00975F2D"/>
    <w:rsid w:val="009C36ED"/>
    <w:rsid w:val="00A40843"/>
    <w:rsid w:val="00A42BB3"/>
    <w:rsid w:val="00A6455F"/>
    <w:rsid w:val="00A97FFD"/>
    <w:rsid w:val="00AA3C80"/>
    <w:rsid w:val="00AB3693"/>
    <w:rsid w:val="00AC17F5"/>
    <w:rsid w:val="00AD03AF"/>
    <w:rsid w:val="00B00402"/>
    <w:rsid w:val="00B062EF"/>
    <w:rsid w:val="00B453F7"/>
    <w:rsid w:val="00B617B7"/>
    <w:rsid w:val="00BB0EBD"/>
    <w:rsid w:val="00C22E70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290C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FRUKTALI jednostavno društvo s ograničenom odgovornošću za trgovinu i usluge zastupanog po punomoćniku Mario Babić</izvorni_sadrzaj>
    <derivirana_varijabla naziv="DomainObject.Predmet.ProtustrankaFormated_1">  FRUKTALI jednostavno društvo s ograničenom odgovornošću za trgovinu i usluge zastupanog po punomoćniku Mario Babić</derivirana_varijabla>
  </DomainObject.Predmet.ProtustrankaFormated>
  <DomainObject.Predmet.ProtustrankaFormatedOIB>
    <izvorni_sadrzaj>  FRUKTALI jednostavno društvo s ograničenom odgovornošću za trgovinu i usluge, OIB 55750048850 zastupanog po punomoćniku Mario Babić</izvorni_sadrzaj>
    <derivirana_varijabla naziv="DomainObject.Predmet.ProtustrankaFormatedOIB_1">  FRUKTALI jednostavno društvo s ograničenom odgovornošću za trgovinu i usluge, OIB 55750048850 zastupanog po punomoćniku Mario Babić</derivirana_varijabla>
  </DomainObject.Predmet.ProtustrankaFormatedOIB>
  <DomainObject.Predmet.ProtustrankaFormatedWithAdress>
    <izvorni_sadrzaj> FRUKTALI jednostavno društvo s ograničenom odgovornošću za trgovinu i usluge, Puljska ulica 1, 10000 Zagreb zastupanog po punomoćniku Mario Babić</izvorni_sadrzaj>
    <derivirana_varijabla naziv="DomainObject.Predmet.ProtustrankaFormatedWithAdress_1"> FRUKTALI jednostavno društvo s ograničenom odgovornošću za trgovinu i usluge, Puljska ulica 1, 10000 Zagreb zastupanog po punomoćniku Mario Babić</derivirana_varijabla>
  </DomainObject.Predmet.ProtustrankaFormatedWithAdress>
  <DomainObject.Predmet.ProtustrankaFormatedWithAdressOIB>
    <izvorni_sadrzaj> FRUKTALI jednostavno društvo s ograničenom odgovornošću za trgovinu i usluge, OIB 55750048850, Puljska ulica 1, 10000 Zagreb zastupanog po punomoćniku Mario Babić</izvorni_sadrzaj>
    <derivirana_varijabla naziv="DomainObject.Predmet.ProtustrankaFormatedWithAdressOIB_1"> FRUKTALI jednostavno društvo s ograničenom odgovornošću za trgovinu i usluge, OIB 55750048850, Puljska ulica 1, 10000 Zagreb zastupanog po punomoćniku Mario Babić</derivirana_varijabla>
  </DomainObject.Predmet.ProtustrankaFormatedWithAdressOIB>
  <DomainObject.Predmet.ProtustrankaWithAdress>
    <izvorni_sadrzaj>FRUKTALI jednostavno društvo s ograničenom odgovornošću za trgovinu i usluge Puljska ulica 1, 10000 Zagreb</izvorni_sadrzaj>
    <derivirana_varijabla naziv="DomainObject.Predmet.ProtustrankaWithAdress_1">FRUKTALI jednostavno društvo s ograničenom odgovornošću za trgovinu i usluge Puljska ulica 1, 10000 Zagreb</derivirana_varijabla>
  </DomainObject.Predmet.ProtustrankaWithAdress>
  <DomainObject.Predmet.ProtustrankaWithAdressOIB>
    <izvorni_sadrzaj>FRUKTALI jednostavno društvo s ograničenom odgovornošću za trgovinu i usluge, OIB 55750048850, Puljska ulica 1, 10000 Zagreb</izvorni_sadrzaj>
    <derivirana_varijabla naziv="DomainObject.Predmet.ProtustrankaWithAdressOIB_1">FRUKTALI jednostavno društvo s ograničenom odgovornošću za trgovinu i usluge, OIB 55750048850, Puljska ulica 1, 10000 Zagreb</derivirana_varijabla>
  </DomainObject.Predmet.ProtustrankaWithAdressOIB>
  <DomainObject.Predmet.ProtustrankaNazivFormated>
    <izvorni_sadrzaj>FRUKTALI jednostavno društvo s ograničenom odgovornošću za trgovinu i usluge</izvorni_sadrzaj>
    <derivirana_varijabla naziv="DomainObject.Predmet.ProtustrankaNazivFormated_1">FRUKTALI jednostavno društvo s ograničenom odgovornošću za trgovinu i usluge</derivirana_varijabla>
  </DomainObject.Predmet.ProtustrankaNazivFormated>
  <DomainObject.Predmet.ProtustrankaNazivFormatedOIB>
    <izvorni_sadrzaj>FRUKTALI jednostavno društvo s ograničenom odgovornošću za trgovinu i usluge, OIB 55750048850</izvorni_sadrzaj>
    <derivirana_varijabla naziv="DomainObject.Predmet.ProtustrankaNazivFormatedOIB_1">FRUKTALI jednostavno društvo s ograničenom odgovornošću za trgovinu i usluge, OIB 55750048850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FRUKTALI jednostavno društvo s ograničenom odgovornošću za trgovinu i usluge zastupanog po punomoćniku Mario Babić</item>
    </izvorni_sadrzaj>
    <derivirana_varijabla naziv="DomainObject.Predmet.ProtuStrankaListFormated_1">
      <item>FRUKTALI jednostavno društvo s ograničenom odgovornošću za trgovinu i usluge zastupanog po punomoćniku Mario Babić</item>
    </derivirana_varijabla>
  </DomainObject.Predmet.ProtuStrankaListFormated>
  <DomainObject.Predmet.ProtuStrankaListFormatedOIB>
    <izvorni_sadrzaj>
      <item>FRUKTALI jednostavno društvo s ograničenom odgovornošću za trgovinu i usluge, OIB 55750048850 zastupanog po punomoćniku Mario Babić</item>
    </izvorni_sadrzaj>
    <derivirana_varijabla naziv="DomainObject.Predmet.ProtuStrankaListFormatedOIB_1">
      <item>FRUKTALI jednostavno društvo s ograničenom odgovornošću za trgovinu i usluge, OIB 55750048850 zastupanog po punomoćniku Mario Babić</item>
    </derivirana_varijabla>
  </DomainObject.Predmet.ProtuStrankaListFormatedOIB>
  <DomainObject.Predmet.ProtuStrankaListFormatedWithAdress>
    <izvorni_sadrzaj>
      <item>FRUKTALI jednostavno društvo s ograničenom odgovornošću za trgovinu i usluge, Puljska ulica 1, 10000 Zagreb zastupanog po punomoćniku Mario Babić</item>
    </izvorni_sadrzaj>
    <derivirana_varijabla naziv="DomainObject.Predmet.ProtuStrankaListFormatedWithAdress_1">
      <item>FRUKTALI jednostavno društvo s ograničenom odgovornošću za trgovinu i usluge, Puljska ulica 1, 10000 Zagreb zastupanog po punomoćniku Mario Babić</item>
    </derivirana_varijabla>
  </DomainObject.Predmet.ProtuStrankaListFormatedWithAdress>
  <DomainObject.Predmet.ProtuStrankaListFormatedWithAdressOIB>
    <izvorni_sadrzaj>
      <item>FRUKTALI jednostavno društvo s ograničenom odgovornošću za trgovinu i usluge, OIB 55750048850, Puljska ulica 1, 10000 Zagreb zastupanog po punomoćniku Mario Babić</item>
    </izvorni_sadrzaj>
    <derivirana_varijabla naziv="DomainObject.Predmet.ProtuStrankaListFormatedWithAdressOIB_1">
      <item>FRUKTALI jednostavno društvo s ograničenom odgovornošću za trgovinu i usluge, OIB 55750048850, Puljska ulica 1, 10000 Zagreb zastupanog po punomoćniku Mario Babić</item>
    </derivirana_varijabla>
  </DomainObject.Predmet.ProtuStrankaListFormatedWithAdressOIB>
  <DomainObject.Predmet.ProtuStrankaListNazivFormated>
    <izvorni_sadrzaj>
      <item>FRUKTALI jednostavno društvo s ograničenom odgovornošću za trgovinu i usluge</item>
    </izvorni_sadrzaj>
    <derivirana_varijabla naziv="DomainObject.Predmet.ProtuStrankaListNazivFormated_1">
      <item>FRUKTALI jednostavno društvo s ograničenom odgovornošću za trgovinu i usluge</item>
    </derivirana_varijabla>
  </DomainObject.Predmet.ProtuStrankaListNazivFormated>
  <DomainObject.Predmet.ProtuStrankaListNazivFormatedOIB>
    <izvorni_sadrzaj>
      <item>FRUKTALI jednostavno društvo s ograničenom odgovornošću za trgovinu i usluge, OIB 55750048850</item>
    </izvorni_sadrzaj>
    <derivirana_varijabla naziv="DomainObject.Predmet.ProtuStrankaListNazivFormatedOIB_1">
      <item>FRUKTALI jednostavno društvo s ograničenom odgovornošću za trgovinu i usluge, OIB 55750048850</item>
    </derivirana_varijabla>
  </DomainObject.Predmet.ProtuStrankaListNazivFormatedOIB>
  <DomainObject.Predmet.OstaliListFormated>
    <izvorni_sadrzaj>
      <item>Mario Babić punomoćnik sudionika u postupku FRUKTALI jednostavno društvo s ograničenom odgovornošću za trgovinu i usluge</item>
    </izvorni_sadrzaj>
    <derivirana_varijabla naziv="DomainObject.Predmet.OstaliListFormated_1">
      <item>Mario Babić punomoćnik sudionika u postupku FRUKTALI jednostavno društvo s ograničenom odgovornošću za trgovinu i usluge</item>
    </derivirana_varijabla>
  </DomainObject.Predmet.OstaliListFormated>
  <DomainObject.Predmet.OstaliListFormatedOIB>
    <izvorni_sadrzaj>
      <item>Mario Babić, OIB 04896884618 punomoćnik sudionika u postupku FRUKTALI jednostavno društvo s ograničenom odgovornošću za trgovinu i usluge</item>
    </izvorni_sadrzaj>
    <derivirana_varijabla naziv="DomainObject.Predmet.OstaliListFormatedOIB_1">
      <item>Mario Babić, OIB 04896884618 punomoćnik sudionika u postupku FRUKTALI jednostavno društvo s ograničenom odgovornošću za trgovinu i usluge</item>
    </derivirana_varijabla>
  </DomainObject.Predmet.OstaliListFormatedOIB>
  <DomainObject.Predmet.OstaliListFormatedWithAdress>
    <izvorni_sadrzaj>
      <item>Mario Babić, Puljska ulica 1, 10000 Zagreb punomoćnik sudionika u postupku FRUKTALI jednostavno društvo s ograničenom odgovornošću za trgovinu i usluge</item>
    </izvorni_sadrzaj>
    <derivirana_varijabla naziv="DomainObject.Predmet.OstaliListFormatedWithAdress_1">
      <item>Mario Babić, Puljska ulica 1, 10000 Zagreb punomoćnik sudionika u postupku FRUKTALI jednostavno društvo s ograničenom odgovornošću za trgovinu i usluge</item>
    </derivirana_varijabla>
  </DomainObject.Predmet.OstaliListFormatedWithAdress>
  <DomainObject.Predmet.OstaliListFormatedWithAdressOIB>
    <izvorni_sadrzaj>
      <item>Mario Babić, OIB 04896884618, Puljska ulica 1, 10000 Zagreb punomoćnik sudionika u postupku FRUKTALI jednostavno društvo s ograničenom odgovornošću za trgovinu i usluge</item>
    </izvorni_sadrzaj>
    <derivirana_varijabla naziv="DomainObject.Predmet.OstaliListFormatedWithAdressOIB_1">
      <item>Mario Babić, OIB 04896884618, Puljska ulica 1, 10000 Zagreb punomoćnik sudionika u postupku FRUKTALI jednostavno društvo s ograničenom odgovornošću za trgovinu i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FRUKTALI jednostavno društvo s ograničenom odgovornošću za trgovinu i usluge</izvorni_sadrzaj>
    <derivirana_varijabla naziv="DomainObject.Predmet.ProtustrankaIDrugi_1">FRUKTALI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FRUKTALI jednostavno društvo s ograničenom odgovornošću za trgovinu i usluge, OIB 55750048850, Puljska ulica 1, 10000 Zagreb</izvorni_sadrzaj>
    <derivirana_varijabla naziv="DomainObject.Predmet.ProtustrankaIDrugiAdressOIB_1">FRUKTALI jednostavno društvo s ograničenom odgovornošću za trgovinu i usluge, OIB 55750048850,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FRUKTALI jednostavno društvo s ograničenom odgovornošću za trgovinu i usluge</item>
      <item>Mario Babić</item>
    </izvorni_sadrzaj>
    <derivirana_varijabla naziv="DomainObject.Predmet.SudioniciListNaziv_1">
      <item>FINA Regionalni centar Zagreb</item>
      <item>FRUKTALI jednostavno društvo s ograničenom odgovornošću za trgovinu i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FRUKTALI jednostavno društvo s ograničenom odgovornošću za trgovinu i usluge, OIB 55750048850, Puljska ulica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FRUKTALI jednostavno društvo s ograničenom odgovornošću za trgovinu i usluge, OIB 55750048850, Puljska ulica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55750048850</item>
      <item>, OIB 04896884618</item>
    </izvorni_sadrzaj>
    <derivirana_varijabla naziv="DomainObject.Predmet.SudioniciListNazivOIB_1">
      <item>, OIB 85821130368</item>
      <item>, OIB 55750048850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2597</properties:Characters>
  <properties:Lines>84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2017-05-26T12:42:00Z</dcterms:created>
  <dc:creator>Nada Nekić Plevko</dc:creator>
  <cp:lastModifiedBy>Jasna Mirt</cp:lastModifiedBy>
  <cp:lastPrinted>2017-05-26T12:46:00Z</cp:lastPrinted>
  <dcterms:modified xmlns:xsi="http://www.w3.org/2001/XMLSchema-instance" xsi:type="dcterms:W3CDTF">2017-05-26T12:49:00Z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