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c0a6" w14:paraId="1adc0a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AA59A7" w:rsidR="00AA59A7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A59A7">
        <w:t>40/2018-7</w:t>
      </w:r>
    </w:p>
    <w:p w:rsidRDefault="00AA59A7" w:rsidP="00AA59A7" w:rsidR="00AA59A7">
      <w:pPr>
        <w:pStyle w:val="Tijeloteksta"/>
        <w:ind w:left="708"/>
        <w:jc w:val="right"/>
      </w:pPr>
    </w:p>
    <w:p w:rsidRDefault="00AA59A7" w:rsidP="00AA59A7" w:rsidR="00AA59A7">
      <w:pPr>
        <w:pStyle w:val="Tijeloteksta"/>
        <w:jc w:val="center"/>
      </w:pPr>
      <w:r>
        <w:t>U   I M E   R E P U B L I K E   H R V A T S K E</w:t>
      </w:r>
    </w:p>
    <w:p w:rsidRDefault="00986716" w:rsidP="00AA59A7" w:rsidR="00986716">
      <w:pPr>
        <w:pStyle w:val="Tijeloteksta"/>
        <w:jc w:val="center"/>
      </w:pPr>
    </w:p>
    <w:p w:rsidRDefault="00AA59A7" w:rsidP="00AA59A7" w:rsidR="00AA59A7">
      <w:pPr>
        <w:pStyle w:val="Tijeloteksta"/>
        <w:jc w:val="center"/>
        <w:rPr>
          <w:bCs/>
        </w:rPr>
      </w:pPr>
      <w:r>
        <w:t>R J E Š E N J E</w:t>
      </w:r>
    </w:p>
    <w:p w:rsidRDefault="00AA59A7" w:rsidP="00AA59A7" w:rsidR="00AA59A7">
      <w:pPr>
        <w:pStyle w:val="Tijeloteksta"/>
        <w:rPr>
          <w:b/>
          <w:bCs/>
        </w:rPr>
      </w:pPr>
    </w:p>
    <w:p w:rsidRDefault="00AA59A7" w:rsidP="00AA59A7" w:rsidR="00AE6A3E">
      <w:pPr>
        <w:pStyle w:val="Tijeloteksta"/>
        <w:ind w:firstLine="708"/>
      </w:pPr>
      <w:r>
        <w:t>Trgovački sud u Osijeku, po višem sudskom savjetniku Josi Jovanović, u stečajnom predmetu povodom zahtjeva Financijske agencije Regionalni centar Osijek Podružnica Osijek, L. Jagera 3, OIB: 85821130368, za pokretanje skraćenog stečajnog postupka nad dužnikom EURO CAR &amp; NAUTIC INTERNATIONAL d.o.o. za trgovinu i usluge Tenja, Dunavska 5, OIB: 82750443287, MBS:  030077804, dana 26. travnja 2018.</w:t>
      </w:r>
    </w:p>
    <w:p w:rsidRDefault="00AA59A7" w:rsidP="00AA59A7" w:rsidR="00AA59A7">
      <w:pPr>
        <w:pStyle w:val="Tijeloteksta"/>
        <w:ind w:firstLine="708"/>
      </w:pPr>
    </w:p>
    <w:p w:rsidRDefault="00986716" w:rsidP="00AA59A7" w:rsidR="00986716">
      <w:pPr>
        <w:pStyle w:val="Tijeloteksta"/>
        <w:ind w:firstLine="708"/>
      </w:pPr>
    </w:p>
    <w:p w:rsidRDefault="00B30759" w:rsidP="00B30759" w:rsidR="00B24F38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986716" w:rsidP="00B30759" w:rsidR="00986716">
      <w:pPr>
        <w:pStyle w:val="Tijeloteksta"/>
        <w:rPr>
          <w:b/>
          <w:bCs/>
        </w:rPr>
      </w:pPr>
    </w:p>
    <w:p w:rsidRDefault="00B24F38" w:rsidP="00986716" w:rsidR="00B24F38">
      <w:pPr>
        <w:ind w:firstLine="698"/>
        <w:jc w:val="both"/>
      </w:pPr>
      <w:r w:rsidRPr="0077693A">
        <w:rPr>
          <w:rFonts w:eastAsia="Calibri"/>
          <w:lang w:eastAsia="en-US"/>
        </w:rPr>
        <w:t xml:space="preserve">Obustavlja se </w:t>
      </w:r>
      <w:r w:rsidR="00DC478C">
        <w:t>skraćeni stečajni postupak nad dužnikom</w:t>
      </w:r>
      <w:r w:rsidR="0077693A">
        <w:t xml:space="preserve"> </w:t>
      </w:r>
      <w:r w:rsidR="00AA59A7">
        <w:t xml:space="preserve">EURO CAR &amp; NAUTIC INTERNATIONAL d.o.o. za trgovinu i usluge Tenja, Dunavska 5, OIB: 82750443287, MBS:  030077804, </w:t>
      </w:r>
      <w:r w:rsidR="0077693A">
        <w:t>a rješenje Trgovačkog suda u Osijeku broj: St-</w:t>
      </w:r>
      <w:r w:rsidR="00AA59A7">
        <w:t>40/2018-4 od 21. ožujka 2018.</w:t>
      </w:r>
      <w:r w:rsidR="0077693A">
        <w:t xml:space="preserve"> stavlja se izvan snage. </w:t>
      </w:r>
      <w:r w:rsidR="00DC478C">
        <w:t xml:space="preserve"> </w:t>
      </w:r>
    </w:p>
    <w:p w:rsidRDefault="00986716" w:rsidP="00986716" w:rsidR="00986716">
      <w:pPr>
        <w:ind w:firstLine="698"/>
        <w:jc w:val="both"/>
        <w:rPr>
          <w:rFonts w:eastAsia="Calibri"/>
          <w:lang w:eastAsia="en-US"/>
        </w:rPr>
      </w:pPr>
    </w:p>
    <w:p w:rsidRDefault="00B24F38" w:rsidP="00B24F38" w:rsidR="00B24F38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192DA9" w:rsidP="00B24F38" w:rsidR="00192DA9">
      <w:pPr>
        <w:jc w:val="both"/>
        <w:rPr>
          <w:rFonts w:eastAsia="Calibri"/>
          <w:lang w:eastAsia="en-US"/>
        </w:rPr>
      </w:pPr>
    </w:p>
    <w:p w:rsidRDefault="00986716" w:rsidP="00B24F38" w:rsidR="00986716">
      <w:pPr>
        <w:jc w:val="both"/>
        <w:rPr>
          <w:rFonts w:eastAsia="Calibri"/>
          <w:lang w:eastAsia="en-US"/>
        </w:rPr>
      </w:pPr>
    </w:p>
    <w:p w:rsidRDefault="00B24F38" w:rsidP="00B24F38" w:rsidR="00AE6A3E">
      <w:pPr>
        <w:ind w:firstLine="708"/>
        <w:jc w:val="both"/>
      </w:pPr>
      <w:r>
        <w:rPr>
          <w:bCs/>
        </w:rPr>
        <w:t>Financijsk</w:t>
      </w:r>
      <w:r w:rsidR="00986716">
        <w:rPr>
          <w:bCs/>
        </w:rPr>
        <w:t>a agencija</w:t>
      </w:r>
      <w:r>
        <w:rPr>
          <w:bCs/>
        </w:rPr>
        <w:t>, Regionaln</w:t>
      </w:r>
      <w:r w:rsidR="00986716">
        <w:rPr>
          <w:bCs/>
        </w:rPr>
        <w:t>i</w:t>
      </w:r>
      <w:r>
        <w:rPr>
          <w:bCs/>
        </w:rPr>
        <w:t xml:space="preserve"> centa</w:t>
      </w:r>
      <w:r w:rsidR="00986716">
        <w:rPr>
          <w:bCs/>
        </w:rPr>
        <w:t>r</w:t>
      </w:r>
      <w:r>
        <w:rPr>
          <w:bCs/>
        </w:rPr>
        <w:t xml:space="preserve"> </w:t>
      </w:r>
      <w:r w:rsidR="0069461C">
        <w:rPr>
          <w:bCs/>
        </w:rPr>
        <w:t>Osijek</w:t>
      </w:r>
      <w:r>
        <w:rPr>
          <w:bCs/>
        </w:rPr>
        <w:t>, Klasa: 110-07/1</w:t>
      </w:r>
      <w:r w:rsidR="0069461C">
        <w:rPr>
          <w:bCs/>
        </w:rPr>
        <w:t>8-01/04, Ur.broj: 04-06-18-139</w:t>
      </w:r>
      <w:r w:rsidR="0077693A">
        <w:rPr>
          <w:bCs/>
        </w:rPr>
        <w:t xml:space="preserve"> od </w:t>
      </w:r>
      <w:r w:rsidR="0069461C">
        <w:rPr>
          <w:bCs/>
        </w:rPr>
        <w:t>10. siječnja 2018., dostavila je Trgovačkom sudu u Osijeku zahtjev</w:t>
      </w:r>
      <w:r>
        <w:rPr>
          <w:rFonts w:eastAsia="Calibri"/>
          <w:lang w:eastAsia="en-US"/>
        </w:rPr>
        <w:t xml:space="preserve"> za provedbu skraćenog stečajnog postupka nad dužnikom </w:t>
      </w:r>
      <w:r w:rsidR="0069461C">
        <w:t>EURO CAR &amp; NAUTIC INTERNATIONAL d.o.o. za trgovinu i usluge Tenja, Dunavska 5, OIB: 82750443287, MBS:  030077804.</w:t>
      </w:r>
      <w:r w:rsidR="003E1AE6">
        <w:t xml:space="preserve"> </w:t>
      </w:r>
    </w:p>
    <w:p w:rsidRDefault="00986716" w:rsidP="00B24F38" w:rsidR="00986716">
      <w:pPr>
        <w:ind w:firstLine="708"/>
        <w:jc w:val="both"/>
        <w:rPr>
          <w:rFonts w:eastAsia="Calibri"/>
          <w:lang w:eastAsia="en-US"/>
        </w:rPr>
      </w:pPr>
    </w:p>
    <w:p w:rsidRDefault="003E1AE6" w:rsidP="003E1AE6" w:rsidR="00467A60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F4206C">
        <w:rPr>
          <w:bCs/>
        </w:rPr>
        <w:t xml:space="preserve">28. ožujka 2018. Financijska agencija Regionalni centar Osijek </w:t>
      </w:r>
      <w:r>
        <w:rPr>
          <w:bCs/>
        </w:rPr>
        <w:t xml:space="preserve"> obavijestio je </w:t>
      </w:r>
      <w:r w:rsidR="00F4206C">
        <w:rPr>
          <w:bCs/>
        </w:rPr>
        <w:t>sud da su za navedenog stečajnog dužnika zaplijenjena sredstva po osnovi zahtjeva za izravnu naplatu temeljem sklopljene predstečajne nagodbe broj: Stpn-2/16-6 ovrhovoditelja Nava banka d.d. u stečaju u iznosu od 8.054,05 kn, te je račun stečajnog dužnika odblokiran</w:t>
      </w:r>
      <w:r w:rsidR="00467A60">
        <w:rPr>
          <w:bCs/>
        </w:rPr>
        <w:t>.</w:t>
      </w:r>
    </w:p>
    <w:p w:rsidRDefault="00986716" w:rsidP="003E1AE6" w:rsidR="00986716">
      <w:pPr>
        <w:ind w:firstLine="720"/>
        <w:jc w:val="both"/>
        <w:rPr>
          <w:bCs/>
        </w:rPr>
      </w:pPr>
    </w:p>
    <w:p w:rsidRDefault="00467A60" w:rsidP="00986716" w:rsidR="00AE6A3E">
      <w:pPr>
        <w:ind w:firstLine="720"/>
        <w:jc w:val="both"/>
        <w:rPr>
          <w:bCs/>
        </w:rPr>
      </w:pPr>
      <w:r>
        <w:rPr>
          <w:bCs/>
        </w:rPr>
        <w:t xml:space="preserve">Podneskom od 4. travnja 2018. stečajni dužnik obavijestio je sud </w:t>
      </w:r>
      <w:r w:rsidR="003E1AE6">
        <w:rPr>
          <w:bCs/>
        </w:rPr>
        <w:t>da je podmirio sva dugovanja i da više nema evidentiranih nepodmirenih dugovanja, odnosno isti je obavijestio Sud da više nije u blokadi</w:t>
      </w:r>
      <w:r>
        <w:rPr>
          <w:bCs/>
        </w:rPr>
        <w:t xml:space="preserve">. </w:t>
      </w:r>
    </w:p>
    <w:p w:rsidRDefault="00986716" w:rsidP="00986716" w:rsidR="00986716">
      <w:pPr>
        <w:ind w:firstLine="720"/>
        <w:jc w:val="both"/>
        <w:rPr>
          <w:bCs/>
        </w:rPr>
      </w:pPr>
    </w:p>
    <w:p w:rsidRDefault="00AE6A3E" w:rsidP="00192DA9" w:rsidR="00C66128">
      <w:pPr>
        <w:ind w:firstLine="708"/>
        <w:jc w:val="both"/>
        <w:rPr>
          <w:bCs/>
        </w:rPr>
      </w:pPr>
      <w:r>
        <w:rPr>
          <w:bCs/>
        </w:rPr>
        <w:t>U</w:t>
      </w:r>
      <w:r w:rsidR="003E1AE6">
        <w:rPr>
          <w:bCs/>
        </w:rPr>
        <w:t xml:space="preserve">vidom u predmetnu </w:t>
      </w:r>
      <w:r w:rsidR="00467A60">
        <w:rPr>
          <w:bCs/>
        </w:rPr>
        <w:t xml:space="preserve">Specifikaciju izvršenja osnove za plaćanje STPN-2/16 NSD od 26.3.2018. koju je dostavila FINA </w:t>
      </w:r>
      <w:r w:rsidR="003E1AE6">
        <w:rPr>
          <w:bCs/>
        </w:rPr>
        <w:t xml:space="preserve">Sud je utvrdio da računi i novčana sredstva stečajnog dužnika nisu u blokadi, odnosno da nepodmirene obveze na dan izdavanja Potvrde iznose 0,00 kuna. </w:t>
      </w:r>
    </w:p>
    <w:p w:rsidRDefault="00986716" w:rsidP="00192DA9" w:rsidR="00986716">
      <w:pPr>
        <w:ind w:firstLine="708"/>
        <w:jc w:val="both"/>
        <w:rPr>
          <w:bCs/>
        </w:rPr>
      </w:pPr>
    </w:p>
    <w:p w:rsidRDefault="00986716" w:rsidP="00192DA9" w:rsidR="00986716">
      <w:pPr>
        <w:ind w:firstLine="708"/>
        <w:jc w:val="both"/>
        <w:rPr>
          <w:rFonts w:eastAsia="Calibri"/>
          <w:lang w:eastAsia="en-US"/>
        </w:rPr>
      </w:pPr>
    </w:p>
    <w:p w:rsidRDefault="00B24F38" w:rsidP="00986716" w:rsidR="00B24F38">
      <w:pPr>
        <w:ind w:firstLine="708"/>
        <w:jc w:val="both"/>
        <w:rPr>
          <w:b/>
          <w:bCs/>
        </w:rPr>
      </w:pPr>
      <w:r>
        <w:rPr>
          <w:rFonts w:eastAsia="Calibri"/>
          <w:lang w:eastAsia="en-US"/>
        </w:rPr>
        <w:t xml:space="preserve">Iz navedenog slijedi da nisu ispunjeni uvjeti </w:t>
      </w:r>
      <w:r w:rsidR="00C66128">
        <w:rPr>
          <w:rFonts w:eastAsia="Calibri"/>
          <w:lang w:eastAsia="en-US"/>
        </w:rPr>
        <w:t>za</w:t>
      </w:r>
      <w:r>
        <w:rPr>
          <w:rFonts w:eastAsia="Calibri"/>
          <w:lang w:eastAsia="en-US"/>
        </w:rPr>
        <w:t xml:space="preserve"> istovremeno otvaranje i zaključenje skraćenog stečajnog postupka nad dužnikom u smislu odredbe iz čl. 431. S</w:t>
      </w:r>
      <w:r w:rsidR="00192DA9">
        <w:rPr>
          <w:rFonts w:eastAsia="Calibri"/>
          <w:lang w:eastAsia="en-US"/>
        </w:rPr>
        <w:t>tečajnog zakona</w:t>
      </w:r>
      <w:r>
        <w:rPr>
          <w:rFonts w:eastAsia="Calibri"/>
          <w:lang w:eastAsia="en-US"/>
        </w:rPr>
        <w:t>, pa je sukladno čl. 433. S</w:t>
      </w:r>
      <w:r w:rsidR="00192DA9">
        <w:rPr>
          <w:rFonts w:eastAsia="Calibri"/>
          <w:lang w:eastAsia="en-US"/>
        </w:rPr>
        <w:t>tečajnog zakona</w:t>
      </w:r>
      <w:r>
        <w:rPr>
          <w:rFonts w:eastAsia="Calibri"/>
          <w:lang w:eastAsia="en-US"/>
        </w:rPr>
        <w:t xml:space="preserve"> sud donio rješenje kojim je obustavio skraćeni</w:t>
      </w:r>
      <w:r w:rsidR="00C66128">
        <w:rPr>
          <w:rFonts w:eastAsia="Calibri"/>
          <w:lang w:eastAsia="en-US"/>
        </w:rPr>
        <w:t xml:space="preserve"> stečajni postupak nad dužnikom</w:t>
      </w:r>
      <w:r w:rsidR="006348EB">
        <w:rPr>
          <w:rFonts w:eastAsia="Calibri"/>
          <w:lang w:eastAsia="en-US"/>
        </w:rPr>
        <w:t xml:space="preserve">. 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AE6A3E">
        <w:t xml:space="preserve">26. </w:t>
      </w:r>
      <w:r w:rsidR="00467A60">
        <w:t>travnja</w:t>
      </w:r>
      <w:r w:rsidR="00AE6A3E">
        <w:t xml:space="preserve"> 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783E48" w:rsidP="00783E48" w:rsidR="00783E48">
      <w:pPr>
        <w:pStyle w:val="Tijeloteksta"/>
        <w:ind w:left="360"/>
        <w:jc w:val="left"/>
      </w:pPr>
    </w:p>
    <w:p w:rsidRDefault="00783E48" w:rsidP="00783E48" w:rsidR="00783E48">
      <w:pPr>
        <w:pStyle w:val="Tijeloteksta"/>
        <w:jc w:val="left"/>
      </w:pPr>
      <w:r>
        <w:t>POUKA O PRAVNOM LIJEKU:</w:t>
      </w:r>
    </w:p>
    <w:p w:rsidRDefault="00783E48" w:rsidP="00783E48" w:rsidR="00783E48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783E48" w:rsidP="00783E48" w:rsidR="00783E48">
      <w:pPr>
        <w:pStyle w:val="Tijeloteksta"/>
        <w:jc w:val="left"/>
      </w:pPr>
    </w:p>
    <w:p w:rsidRDefault="00783E48" w:rsidP="00967AAD" w:rsidR="00783E48">
      <w:pPr>
        <w:pStyle w:val="Tijeloteksta"/>
        <w:ind w:left="360"/>
        <w:jc w:val="left"/>
      </w:pP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D N A :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 Predlagatelju - </w:t>
      </w:r>
      <w:r>
        <w:t xml:space="preserve">FINA Regionalni centar </w:t>
      </w:r>
      <w:r w:rsidR="00986716">
        <w:t>Osijek</w:t>
      </w:r>
      <w:r>
        <w:rPr>
          <w:rFonts w:eastAsia="Calibri"/>
          <w:lang w:eastAsia="en-US"/>
        </w:rPr>
        <w:t xml:space="preserve"> </w:t>
      </w:r>
    </w:p>
    <w:p w:rsidRDefault="00AE6A3E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3. dužnik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 e-oglasna ploča suda    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5. registar suda     </w:t>
      </w:r>
      <w:r w:rsidR="00AE6A3E">
        <w:rPr>
          <w:rFonts w:eastAsia="Calibri"/>
          <w:lang w:eastAsia="en-US"/>
        </w:rPr>
        <w:t xml:space="preserve">- nakon pravomoćnosti </w:t>
      </w:r>
      <w:r>
        <w:rPr>
          <w:rFonts w:eastAsia="Calibri"/>
          <w:lang w:eastAsia="en-US"/>
        </w:rPr>
        <w:t xml:space="preserve">  </w:t>
      </w:r>
    </w:p>
    <w:p w:rsidRDefault="00B24F38" w:rsidP="00B24F38" w:rsidR="00B24F38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 Kal. </w:t>
      </w:r>
    </w:p>
    <w:p w:rsidRDefault="00B24F38" w:rsidP="00B24F38" w:rsidR="00B24F38">
      <w:pPr>
        <w:rPr>
          <w:rFonts w:eastAsia="Calibri"/>
          <w:lang w:eastAsia="en-US"/>
        </w:rPr>
      </w:pPr>
    </w:p>
    <w:sectPr w:rsidSect="00192DA9" w:rsidR="00B24F38">
      <w:headerReference w:type="default" r:id="rId11"/>
      <w:pgSz w:code="9" w:h="16838" w:w="11906"/>
      <w:pgMar w:gutter="0" w:footer="709" w:header="709" w:left="1704" w:bottom="141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DA9" w:rsidP="00192DA9" w:rsidR="00192DA9">
      <w:r>
        <w:separator/>
      </w:r>
    </w:p>
  </w:endnote>
  <w:endnote w:id="0" w:type="continuationSeparator">
    <w:p w:rsidRDefault="00192DA9" w:rsidP="00192DA9" w:rsidR="00192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DA9" w:rsidP="00192DA9" w:rsidR="00192DA9">
      <w:r>
        <w:separator/>
      </w:r>
    </w:p>
  </w:footnote>
  <w:footnote w:id="0" w:type="continuationSeparator">
    <w:p w:rsidRDefault="00192DA9" w:rsidP="00192DA9" w:rsidR="00192D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7382013"/>
      <w:docPartObj>
        <w:docPartGallery w:val="Page Numbers (Top of Page)"/>
        <w:docPartUnique/>
      </w:docPartObj>
    </w:sdtPr>
    <w:sdtEndPr/>
    <w:sdtContent>
      <w:p w:rsidRDefault="00192DA9" w:rsidR="00192D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0FA">
          <w:rPr>
            <w:noProof/>
          </w:rPr>
          <w:t>2</w:t>
        </w:r>
        <w:r>
          <w:fldChar w:fldCharType="end"/>
        </w:r>
      </w:p>
    </w:sdtContent>
  </w:sdt>
  <w:p w:rsidRDefault="00986716" w:rsidR="00192DA9">
    <w:pPr>
      <w:pStyle w:val="Zaglavlje"/>
    </w:pPr>
    <w:r>
      <w:tab/>
    </w:r>
    <w:r>
      <w:tab/>
      <w:t>20 St-40/2018-7</w:t>
    </w:r>
  </w:p>
  <w:p w:rsidRDefault="00986716" w:rsidR="009867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293CD3"/>
    <w:multiLevelType w:val="hybridMultilevel"/>
    <w:tmpl w:val="5F5016F0"/>
    <w:lvl w:tplc="06C05FDE" w:ilvl="0">
      <w:start w:val="1"/>
      <w:numFmt w:val="upperRoman"/>
      <w:lvlText w:val="%1."/>
      <w:lvlJc w:val="left"/>
      <w:pPr>
        <w:ind w:hanging="720" w:left="213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0FA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2DA9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1AE6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67A60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48EB"/>
    <w:rsid w:val="006372FF"/>
    <w:rsid w:val="006473C4"/>
    <w:rsid w:val="00652724"/>
    <w:rsid w:val="00656FF9"/>
    <w:rsid w:val="00666402"/>
    <w:rsid w:val="00675DC5"/>
    <w:rsid w:val="00676A48"/>
    <w:rsid w:val="00686671"/>
    <w:rsid w:val="0069461C"/>
    <w:rsid w:val="0069656A"/>
    <w:rsid w:val="006A6EBE"/>
    <w:rsid w:val="006B1899"/>
    <w:rsid w:val="006B29B9"/>
    <w:rsid w:val="006C36CE"/>
    <w:rsid w:val="006C5716"/>
    <w:rsid w:val="006D4525"/>
    <w:rsid w:val="00711019"/>
    <w:rsid w:val="00711561"/>
    <w:rsid w:val="0073010A"/>
    <w:rsid w:val="00766D29"/>
    <w:rsid w:val="0077329E"/>
    <w:rsid w:val="0077693A"/>
    <w:rsid w:val="0078009A"/>
    <w:rsid w:val="007807B3"/>
    <w:rsid w:val="00783E48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86716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59A7"/>
    <w:rsid w:val="00AA6B6E"/>
    <w:rsid w:val="00AC0993"/>
    <w:rsid w:val="00AD52E8"/>
    <w:rsid w:val="00AE31E8"/>
    <w:rsid w:val="00AE6A3E"/>
    <w:rsid w:val="00AF6B90"/>
    <w:rsid w:val="00B24B41"/>
    <w:rsid w:val="00B24F38"/>
    <w:rsid w:val="00B30759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66128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18B1"/>
    <w:rsid w:val="00D7772F"/>
    <w:rsid w:val="00D925DB"/>
    <w:rsid w:val="00D97782"/>
    <w:rsid w:val="00DA4636"/>
    <w:rsid w:val="00DB278F"/>
    <w:rsid w:val="00DB4D73"/>
    <w:rsid w:val="00DC478C"/>
    <w:rsid w:val="00DC7D5D"/>
    <w:rsid w:val="00DE5F69"/>
    <w:rsid w:val="00E06819"/>
    <w:rsid w:val="00E23AF8"/>
    <w:rsid w:val="00E35CB9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206C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92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2DA9"/>
    <w:rPr>
      <w:sz w:val="24"/>
      <w:szCs w:val="24"/>
    </w:rPr>
  </w:style>
  <w:style w:styleId="Podnoje" w:type="paragraph">
    <w:name w:val="footer"/>
    <w:basedOn w:val="Normal"/>
    <w:link w:val="PodnojeChar"/>
    <w:rsid w:val="00192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D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3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030F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030F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0F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0F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192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2DA9"/>
    <w:rPr>
      <w:sz w:val="24"/>
      <w:szCs w:val="24"/>
    </w:rPr>
  </w:style>
  <w:style w:styleId="Podnoje" w:type="paragraph">
    <w:name w:val="footer"/>
    <w:basedOn w:val="Normal"/>
    <w:link w:val="PodnojeChar"/>
    <w:rsid w:val="00192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D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3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030F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030F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0F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0F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224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78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2018.</izvorni_sadrzaj>
    <derivirana_varijabla naziv="DomainObject.Predmet.DatumRjesavanja_1">21.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Joso</izvorni_sadrzaj>
    <derivirana_varijabla naziv="DomainObject.Predmet.PredmetRijesio.Ime_1">Joso</derivirana_varijabla>
  </DomainObject.Predmet.PredmetRijesio.Ime>
  <DomainObject.Predmet.PredmetRijesio.Oib>
    <izvorni_sadrzaj>81960208444</izvorni_sadrzaj>
    <derivirana_varijabla naziv="DomainObject.Predmet.PredmetRijesio.Oib_1">81960208444</derivirana_varijabla>
  </DomainObject.Predmet.PredmetRijesio.Oib>
  <DomainObject.Predmet.PredmetRijesio.Prezime>
    <izvorni_sadrzaj>Jovanović</izvorni_sadrzaj>
    <derivirana_varijabla naziv="DomainObject.Predmet.PredmetRijesio.Prezime_1">Jovanović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CAR &amp; NAUTIC INTERNATIONAL d.o.o. za trgovinu i usluge</izvorni_sadrzaj>
    <derivirana_varijabla naziv="DomainObject.Predmet.ProtustrankaFormated_1">  EURO CAR &amp; NAUTIC INTERNATIONAL d.o.o. za trgovinu i usluge</derivirana_varijabla>
  </DomainObject.Predmet.ProtustrankaFormated>
  <DomainObject.Predmet.ProtustrankaFormatedOIB>
    <izvorni_sadrzaj>  EURO CAR &amp; NAUTIC INTERNATIONAL d.o.o. za trgovinu i usluge, OIB 82750443287</izvorni_sadrzaj>
    <derivirana_varijabla naziv="DomainObject.Predmet.ProtustrankaFormatedOIB_1">  EURO CAR &amp; NAUTIC INTERNATIONAL d.o.o. za trgovinu i usluge, OIB 82750443287</derivirana_varijabla>
  </DomainObject.Predmet.ProtustrankaFormatedOIB>
  <DomainObject.Predmet.ProtustrankaFormatedWithAdress>
    <izvorni_sadrzaj> EURO CAR &amp; NAUTIC INTERNATIONAL d.o.o. za trgovinu i usluge, Dunavska 5, 31207 Tenja</izvorni_sadrzaj>
    <derivirana_varijabla naziv="DomainObject.Predmet.ProtustrankaFormatedWithAdress_1"> EURO CAR &amp; NAUTIC INTERNATIONAL d.o.o. za trgovinu i usluge, Dunavska 5, 31207 Tenja</derivirana_varijabla>
  </DomainObject.Predmet.ProtustrankaFormatedWithAdress>
  <DomainObject.Predmet.ProtustrankaFormatedWithAdressOIB>
    <izvorni_sadrzaj> EURO CAR &amp; NAUTIC INTERNATIONAL d.o.o. za trgovinu i usluge, OIB 82750443287, Dunavska 5, 31207 Tenja</izvorni_sadrzaj>
    <derivirana_varijabla naziv="DomainObject.Predmet.ProtustrankaFormatedWithAdressOIB_1"> EURO CAR &amp; NAUTIC INTERNATIONAL d.o.o. za trgovinu i usluge, OIB 82750443287, Dunavska 5, 31207 Tenja</derivirana_varijabla>
  </DomainObject.Predmet.ProtustrankaFormatedWithAdressOIB>
  <DomainObject.Predmet.ProtustrankaWithAdress>
    <izvorni_sadrzaj>EURO CAR &amp; NAUTIC INTERNATIONAL d.o.o. za trgovinu i usluge Dunavska 5, 31207 Tenja</izvorni_sadrzaj>
    <derivirana_varijabla naziv="DomainObject.Predmet.ProtustrankaWithAdress_1">EURO CAR &amp; NAUTIC INTERNATIONAL d.o.o. za trgovinu i usluge Dunavska 5, 31207 Tenja</derivirana_varijabla>
  </DomainObject.Predmet.ProtustrankaWithAdress>
  <DomainObject.Predmet.ProtustrankaWithAdressOIB>
    <izvorni_sadrzaj>EURO CAR &amp; NAUTIC INTERNATIONAL d.o.o. za trgovinu i usluge, OIB 82750443287, Dunavska 5, 31207 Tenja</izvorni_sadrzaj>
    <derivirana_varijabla naziv="DomainObject.Predmet.ProtustrankaWithAdressOIB_1">EURO CAR &amp; NAUTIC INTERNATIONAL d.o.o. za trgovinu i usluge, OIB 82750443287, Dunavska 5, 31207 Tenja</derivirana_varijabla>
  </DomainObject.Predmet.ProtustrankaWithAdressOIB>
  <DomainObject.Predmet.ProtustrankaNazivFormated>
    <izvorni_sadrzaj>EURO CAR &amp; NAUTIC INTERNATIONAL d.o.o. za trgovinu i usluge</izvorni_sadrzaj>
    <derivirana_varijabla naziv="DomainObject.Predmet.ProtustrankaNazivFormated_1">EURO CAR &amp; NAUTIC INTERNATIONAL d.o.o. za trgovinu i usluge</derivirana_varijabla>
  </DomainObject.Predmet.ProtustrankaNazivFormated>
  <DomainObject.Predmet.ProtustrankaNazivFormatedOIB>
    <izvorni_sadrzaj>EURO CAR &amp; NAUTIC INTERNATIONAL d.o.o. za trgovinu i usluge, OIB 82750443287</izvorni_sadrzaj>
    <derivirana_varijabla naziv="DomainObject.Predmet.ProtustrankaNazivFormatedOIB_1">EURO CAR &amp; NAUTIC INTERNATIONAL d.o.o. za trgovinu i usluge, OIB 82750443287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 CAR &amp; NAUTIC INTERNATIONAL d.o.o. za trgovinu i usluge</item>
    </izvorni_sadrzaj>
    <derivirana_varijabla naziv="DomainObject.Predmet.ProtuStrankaListFormated_1">
      <item>EURO CAR &amp; NAUTIC INTERNATIONAL d.o.o. za trgovinu i usluge</item>
    </derivirana_varijabla>
  </DomainObject.Predmet.ProtuStrankaListFormated>
  <DomainObject.Predmet.ProtuStrankaListFormatedOIB>
    <izvorni_sadrzaj>
      <item>EURO CAR &amp; NAUTIC INTERNATIONAL d.o.o. za trgovinu i usluge, OIB 82750443287</item>
    </izvorni_sadrzaj>
    <derivirana_varijabla naziv="DomainObject.Predmet.ProtuStrankaListFormatedOIB_1">
      <item>EURO CAR &amp; NAUTIC INTERNATIONAL d.o.o. za trgovinu i usluge, OIB 82750443287</item>
    </derivirana_varijabla>
  </DomainObject.Predmet.ProtuStrankaListFormatedOIB>
  <DomainObject.Predmet.ProtuStrankaListFormatedWithAdress>
    <izvorni_sadrzaj>
      <item>EURO CAR &amp; NAUTIC INTERNATIONAL d.o.o. za trgovinu i usluge, Dunavska 5, 31207 Tenja</item>
    </izvorni_sadrzaj>
    <derivirana_varijabla naziv="DomainObject.Predmet.ProtuStrankaListFormatedWithAdress_1">
      <item>EURO CAR &amp; NAUTIC INTERNATIONAL d.o.o. za trgovinu i usluge, Dunavska 5, 31207 Tenja</item>
    </derivirana_varijabla>
  </DomainObject.Predmet.ProtuStrankaListFormatedWithAdress>
  <DomainObject.Predmet.ProtuStrankaListFormatedWithAdressOIB>
    <izvorni_sadrzaj>
      <item>EURO CAR &amp; NAUTIC INTERNATIONAL d.o.o. za trgovinu i usluge, OIB 82750443287, Dunavska 5, 31207 Tenja</item>
    </izvorni_sadrzaj>
    <derivirana_varijabla naziv="DomainObject.Predmet.ProtuStrankaListFormatedWithAdressOIB_1">
      <item>EURO CAR &amp; NAUTIC INTERNATIONAL d.o.o. za trgovinu i usluge, OIB 82750443287, Dunavska 5, 31207 Tenja</item>
    </derivirana_varijabla>
  </DomainObject.Predmet.ProtuStrankaListFormatedWithAdressOIB>
  <DomainObject.Predmet.ProtuStrankaListNazivFormated>
    <izvorni_sadrzaj>
      <item>EURO CAR &amp; NAUTIC INTERNATIONAL d.o.o. za trgovinu i usluge</item>
    </izvorni_sadrzaj>
    <derivirana_varijabla naziv="DomainObject.Predmet.ProtuStrankaListNazivFormated_1">
      <item>EURO CAR &amp; NAUTIC INTERNATIONAL d.o.o. za trgovinu i usluge</item>
    </derivirana_varijabla>
  </DomainObject.Predmet.ProtuStrankaListNazivFormated>
  <DomainObject.Predmet.ProtuStrankaListNazivFormatedOIB>
    <izvorni_sadrzaj>
      <item>EURO CAR &amp; NAUTIC INTERNATIONAL d.o.o. za trgovinu i usluge, OIB 82750443287</item>
    </izvorni_sadrzaj>
    <derivirana_varijabla naziv="DomainObject.Predmet.ProtuStrankaListNazivFormatedOIB_1">
      <item>EURO CAR &amp; NAUTIC INTERNATIONAL d.o.o. za trgovinu i usluge, OIB 82750443287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 CAR &amp; NAUTIC INTERNATIONAL d.o.o. za trgovinu i usluge</izvorni_sadrzaj>
    <derivirana_varijabla naziv="DomainObject.Predmet.ProtustrankaIDrugi_1">EURO CAR &amp; NAUTIC INTERNATIONAL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 CAR &amp; NAUTIC INTERNATIONAL d.o.o. za trgovinu i usluge, OIB 82750443287, Dunavska 5, 31207 Tenja</izvorni_sadrzaj>
    <derivirana_varijabla naziv="DomainObject.Predmet.ProtustrankaIDrugiAdressOIB_1">EURO CAR &amp; NAUTIC INTERNATIONAL d.o.o. za trgovinu i usluge, OIB 82750443287, Dunavska 5,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2018.</izvorni_sadrzaj>
    <derivirana_varijabla naziv="DomainObject.Predmet.OdlukaRjesenje.DatumDonosenjaOdluke_1">21.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St-40/2018-4</izvorni_sadrzaj>
    <derivirana_varijabla naziv="DomainObject.Predmet.OdlukaRjesenje.Oznaka_1">St-40/2018-4</derivirana_varijabla>
  </DomainObject.Predmet.OdlukaRjesenje.Oznaka>
  <DomainObject.Predmet.SudioniciListNaziv>
    <izvorni_sadrzaj>
      <item>FINA RC OSIJEK</item>
      <item>EURO CAR &amp; NAUTIC INTERNATIONAL d.o.o. za trgovinu i usluge</item>
    </izvorni_sadrzaj>
    <derivirana_varijabla naziv="DomainObject.Predmet.SudioniciListNaziv_1">
      <item>FINA RC OSIJEK</item>
      <item>EURO CAR &amp; NAUTIC INTERNATIONAL d.o.o. za trgovinu i usluge</item>
    </derivirana_varijabla>
  </DomainObject.Predmet.SudioniciListNaziv>
  <DomainObject.Predmet.SudioniciListAdressOIB>
    <izvorni_sadrzaj>
      <item>FINA RC OSIJEK, OIB 85821130368</item>
      <item>EURO CAR &amp; NAUTIC INTERNATIONAL d.o.o. za trgovinu i usluge, OIB 82750443287, Dunavska 5,31207 Tenja</item>
    </izvorni_sadrzaj>
    <derivirana_varijabla naziv="DomainObject.Predmet.SudioniciListAdressOIB_1">
      <item>FINA RC OSIJEK, OIB 85821130368</item>
      <item>EURO CAR &amp; NAUTIC INTERNATIONAL d.o.o. za trgovinu i usluge, OIB 82750443287, Dunavska 5,31207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82750443287</item>
    </izvorni_sadrzaj>
    <derivirana_varijabla naziv="DomainObject.Predmet.SudioniciListNazivOIB_1">
      <item>, OIB 85821130368</item>
      <item>, OIB 82750443287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9B493E-C8B1-4819-B22B-65FE16F8AD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2341</properties:Characters>
  <properties:Lines>75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2018-04-26T06:43:00Z</dcterms:created>
  <dc:creator>Korisnik</dc:creator>
  <cp:lastModifiedBy>Ljiljana Floršić</cp:lastModifiedBy>
  <cp:lastPrinted>2018-04-26T07:04:00Z</cp:lastPrinted>
  <dcterms:modified xmlns:xsi="http://www.w3.org/2001/XMLSchema-instance" xsi:type="dcterms:W3CDTF">2018-04-26T07:07:00Z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(OBUSTAVA - STAVLJA SE IZVAN SNAGE rješenje o otvaranju - St-40-2018.docx)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