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4328e" w14:paraId="d44328e" w:rsidRDefault="008C6D44" w:rsidP="008C6D44" w:rsidR="008C6D44">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8C6D44" w:rsidP="008C6D44" w:rsidR="008C6D44">
      <w:pPr>
        <w:spacing w:after="0"/>
        <w:jc w:val="both"/>
      </w:pPr>
      <w:r>
        <w:t xml:space="preserve">         REPUBLIKA HRVATSKA</w:t>
      </w:r>
    </w:p>
    <w:p w:rsidRDefault="008C6D44" w:rsidP="008C6D44" w:rsidR="008C6D44">
      <w:pPr>
        <w:spacing w:after="0"/>
        <w:jc w:val="both"/>
      </w:pPr>
      <w:r>
        <w:rPr>
          <w:lang w:val="pt-BR"/>
        </w:rPr>
        <w:t>TRGOVA</w:t>
      </w:r>
      <w:r>
        <w:t>Č</w:t>
      </w:r>
      <w:r>
        <w:rPr>
          <w:lang w:val="pt-BR"/>
        </w:rPr>
        <w:t>KI SUD U VARA</w:t>
      </w:r>
      <w:r>
        <w:t>Ž</w:t>
      </w:r>
      <w:r>
        <w:rPr>
          <w:lang w:val="pt-BR"/>
        </w:rPr>
        <w:t>DINU</w:t>
      </w:r>
    </w:p>
    <w:p w:rsidRDefault="008C6D44" w:rsidP="008C6D44" w:rsidR="008C6D44">
      <w:pPr>
        <w:spacing w:after="0"/>
        <w:rPr>
          <w:bCs/>
        </w:rPr>
      </w:pPr>
      <w:r>
        <w:t xml:space="preserve">                      </w:t>
      </w:r>
      <w:r>
        <w:rPr>
          <w:lang w:val="pt-BR"/>
        </w:rPr>
        <w:t>B. Radić 2</w:t>
      </w:r>
      <w:r>
        <w:rPr>
          <w:bCs/>
        </w:rPr>
        <w:t xml:space="preserve">   </w:t>
      </w:r>
    </w:p>
    <w:p w:rsidRDefault="008C6D44" w:rsidP="008C6D44" w:rsidR="008C6D44">
      <w:pPr>
        <w:spacing w:after="0"/>
      </w:pPr>
      <w:r>
        <w:tab/>
      </w:r>
      <w:r>
        <w:tab/>
      </w:r>
    </w:p>
    <w:p w:rsidRDefault="008C6D44" w:rsidP="008C6D44" w:rsidR="008C6D44">
      <w:pPr>
        <w:spacing w:after="0"/>
        <w:jc w:val="center"/>
      </w:pPr>
    </w:p>
    <w:p w:rsidRDefault="008C6D44" w:rsidP="008C6D44" w:rsidR="008C6D44">
      <w:pPr>
        <w:spacing w:after="0"/>
        <w:jc w:val="center"/>
      </w:pPr>
      <w:r>
        <w:t>R E P U B L I K A   H R V A T S K A</w:t>
      </w:r>
    </w:p>
    <w:p w:rsidRDefault="008C6D44" w:rsidP="008C6D44" w:rsidR="008C6D44">
      <w:pPr>
        <w:spacing w:after="0"/>
        <w:jc w:val="center"/>
      </w:pPr>
    </w:p>
    <w:p w:rsidRDefault="008C6D44" w:rsidP="008C6D44" w:rsidR="008C6D44">
      <w:pPr>
        <w:spacing w:after="0"/>
        <w:jc w:val="center"/>
      </w:pPr>
      <w:r>
        <w:t>R J E Š E NJ E</w:t>
      </w:r>
    </w:p>
    <w:p w:rsidRDefault="008C6D44" w:rsidP="008C6D44" w:rsidR="008C6D44">
      <w:pPr>
        <w:spacing w:after="0"/>
        <w:jc w:val="center"/>
      </w:pPr>
    </w:p>
    <w:p w:rsidRDefault="008C6D44" w:rsidP="008C6D44" w:rsidR="008C6D44">
      <w:pPr>
        <w:spacing w:after="0"/>
        <w:jc w:val="both"/>
      </w:pPr>
    </w:p>
    <w:p w:rsidRDefault="008C6D44" w:rsidP="008C6D44" w:rsidR="008C6D44">
      <w:pPr>
        <w:spacing w:after="0"/>
        <w:ind w:firstLine="708"/>
        <w:jc w:val="both"/>
      </w:pPr>
      <w:r>
        <w:t xml:space="preserve">TRGOVAČKI SUD U VARAŽDINU, po sucu toga suda Jasni Lekić, u predstečajnom postupku u povodu prijedloga predlagatelja-dužnika AGRO-STOČARSTVO d.o.o. Sesvete Ludbreške, Vinogradska ulica 6, OIB: 91202913660, dana 25. kolovoza 2016. godine, </w:t>
      </w:r>
    </w:p>
    <w:p w:rsidRDefault="008C6D44" w:rsidP="008C6D44" w:rsidR="008C6D44">
      <w:pPr>
        <w:spacing w:after="0"/>
        <w:jc w:val="both"/>
      </w:pPr>
    </w:p>
    <w:p w:rsidRDefault="008C6D44" w:rsidP="008C6D44" w:rsidR="008C6D44">
      <w:pPr>
        <w:spacing w:after="0"/>
        <w:jc w:val="both"/>
      </w:pPr>
    </w:p>
    <w:p w:rsidRDefault="008C6D44" w:rsidP="008C6D44" w:rsidR="008C6D44">
      <w:pPr>
        <w:spacing w:after="0"/>
        <w:jc w:val="center"/>
      </w:pPr>
      <w:r>
        <w:t>r i j e š i o  j e</w:t>
      </w:r>
    </w:p>
    <w:p w:rsidRDefault="008C6D44" w:rsidP="008C6D44" w:rsidR="008C6D44">
      <w:pPr>
        <w:spacing w:after="0"/>
        <w:jc w:val="center"/>
        <w:rPr>
          <w:b/>
        </w:rPr>
      </w:pPr>
    </w:p>
    <w:p w:rsidRDefault="008C6D44" w:rsidP="008C6D44" w:rsidR="008C6D44">
      <w:pPr>
        <w:spacing w:after="0"/>
        <w:rPr>
          <w:b/>
        </w:rPr>
      </w:pPr>
    </w:p>
    <w:p w:rsidRDefault="008C6D44" w:rsidP="008C6D44" w:rsidR="008C6D44">
      <w:pPr>
        <w:numPr>
          <w:ilvl w:val="0"/>
          <w:numId w:val="47"/>
        </w:numPr>
        <w:spacing w:after="0"/>
        <w:jc w:val="both"/>
      </w:pPr>
      <w:r>
        <w:t>Otvara se predstečajni postupak nad dužnikom AGRO-STOČARSTVO d.o.o. Sesvete Ludbreške, Vinogradska ulica 6, OIB: 91202913660.</w:t>
      </w:r>
    </w:p>
    <w:p w:rsidRDefault="008C6D44" w:rsidP="008C6D44" w:rsidR="008C6D44">
      <w:pPr>
        <w:spacing w:after="0"/>
        <w:ind w:left="1080"/>
        <w:jc w:val="both"/>
      </w:pPr>
    </w:p>
    <w:p w:rsidRDefault="008C6D44" w:rsidP="008C6D44" w:rsidR="008C6D44">
      <w:pPr>
        <w:numPr>
          <w:ilvl w:val="0"/>
          <w:numId w:val="47"/>
        </w:numPr>
        <w:spacing w:after="0"/>
        <w:jc w:val="both"/>
      </w:pPr>
      <w:r>
        <w:t xml:space="preserve">Za povjerenika se imenuje Martina Grgec iz Zagreba, Bukovačka cesta 51, OIB: 88481884644. </w:t>
      </w:r>
    </w:p>
    <w:p w:rsidRDefault="008C6D44" w:rsidP="008C6D44" w:rsidR="008C6D44">
      <w:pPr>
        <w:pStyle w:val="Odlomakpopisa"/>
        <w:spacing w:after="0"/>
      </w:pPr>
    </w:p>
    <w:p w:rsidRDefault="008C6D44" w:rsidP="008C6D44" w:rsidR="008C6D44">
      <w:pPr>
        <w:numPr>
          <w:ilvl w:val="0"/>
          <w:numId w:val="47"/>
        </w:numPr>
        <w:spacing w:after="0"/>
        <w:jc w:val="both"/>
      </w:pPr>
      <w:r>
        <w:t xml:space="preserve">Pozivaju se vjerovnici dužnika AGRO-STOČARSTVO d.o.o. Sesvete Ludbreške, Vinogradska ulica 6, OIB: 91202913660, da u roku od 15 (petnaest) dana od dana objave ovog rješenja na stranici e-Oglasna ploča, prijave svoje tražbine nadležnoj jedinici Financijske agencije.  </w:t>
      </w:r>
    </w:p>
    <w:p w:rsidRDefault="008C6D44" w:rsidP="008C6D44" w:rsidR="008C6D44">
      <w:pPr>
        <w:pStyle w:val="Odlomakpopisa"/>
        <w:spacing w:after="0"/>
      </w:pPr>
    </w:p>
    <w:p w:rsidRDefault="008C6D44" w:rsidP="008C6D44" w:rsidR="008C6D44">
      <w:pPr>
        <w:numPr>
          <w:ilvl w:val="0"/>
          <w:numId w:val="47"/>
        </w:numPr>
        <w:spacing w:after="0"/>
        <w:jc w:val="both"/>
      </w:pPr>
      <w:r>
        <w:t>Poziva se dužnik i povjerenik u roku od 8 (osam) dana od dana objave tablice prijavljenih tražbina, dostaviti Financijskoj agenciji pisano očitovanje o svakoj prijavljenoj tražbini, uz obveznu naznaku iznosa za koji se tražbina osporava i razlog osporavanja.</w:t>
      </w:r>
    </w:p>
    <w:p w:rsidRDefault="008C6D44" w:rsidP="008C6D44" w:rsidR="008C6D44">
      <w:pPr>
        <w:pStyle w:val="Odlomakpopisa"/>
        <w:spacing w:after="0"/>
      </w:pPr>
    </w:p>
    <w:p w:rsidRDefault="008C6D44" w:rsidP="008C6D44" w:rsidR="008C6D44">
      <w:pPr>
        <w:numPr>
          <w:ilvl w:val="0"/>
          <w:numId w:val="47"/>
        </w:numPr>
        <w:spacing w:after="0"/>
        <w:jc w:val="both"/>
      </w:pPr>
      <w:r>
        <w:t>Pozivaju se vjerovnici, da u roku od 8 (osam) dana od dana objave očitovanja o prijavljenim tražbinama dužnika i povjerenika, ospore prijavljene tražbine koje smatraju nepostojećim, uz obveznu naznaku iznosa za koji se tražbina osporava i razloga osporavanja.</w:t>
      </w:r>
    </w:p>
    <w:p w:rsidRDefault="008C6D44" w:rsidP="008C6D44" w:rsidR="008C6D44">
      <w:pPr>
        <w:spacing w:after="0"/>
      </w:pPr>
    </w:p>
    <w:p w:rsidRDefault="008C6D44" w:rsidP="008C6D44" w:rsidR="008C6D44">
      <w:pPr>
        <w:numPr>
          <w:ilvl w:val="0"/>
          <w:numId w:val="47"/>
        </w:numPr>
        <w:spacing w:after="0"/>
        <w:jc w:val="both"/>
      </w:pPr>
      <w:r>
        <w:t>Poziva se dužnik da vjerovnicima i povjereniku omogući uvid u isprave iz kojih proizlaze tražbine navedene u popisu imovine i obveza.</w:t>
      </w:r>
    </w:p>
    <w:p w:rsidRDefault="008C6D44" w:rsidP="008C6D44" w:rsidR="008C6D44">
      <w:pPr>
        <w:pStyle w:val="Odlomakpopisa"/>
        <w:spacing w:after="0"/>
      </w:pPr>
    </w:p>
    <w:p w:rsidRDefault="008C6D44" w:rsidP="008C6D44" w:rsidR="008C6D44">
      <w:pPr>
        <w:numPr>
          <w:ilvl w:val="0"/>
          <w:numId w:val="47"/>
        </w:numPr>
        <w:spacing w:after="0"/>
        <w:jc w:val="both"/>
      </w:pPr>
      <w:r>
        <w:t>Pozivaju se dužnikovi dužnici da svoje dospjele obveze bez odgode ispunjavaju dužniku.</w:t>
      </w:r>
    </w:p>
    <w:p w:rsidRDefault="008C6D44" w:rsidP="008C6D44" w:rsidR="008C6D44">
      <w:pPr>
        <w:spacing w:after="0"/>
      </w:pPr>
    </w:p>
    <w:p w:rsidRDefault="008C6D44" w:rsidP="008C6D44" w:rsidR="008C6D44">
      <w:pPr>
        <w:pStyle w:val="Odlomakpopisa"/>
        <w:numPr>
          <w:ilvl w:val="0"/>
          <w:numId w:val="47"/>
        </w:numPr>
        <w:tabs>
          <w:tab w:pos="851" w:val="clear"/>
        </w:tabs>
        <w:spacing w:after="0"/>
        <w:contextualSpacing/>
      </w:pPr>
      <w:r>
        <w:t xml:space="preserve">Pozivaju se vjerovnici, dužnik i povjerenik pristupiti na ročište radi ispitivanja tražbina </w:t>
      </w:r>
      <w:r>
        <w:rPr>
          <w:b/>
        </w:rPr>
        <w:t>dana 3. listopada 2016. godine u 09,30 sati</w:t>
      </w:r>
      <w:r>
        <w:t>, kod Trgovačkog suda u Varaždinu, Braće Radić 2, soba broj 226/II kat.</w:t>
      </w:r>
    </w:p>
    <w:p w:rsidRDefault="008C6D44" w:rsidP="008C6D44" w:rsidR="008C6D44">
      <w:pPr>
        <w:pStyle w:val="Odlomakpopisa"/>
        <w:spacing w:after="0"/>
        <w:ind w:left="1080"/>
      </w:pPr>
    </w:p>
    <w:p w:rsidRDefault="008C6D44" w:rsidP="008C6D44" w:rsidR="008C6D44">
      <w:pPr>
        <w:numPr>
          <w:ilvl w:val="0"/>
          <w:numId w:val="47"/>
        </w:numPr>
        <w:spacing w:after="0"/>
        <w:jc w:val="both"/>
      </w:pPr>
      <w:r>
        <w:t>Rješenje o otvaranju predstečajnog postupka dostavlja se sudskom registru ovog suda radi upisa zabilježbe otvaranja predstečajnog postupka u sudskom registru, te Općinskom sudu u Varaždinu, zemljišnoknjižnom odjelu Ludbreg radi upisa rješenja o otvaranju predstečajnog postupka u zemljišne knjige i to: zk.ul. broj 861 k.o. Sesvete Ludbreške, zk.ul. broj 168 k.o. Sigetec Ludbreški, zk.ul. broj 1430 k.o. Sesvete Ludbreške, zk.ul. broj 1611 k.o. Sesvete Ludbreške, zk.ul. broj 1619 k.o. Sesvete Ludbreške, zk.ul. broj 1613 k.o. Sesvete Ludbreške, zk.ul. broj 1556 k.o. Sesvete Ludbreške, z.k.ul. broj 18 k.o. Sesvete Ludbreške, zk.ul. broj 1583 k.o. Sesvete Ludbreške, zk.ul. broj 1585 k.o. Sesvete Ludbreške, zk.ul. broj 1250 k.o. Sesvete Ludbreške i zk.ul. broj 1256 k.o. Sesvete Ludbreške.</w:t>
      </w:r>
    </w:p>
    <w:p w:rsidRDefault="008C6D44" w:rsidP="008C6D44" w:rsidR="008C6D44">
      <w:pPr>
        <w:pStyle w:val="Odlomakpopisa"/>
        <w:spacing w:after="0"/>
      </w:pPr>
    </w:p>
    <w:p w:rsidRDefault="008C6D44" w:rsidP="008C6D44" w:rsidR="008C6D44">
      <w:pPr>
        <w:numPr>
          <w:ilvl w:val="0"/>
          <w:numId w:val="47"/>
        </w:numPr>
        <w:spacing w:after="0"/>
        <w:jc w:val="both"/>
      </w:pPr>
      <w:r>
        <w:t>Rješenje o otvaranju predstečajnog postupka dostavit će se Financijskoj agenciji uz popis tražbina vjerovnika koje je dužnik naveo u prijedlogu za otvaranje postupka predstečajne nagodbe.</w:t>
      </w:r>
    </w:p>
    <w:p w:rsidRDefault="008C6D44" w:rsidP="008C6D44" w:rsidR="008C6D44">
      <w:pPr>
        <w:pStyle w:val="Odlomakpopisa"/>
        <w:spacing w:after="0"/>
      </w:pPr>
    </w:p>
    <w:p w:rsidRDefault="008C6D44" w:rsidP="008C6D44" w:rsidR="008C6D44">
      <w:pPr>
        <w:spacing w:after="0"/>
        <w:jc w:val="both"/>
      </w:pPr>
    </w:p>
    <w:p w:rsidRDefault="008C6D44" w:rsidP="008C6D44" w:rsidR="008C6D44">
      <w:pPr>
        <w:spacing w:after="0"/>
        <w:jc w:val="center"/>
      </w:pPr>
      <w:r>
        <w:t>Obrazloženje</w:t>
      </w:r>
    </w:p>
    <w:p w:rsidRDefault="008C6D44" w:rsidP="008C6D44" w:rsidR="008C6D44">
      <w:pPr>
        <w:spacing w:after="0"/>
        <w:jc w:val="center"/>
      </w:pPr>
    </w:p>
    <w:p w:rsidRDefault="008C6D44" w:rsidP="008C6D44" w:rsidR="008C6D44">
      <w:pPr>
        <w:pStyle w:val="Tijeloteksta"/>
        <w:spacing w:after="0"/>
      </w:pPr>
    </w:p>
    <w:p w:rsidRDefault="008C6D44" w:rsidP="008C6D44" w:rsidR="008C6D44">
      <w:pPr>
        <w:spacing w:after="0"/>
        <w:ind w:firstLine="708"/>
        <w:jc w:val="both"/>
      </w:pPr>
      <w:r>
        <w:t>Dužnik je podnio ovome sudu prijedlog za otvaranje predstečajnog postupka, na temelju odredbe čl. 25. st. 1. Stečajnog zakona ("Narodne novine" broj 71/2015: dalje: SZ), navodeći da dužnik u Očevidniku redoslijeda osnova za plaćanje koji vodi Fina ima jednu ili više evidentiranih neizvršenih osnova za plaćanje koje je trebalo na temelju valjanih osnova za plaćanje bez daljnjeg pristanka dužnika naplatiti s bilo kojeg od njegovih računa, te na dan 14.6.2016. kao dana podnošenja prijedloga ima 27 dana neprekidne blokade u iznosu od 1.423.727,54 kn.</w:t>
      </w:r>
    </w:p>
    <w:p w:rsidRDefault="008C6D44" w:rsidP="008C6D44" w:rsidR="008C6D44">
      <w:pPr>
        <w:spacing w:after="0"/>
        <w:jc w:val="both"/>
      </w:pPr>
      <w:r>
        <w:tab/>
        <w:t>Uz prijedlog podnosi potvrdu Fine o blokadi računa i novčanih sredstava dužnika, Očevidnik o redoslijedu plaćanja, potvrdu o plaćanju predujma u iznosu od 5.000,00 kn, te dokumentaciju.</w:t>
      </w:r>
    </w:p>
    <w:p w:rsidRDefault="008C6D44" w:rsidP="008C6D44" w:rsidR="008C6D44">
      <w:pPr>
        <w:spacing w:after="0"/>
        <w:ind w:firstLine="708"/>
        <w:jc w:val="both"/>
      </w:pPr>
      <w:r>
        <w:t>Sud je u povodu prijedloga dužnika donio zaključak broj 3 St-870/16-3 od 18.7.2016. kojim je pozvao predlagatelja da dopuni prijedlog za otvaranje predstečajnog postupka na način da u roku od 15 dana od dana dostave zaključka, podnese dokaz o ukupnoj aktivi i dokaz o ukupnom prihodu za prethodnu godinu i broju zaposlenih na zadnji dan u mjesecu koji prethodi danu podnošenja prijedloga.</w:t>
      </w:r>
    </w:p>
    <w:p w:rsidRDefault="008C6D44" w:rsidP="008C6D44" w:rsidR="008C6D44">
      <w:pPr>
        <w:spacing w:after="0"/>
        <w:ind w:firstLine="708"/>
        <w:jc w:val="both"/>
      </w:pPr>
      <w:r>
        <w:t>Dužnik je postupio po pozivu suda, te je dostavio dokaz o broju zaposlenih na zadnji dan u mjesecu koji prethodi danu podnošenja prijedloga odnosno na dan 31.5.2016.</w:t>
      </w:r>
    </w:p>
    <w:p w:rsidRDefault="008C6D44" w:rsidP="008C6D44" w:rsidR="008C6D44">
      <w:pPr>
        <w:spacing w:after="0"/>
        <w:ind w:firstLine="708"/>
        <w:jc w:val="both"/>
      </w:pPr>
      <w:r>
        <w:t>Sud je utvrdio da je dužnik dostavio svu dokumentaciju u skladu s člankom 26. SZ-a.</w:t>
      </w:r>
    </w:p>
    <w:p w:rsidRDefault="008C6D44" w:rsidP="008C6D44" w:rsidR="008C6D44">
      <w:pPr>
        <w:spacing w:after="0"/>
        <w:ind w:firstLine="708"/>
        <w:jc w:val="both"/>
      </w:pPr>
      <w:r>
        <w:t>Odredbom članka 33. st. 2. SZ-a je određeno da će sud kada utvrdi da su ispunjene pretpostavke za otvaranje predstečajnog postupka, donijeti rješenje o otvaranju predstečajnog postupka. U čl. 33. st. 2.  SZ-a određeno je da će sud imenovati povjerenika, a u čl. 34. SZ-a propisan je sadržaj rješenja o otvaranju predstečajnog postupka.</w:t>
      </w:r>
    </w:p>
    <w:p w:rsidRDefault="008C6D44" w:rsidP="008C6D44" w:rsidR="008C6D44">
      <w:pPr>
        <w:spacing w:after="0"/>
        <w:ind w:firstLine="708"/>
        <w:jc w:val="both"/>
      </w:pPr>
      <w:r>
        <w:t>Popis vjerovnika sa tražbinama navedenim u prijedlogu kojeg je dužnik dostavio sudu dostavlja se Financijskoj agenciji, temeljem odredbe članka 39. SZ-a.</w:t>
      </w:r>
    </w:p>
    <w:p w:rsidRDefault="008C6D44" w:rsidP="008C6D44" w:rsidR="008C6D44">
      <w:pPr>
        <w:spacing w:after="0"/>
        <w:ind w:firstLine="708"/>
        <w:jc w:val="both"/>
      </w:pPr>
      <w:r>
        <w:lastRenderedPageBreak/>
        <w:t>Budući je sud utvrdio da su se ispunile pretpostavke za otvaranje predstečajnog postupka nad dužnikom, da je dužnik dostavio sve isprave koje je bio dužan dostaviti uz prijedlog, te da je Plan restrukturiranja sačinjen sukladno članku 27. st. 1. do 10. SZ-a, sud je otvorio postupak predstečajne nagodbe nad dužnikom, te u svemu riješio sukladno članku 34. SZ-a.</w:t>
      </w:r>
    </w:p>
    <w:p w:rsidRDefault="008C6D44" w:rsidP="008C6D44" w:rsidR="008C6D44">
      <w:pPr>
        <w:spacing w:after="0"/>
        <w:ind w:firstLine="708"/>
        <w:jc w:val="both"/>
      </w:pPr>
      <w:r>
        <w:t>Rješenje o otvaranju predstečajnog postupka i plan restrukturiranja objavljuje se na mrežnoj stranici e-Oglasna ploča sudova, a rješenje o otvaranju predstečajnog postupka sud dostavlja Fini.</w:t>
      </w:r>
    </w:p>
    <w:p w:rsidRDefault="008C6D44" w:rsidP="008C6D44" w:rsidR="008C6D44">
      <w:pPr>
        <w:spacing w:after="0"/>
        <w:ind w:firstLine="708"/>
        <w:jc w:val="both"/>
      </w:pPr>
      <w:r>
        <w:t>Sud je izabrao povjerenika temeljem članka 23. st. 1. SZ-a metodom slučajnog odabira s liste A stečajnih upravitelja za područje ovog suda.</w:t>
      </w:r>
    </w:p>
    <w:p w:rsidRDefault="008C6D44" w:rsidP="008C6D44" w:rsidR="008C6D44">
      <w:pPr>
        <w:spacing w:after="0"/>
        <w:ind w:firstLine="708"/>
        <w:jc w:val="both"/>
      </w:pPr>
      <w:r>
        <w:t>Temeljem članka 34. st. 3. SZ-a sud je odredio da se rješenje upiše u sudski registar i zemljišne knjige.</w:t>
      </w:r>
    </w:p>
    <w:p w:rsidRDefault="008C6D44" w:rsidP="008C6D44" w:rsidR="008C6D44">
      <w:pPr>
        <w:spacing w:after="0"/>
        <w:ind w:firstLine="708"/>
        <w:jc w:val="both"/>
      </w:pPr>
    </w:p>
    <w:p w:rsidRDefault="008C6D44" w:rsidP="008C6D44" w:rsidR="008C6D44">
      <w:pPr>
        <w:spacing w:after="0"/>
        <w:jc w:val="both"/>
      </w:pPr>
    </w:p>
    <w:p w:rsidRDefault="008C6D44" w:rsidP="008C6D44" w:rsidR="008C6D44">
      <w:pPr>
        <w:spacing w:after="0"/>
        <w:jc w:val="center"/>
      </w:pPr>
    </w:p>
    <w:p w:rsidRDefault="008C6D44" w:rsidP="008C6D44" w:rsidR="008C6D44">
      <w:pPr>
        <w:spacing w:after="0"/>
        <w:jc w:val="center"/>
      </w:pPr>
      <w:r>
        <w:t xml:space="preserve">U Varaždinu 25. kolovoza 2016. godine </w:t>
      </w:r>
    </w:p>
    <w:p w:rsidRDefault="008C6D44" w:rsidP="008C6D44" w:rsidR="008C6D44">
      <w:pPr>
        <w:spacing w:after="0"/>
        <w:jc w:val="center"/>
      </w:pPr>
    </w:p>
    <w:p w:rsidRDefault="008C6D44" w:rsidP="008C6D44" w:rsidR="008C6D44">
      <w:pPr>
        <w:spacing w:after="0"/>
        <w:jc w:val="center"/>
      </w:pPr>
    </w:p>
    <w:p w:rsidRDefault="008C6D44" w:rsidP="008C6D44" w:rsidR="008C6D44">
      <w:pPr>
        <w:pStyle w:val="Podnaslov"/>
        <w:spacing w:after="0"/>
        <w:ind w:left="5664"/>
      </w:pPr>
      <w:r>
        <w:t xml:space="preserve">                                                                                                                           </w:t>
      </w:r>
    </w:p>
    <w:p w:rsidRDefault="008C6D44" w:rsidP="008C6D44" w:rsidR="008C6D44" w:rsidRPr="008C6D44">
      <w:pPr>
        <w:pStyle w:val="Podnaslov"/>
        <w:spacing w:after="0"/>
        <w:ind w:firstLine="708" w:left="4956"/>
        <w:jc w:val="both"/>
        <w:rPr>
          <w:rFonts w:hAnsi="Times New Roman" w:ascii="Times New Roman"/>
          <w:i w:val="false"/>
          <w:color w:val="auto"/>
        </w:rPr>
      </w:pPr>
      <w:r>
        <w:rPr>
          <w:rFonts w:hAnsi="Times New Roman" w:ascii="Times New Roman"/>
          <w:b/>
          <w:color w:val="auto"/>
        </w:rPr>
        <w:t xml:space="preserve">               </w:t>
      </w:r>
      <w:r w:rsidRPr="008C6D44">
        <w:rPr>
          <w:rFonts w:hAnsi="Times New Roman" w:ascii="Times New Roman"/>
          <w:i w:val="false"/>
          <w:color w:val="auto"/>
        </w:rPr>
        <w:t>SUDAC:</w:t>
      </w:r>
    </w:p>
    <w:p w:rsidRDefault="008C6D44" w:rsidP="008C6D44" w:rsidR="008C6D44">
      <w:pPr>
        <w:pStyle w:val="Podnaslov"/>
        <w:spacing w:after="0"/>
        <w:ind w:firstLine="708" w:left="4956"/>
        <w:rPr>
          <w:rFonts w:hAnsi="Tahoma" w:ascii="Tahoma"/>
          <w:b/>
          <w:color w:val="0000FF"/>
          <w:szCs w:val="20"/>
        </w:rPr>
      </w:pPr>
    </w:p>
    <w:p w:rsidRDefault="008C6D44" w:rsidP="008C6D44" w:rsidR="008C6D44">
      <w:pPr>
        <w:spacing w:after="0"/>
      </w:pPr>
      <w:r>
        <w:tab/>
      </w:r>
      <w:r>
        <w:tab/>
      </w:r>
      <w:r>
        <w:tab/>
      </w:r>
      <w:r>
        <w:tab/>
      </w:r>
      <w:r>
        <w:tab/>
      </w:r>
      <w:r>
        <w:tab/>
      </w:r>
      <w:r>
        <w:tab/>
        <w:t xml:space="preserve">                             Jasna Lekić</w:t>
      </w:r>
    </w:p>
    <w:p w:rsidRDefault="008C6D44" w:rsidP="008C6D44" w:rsidR="008C6D44">
      <w:pPr>
        <w:spacing w:after="0"/>
      </w:pPr>
    </w:p>
    <w:p w:rsidRDefault="008C6D44" w:rsidP="008C6D44" w:rsidR="008C6D44">
      <w:pPr>
        <w:spacing w:after="0"/>
      </w:pPr>
    </w:p>
    <w:p w:rsidRDefault="008C6D44" w:rsidP="008C6D44" w:rsidR="008C6D44">
      <w:pPr>
        <w:spacing w:after="0"/>
      </w:pPr>
      <w:r>
        <w:tab/>
      </w:r>
      <w:r>
        <w:tab/>
      </w:r>
      <w:r>
        <w:tab/>
      </w:r>
      <w:r>
        <w:tab/>
      </w:r>
      <w:r>
        <w:tab/>
      </w:r>
      <w:r>
        <w:tab/>
      </w:r>
      <w:r>
        <w:tab/>
        <w:t xml:space="preserve">  </w:t>
      </w:r>
    </w:p>
    <w:p w:rsidRDefault="008C6D44" w:rsidP="008C6D44" w:rsidR="008C6D44">
      <w:pPr>
        <w:spacing w:after="0"/>
      </w:pPr>
      <w:r>
        <w:tab/>
      </w:r>
      <w:r>
        <w:tab/>
      </w:r>
      <w:r>
        <w:tab/>
      </w:r>
      <w:r>
        <w:tab/>
      </w:r>
      <w:r>
        <w:tab/>
      </w:r>
      <w:r>
        <w:tab/>
      </w:r>
      <w:r>
        <w:tab/>
      </w:r>
      <w:r>
        <w:tab/>
        <w:t xml:space="preserve"> </w:t>
      </w:r>
      <w:r>
        <w:tab/>
      </w:r>
      <w:r>
        <w:tab/>
      </w:r>
      <w:r>
        <w:tab/>
      </w:r>
      <w:r>
        <w:tab/>
        <w:t xml:space="preserve">              </w:t>
      </w:r>
    </w:p>
    <w:p w:rsidRDefault="008C6D44" w:rsidP="008C6D44" w:rsidR="008C6D44">
      <w:pPr>
        <w:spacing w:after="0"/>
      </w:pPr>
    </w:p>
    <w:p w:rsidRDefault="008C6D44" w:rsidP="008C6D44" w:rsidR="008C6D44">
      <w:pPr>
        <w:spacing w:after="0"/>
      </w:pPr>
      <w:r>
        <w:t>UPUTA O PRAVNOM LIJEKU:</w:t>
      </w:r>
    </w:p>
    <w:p w:rsidRDefault="008C6D44" w:rsidP="008C6D44" w:rsidR="008C6D44">
      <w:pPr>
        <w:spacing w:after="0"/>
      </w:pPr>
    </w:p>
    <w:p w:rsidRDefault="008C6D44" w:rsidP="008C6D44" w:rsidR="008C6D44">
      <w:pPr>
        <w:spacing w:after="0"/>
        <w:ind w:firstLine="708"/>
        <w:jc w:val="both"/>
      </w:pPr>
      <w:r>
        <w:t>Protiv ovog rješenja žalbu može podnijeti osoba ovlaštena za zastupanje dužnika po zakonu (čl. 33. st. 4. Stečajnog zakona) u roku od 8 dana od isteka osmog dana od dana  objave ovog rješenja na mrežnoj stranici e-Oglasna ploča. Žalba se ulaže u 3 primjerka putem ovog suda, Visokom trgovačkom sudu Republike Hrvatske.</w:t>
      </w:r>
    </w:p>
    <w:p w:rsidRDefault="008C6D44" w:rsidP="008C6D44" w:rsidR="008C6D44">
      <w:pPr>
        <w:spacing w:after="0"/>
      </w:pPr>
    </w:p>
    <w:p w:rsidRDefault="008C6D44" w:rsidP="008C6D44" w:rsidR="008C6D44">
      <w:pPr>
        <w:spacing w:after="0"/>
      </w:pPr>
    </w:p>
    <w:p w:rsidRDefault="008C6D44" w:rsidP="008C6D44" w:rsidR="008C6D44">
      <w:pPr>
        <w:spacing w:after="0"/>
      </w:pPr>
    </w:p>
    <w:p w:rsidRDefault="008C6D44" w:rsidP="008C6D44" w:rsidR="008C6D44">
      <w:pPr>
        <w:spacing w:after="0"/>
      </w:pPr>
    </w:p>
    <w:p w:rsidRDefault="008C6D44" w:rsidP="008C6D44" w:rsidR="008C6D44">
      <w:pPr>
        <w:spacing w:after="0"/>
      </w:pPr>
      <w:r>
        <w:t xml:space="preserve">DNA: 1. Povjerenik Martina Grgec iz Zagreba, Bukovačka cesta 51 </w:t>
      </w:r>
    </w:p>
    <w:p w:rsidRDefault="008C6D44" w:rsidP="008C6D44" w:rsidR="008C6D44">
      <w:pPr>
        <w:spacing w:after="0"/>
      </w:pPr>
      <w:r>
        <w:t xml:space="preserve">           2. FINA VARAŽDIN, uz popis tražbina vjerovnika (list 55 do 59 spisa)</w:t>
      </w:r>
    </w:p>
    <w:p w:rsidRDefault="008C6D44" w:rsidP="008C6D44" w:rsidR="008C6D44">
      <w:pPr>
        <w:spacing w:after="0"/>
      </w:pPr>
      <w:r>
        <w:t xml:space="preserve">           3. Sudski registar ovoga suda</w:t>
      </w:r>
    </w:p>
    <w:p w:rsidRDefault="008C6D44" w:rsidP="008C6D44" w:rsidR="008C6D44">
      <w:pPr>
        <w:spacing w:after="0"/>
      </w:pPr>
      <w:r>
        <w:t xml:space="preserve">           4. Općinski sud u Varaždinu, zemljišnoknjižni odjel Ludbreg, Ivana Gundulića 3</w:t>
      </w:r>
    </w:p>
    <w:p w:rsidRDefault="008C6D44" w:rsidP="008C6D44" w:rsidR="008C6D44">
      <w:pPr>
        <w:spacing w:after="0"/>
      </w:pPr>
      <w:r>
        <w:t xml:space="preserve">           5. E-Oglasna ploča suda</w:t>
      </w:r>
    </w:p>
    <w:p w:rsidRDefault="008C6D44" w:rsidP="008C6D44" w:rsidR="008C6D44">
      <w:pPr>
        <w:spacing w:after="0"/>
      </w:pPr>
    </w:p>
    <w:p w:rsidRDefault="008C6D44" w:rsidP="008C6D44" w:rsidR="008C6D44">
      <w:pPr>
        <w:spacing w:after="0"/>
      </w:pPr>
    </w:p>
    <w:p w:rsidRDefault="008C6D44" w:rsidP="008C6D44" w:rsidR="008C6D44">
      <w:pPr>
        <w:spacing w:after="0"/>
      </w:pPr>
    </w:p>
    <w:p w:rsidRDefault="00566178" w:rsidP="008C6D44" w:rsidR="00DA0242">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66178" w:rsidP="00537B78" w:rsidR="00566178">
      <w:r>
        <w:separator/>
      </w:r>
    </w:p>
  </w:endnote>
  <w:endnote w:id="0" w:type="continuationSeparator">
    <w:p w:rsidRDefault="00566178" w:rsidP="00537B78" w:rsidR="0056617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66178" w:rsidP="00537B78" w:rsidR="00566178">
      <w:r>
        <w:separator/>
      </w:r>
    </w:p>
  </w:footnote>
  <w:footnote w:id="0" w:type="continuationSeparator">
    <w:p w:rsidRDefault="00566178" w:rsidP="00537B78" w:rsidR="0056617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7D19BE"/>
    <w:multiLevelType w:val="hybridMultilevel"/>
    <w:tmpl w:val="6DA864C6"/>
    <w:lvl w:tplc="AE18401E" w:ilvl="0">
      <w:start w:val="1"/>
      <w:numFmt w:val="upperRoman"/>
      <w:lvlText w:val="%1."/>
      <w:lvlJc w:val="left"/>
      <w:pPr>
        <w:tabs>
          <w:tab w:pos="1080" w:val="num"/>
        </w:tabs>
        <w:ind w:hanging="720" w:left="1080"/>
      </w:p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6"/>
  </w:num>
  <w:num w:numId="20">
    <w:abstractNumId w:val="21"/>
  </w:num>
  <w:num w:numId="21">
    <w:abstractNumId w:val="23"/>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6178"/>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6D44"/>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469D"/>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0"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0"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1555715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kolovoza 2016.</izvorni_sadrzaj>
    <derivirana_varijabla naziv="DomainObject.DatumDonosenjaOdluke_1">25.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St-870/2016-5</izvorni_sadrzaj>
    <derivirana_varijabla naziv="DomainObject.Oznaka_1">St-870/2016-5</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870</izvorni_sadrzaj>
    <derivirana_varijabla naziv="DomainObject.Predmet.Broj_1">870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2016.</izvorni_sadrzaj>
    <derivirana_varijabla naziv="DomainObject.Predmet.DatumOsnivanja_1">14.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predstečajnog postupka</izvorni_sadrzaj>
    <derivirana_varijabla naziv="DomainObject.Predmet.Opis_1">Prijedlog za otvaranje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St-870/2016</izvorni_sadrzaj>
    <derivirana_varijabla naziv="DomainObject.Predmet.OznakaBroj_1">St-870/2016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AGRO-STOČARSTVO d.o.o. za poljoprivredu i usluge</izvorni_sadrzaj>
    <derivirana_varijabla naziv="DomainObject.Predmet.StrankaFormated_1">  AGRO-STOČARSTVO d.o.o. za poljoprivredu i usluge</derivirana_varijabla>
  </DomainObject.Predmet.StrankaFormated>
  <DomainObject.Predmet.StrankaFormatedOIB>
    <izvorni_sadrzaj>  AGRO-STOČARSTVO d.o.o. za poljoprivredu i usluge, OIB 91202913660</izvorni_sadrzaj>
    <derivirana_varijabla naziv="DomainObject.Predmet.StrankaFormatedOIB_1">  AGRO-STOČARSTVO d.o.o. za poljoprivredu i usluge, OIB 91202913660</derivirana_varijabla>
  </DomainObject.Predmet.StrankaFormatedOIB>
  <DomainObject.Predmet.StrankaFormatedWithAdress>
    <izvorni_sadrzaj> AGRO-STOČARSTVO d.o.o. za poljoprivredu i usluge, Vinogradska ulica 6, 42230 Sesvete Ludbreške</izvorni_sadrzaj>
    <derivirana_varijabla naziv="DomainObject.Predmet.StrankaFormatedWithAdress_1"> AGRO-STOČARSTVO d.o.o. za poljoprivredu i usluge, Vinogradska ulica 6, 42230 Sesvete Ludbreške</derivirana_varijabla>
  </DomainObject.Predmet.StrankaFormatedWithAdress>
  <DomainObject.Predmet.StrankaFormatedWithAdressOIB>
    <izvorni_sadrzaj> AGRO-STOČARSTVO d.o.o. za poljoprivredu i usluge, OIB 91202913660, Vinogradska ulica 6, 42230 Sesvete Ludbreške</izvorni_sadrzaj>
    <derivirana_varijabla naziv="DomainObject.Predmet.StrankaFormatedWithAdressOIB_1"> AGRO-STOČARSTVO d.o.o. za poljoprivredu i usluge, OIB 91202913660, Vinogradska ulica 6, 42230 Sesvete Ludbreške</derivirana_varijabla>
  </DomainObject.Predmet.StrankaFormatedWithAdressOIB>
  <DomainObject.Predmet.StrankaWithAdress>
    <izvorni_sadrzaj>AGRO-STOČARSTVO d.o.o. za poljoprivredu i usluge Vinogradska ulica 6,42230 Sesvete Ludbreške</izvorni_sadrzaj>
    <derivirana_varijabla naziv="DomainObject.Predmet.StrankaWithAdress_1">AGRO-STOČARSTVO d.o.o. za poljoprivredu i usluge Vinogradska ulica 6,42230 Sesvete Ludbreške</derivirana_varijabla>
  </DomainObject.Predmet.StrankaWithAdress>
  <DomainObject.Predmet.StrankaWithAdressOIB>
    <izvorni_sadrzaj>AGRO-STOČARSTVO d.o.o. za poljoprivredu i usluge, OIB 91202913660, Vinogradska ulica 6,42230 Sesvete Ludbreške</izvorni_sadrzaj>
    <derivirana_varijabla naziv="DomainObject.Predmet.StrankaWithAdressOIB_1">AGRO-STOČARSTVO d.o.o. za poljoprivredu i usluge, OIB 91202913660, Vinogradska ulica 6,42230 Sesvete Ludbreške</derivirana_varijabla>
  </DomainObject.Predmet.StrankaWithAdressOIB>
  <DomainObject.Predmet.StrankaNazivFormated>
    <izvorni_sadrzaj>AGRO-STOČARSTVO d.o.o. za poljoprivredu i usluge</izvorni_sadrzaj>
    <derivirana_varijabla naziv="DomainObject.Predmet.StrankaNazivFormated_1">AGRO-STOČARSTVO d.o.o. za poljoprivredu i usluge</derivirana_varijabla>
  </DomainObject.Predmet.StrankaNazivFormated>
  <DomainObject.Predmet.StrankaNazivFormatedOIB>
    <izvorni_sadrzaj>AGRO-STOČARSTVO d.o.o. za poljoprivredu i usluge, OIB 91202913660</izvorni_sadrzaj>
    <derivirana_varijabla naziv="DomainObject.Predmet.StrankaNazivFormatedOIB_1">AGRO-STOČARSTVO d.o.o. za poljoprivredu i usluge, OIB 91202913660</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1423727.54</izvorni_sadrzaj>
    <derivirana_varijabla naziv="DomainObject.Predmet.TrenutnaVrijednost_1">1423727.54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AGRO-STOČARSTVO d.o.o. za poljoprivredu i usluge</item>
    </izvorni_sadrzaj>
    <derivirana_varijabla naziv="DomainObject.Predmet.StrankaListFormated_1">
      <item>AGRO-STOČARSTVO d.o.o. za poljoprivredu i usluge</item>
    </derivirana_varijabla>
  </DomainObject.Predmet.StrankaListFormated>
  <DomainObject.Predmet.StrankaListFormatedOIB>
    <izvorni_sadrzaj>
      <item>AGRO-STOČARSTVO d.o.o. za poljoprivredu i usluge, OIB 91202913660</item>
    </izvorni_sadrzaj>
    <derivirana_varijabla naziv="DomainObject.Predmet.StrankaListFormatedOIB_1">
      <item>AGRO-STOČARSTVO d.o.o. za poljoprivredu i usluge, OIB 91202913660</item>
    </derivirana_varijabla>
  </DomainObject.Predmet.StrankaListFormatedOIB>
  <DomainObject.Predmet.StrankaListFormatedWithAdress>
    <izvorni_sadrzaj>
      <item>AGRO-STOČARSTVO d.o.o. za poljoprivredu i usluge, Vinogradska ulica 6, 42230 Sesvete Ludbreške</item>
    </izvorni_sadrzaj>
    <derivirana_varijabla naziv="DomainObject.Predmet.StrankaListFormatedWithAdress_1">
      <item>AGRO-STOČARSTVO d.o.o. za poljoprivredu i usluge, Vinogradska ulica 6, 42230 Sesvete Ludbreške</item>
    </derivirana_varijabla>
  </DomainObject.Predmet.StrankaListFormatedWithAdress>
  <DomainObject.Predmet.StrankaListFormatedWithAdressOIB>
    <izvorni_sadrzaj>
      <item>AGRO-STOČARSTVO d.o.o. za poljoprivredu i usluge, OIB 91202913660, Vinogradska ulica 6, 42230 Sesvete Ludbreške</item>
    </izvorni_sadrzaj>
    <derivirana_varijabla naziv="DomainObject.Predmet.StrankaListFormatedWithAdressOIB_1">
      <item>AGRO-STOČARSTVO d.o.o. za poljoprivredu i usluge, OIB 91202913660, Vinogradska ulica 6, 42230 Sesvete Ludbreške</item>
    </derivirana_varijabla>
  </DomainObject.Predmet.StrankaListFormatedWithAdressOIB>
  <DomainObject.Predmet.StrankaListNazivFormated>
    <izvorni_sadrzaj>
      <item>AGRO-STOČARSTVO d.o.o. za poljoprivredu i usluge</item>
    </izvorni_sadrzaj>
    <derivirana_varijabla naziv="DomainObject.Predmet.StrankaListNazivFormated_1">
      <item>AGRO-STOČARSTVO d.o.o. za poljoprivredu i usluge</item>
    </derivirana_varijabla>
  </DomainObject.Predmet.StrankaListNazivFormated>
  <DomainObject.Predmet.StrankaListNazivFormatedOIB>
    <izvorni_sadrzaj>
      <item>AGRO-STOČARSTVO d.o.o. za poljoprivredu i usluge, OIB 91202913660</item>
    </izvorni_sadrzaj>
    <derivirana_varijabla naziv="DomainObject.Predmet.StrankaListNazivFormatedOIB_1">
      <item>AGRO-STOČARSTVO d.o.o. za poljoprivredu i usluge, OIB 91202913660</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sudski registar</item>
    </izvorni_sadrzaj>
    <derivirana_varijabla naziv="DomainObject.Predmet.OstaliListFormated_1">
      <item>sudski registar</item>
    </derivirana_varijabla>
  </DomainObject.Predmet.OstaliListFormated>
  <DomainObject.Predmet.OstaliListFormatedOIB>
    <izvorni_sadrzaj>
      <item>sudski registar</item>
    </izvorni_sadrzaj>
    <derivirana_varijabla naziv="DomainObject.Predmet.OstaliListFormatedOIB_1">
      <item>sudski registar</item>
    </derivirana_varijabla>
  </DomainObject.Predmet.OstaliListFormatedOIB>
  <DomainObject.Predmet.OstaliListFormatedWithAdress>
    <izvorni_sadrzaj>
      <item>sudski registar</item>
    </izvorni_sadrzaj>
    <derivirana_varijabla naziv="DomainObject.Predmet.OstaliListFormatedWithAdress_1">
      <item>sudski registar</item>
    </derivirana_varijabla>
  </DomainObject.Predmet.OstaliListFormatedWithAdress>
  <DomainObject.Predmet.OstaliListFormatedWithAdressOIB>
    <izvorni_sadrzaj>
      <item>sudski registar</item>
    </izvorni_sadrzaj>
    <derivirana_varijabla naziv="DomainObject.Predmet.OstaliListFormatedWithAdressOIB_1">
      <item>sudski registar</item>
    </derivirana_varijabla>
  </DomainObject.Predmet.OstaliListFormatedWithAdressOIB>
  <DomainObject.Predmet.OstaliListNazivFormated>
    <izvorni_sadrzaj>
      <item>sudski registar</item>
    </izvorni_sadrzaj>
    <derivirana_varijabla naziv="DomainObject.Predmet.OstaliListNazivFormated_1">
      <item>sudski registar</item>
    </derivirana_varijabla>
  </DomainObject.Predmet.OstaliListNazivFormated>
  <DomainObject.Predmet.OstaliListNazivFormatedOIB>
    <izvorni_sadrzaj>
      <item>sudski registar</item>
    </izvorni_sadrzaj>
    <derivirana_varijabla naziv="DomainObject.Predmet.OstaliListNazivFormatedOIB_1">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kolovoza 2016.</izvorni_sadrzaj>
    <derivirana_varijabla naziv="DomainObject.Datum_1">25. kolovoza 2016.</derivirana_varijabla>
  </DomainObject.Datum>
  <DomainObject.PoslovniBrojDokumenta>
    <izvorni_sadrzaj>St-870/2016-5</izvorni_sadrzaj>
    <derivirana_varijabla naziv="DomainObject.PoslovniBrojDokumenta_1">St-870/2016-5</derivirana_varijabla>
  </DomainObject.PoslovniBrojDokumenta>
  <DomainObject.Predmet.StrankaIDrugi>
    <izvorni_sadrzaj>AGRO-STOČARSTVO d.o.o. za poljoprivredu i usluge</izvorni_sadrzaj>
    <derivirana_varijabla naziv="DomainObject.Predmet.StrankaIDrugi_1">AGRO-STOČARSTVO d.o.o. za poljoprivredu i usluge</derivirana_varijabla>
  </DomainObject.Predmet.StrankaIDrugi>
  <DomainObject.Predmet.ProtustrankaIDrugi>
    <izvorni_sadrzaj/>
    <derivirana_varijabla naziv="DomainObject.Predmet.ProtustrankaIDrugi_1"/>
  </DomainObject.Predmet.ProtustrankaIDrugi>
  <DomainObject.Predmet.StrankaIDrugiAdressOIB>
    <izvorni_sadrzaj>AGRO-STOČARSTVO d.o.o. za poljoprivredu i usluge, OIB 91202913660, Vinogradska ulica 6, 42230 Sesvete Ludbreške</izvorni_sadrzaj>
    <derivirana_varijabla naziv="DomainObject.Predmet.StrankaIDrugiAdressOIB_1">AGRO-STOČARSTVO d.o.o. za poljoprivredu i usluge, OIB 91202913660, Vinogradska ulica 6, 42230 Sesvete Ludbreške</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AGRO-STOČARSTVO d.o.o. za poljoprivredu i usluge</item>
      <item>sudski registar</item>
    </izvorni_sadrzaj>
    <derivirana_varijabla naziv="DomainObject.Predmet.SudioniciListNaziv_1">
      <item>AGRO-STOČARSTVO d.o.o. za poljoprivredu i usluge</item>
      <item>sudski registar</item>
    </derivirana_varijabla>
  </DomainObject.Predmet.SudioniciListNaziv>
  <DomainObject.Predmet.SudioniciListAdressOIB>
    <izvorni_sadrzaj>
      <item>AGRO-STOČARSTVO d.o.o. za poljoprivredu i usluge, OIB 91202913660, Vinogradska ulica 6,42230 Sesvete Ludbreške</item>
      <item>sudski registar</item>
    </izvorni_sadrzaj>
    <derivirana_varijabla naziv="DomainObject.Predmet.SudioniciListAdressOIB_1">
      <item>AGRO-STOČARSTVO d.o.o. za poljoprivredu i usluge, OIB 91202913660, Vinogradska ulica 6,42230 Sesvete Ludbreške</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9A8C30A-49A2-4773-8009-76870B66605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947</properties:Words>
  <properties:Characters>5211</properties:Characters>
  <properties:Lines>139</properties:Lines>
  <properties:Paragraphs>39</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6481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2016-08-25T12:25:00Z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St-870/2016-5 / Odluka - Rješenje o otvaranju predstečajnog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