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0afc" w14:paraId="d520afc" w:rsidRDefault="00F16612" w:rsidP="00910611" w:rsidR="00F1661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6612" w:rsidP="00910611" w:rsidR="00F16612">
      <w:r>
        <w:rPr>
          <w:rFonts w:eastAsia="MS Mincho"/>
        </w:rPr>
        <w:t>REPUBLIKA HRVATSKA</w:t>
      </w:r>
    </w:p>
    <w:p w:rsidRDefault="00F16612" w:rsidP="00910611" w:rsidR="00F16612">
      <w:r>
        <w:rPr>
          <w:rFonts w:eastAsia="MS Mincho"/>
        </w:rPr>
        <w:t>TRGOVAČKI SUD U RIJECI</w:t>
      </w:r>
    </w:p>
    <w:p w:rsidRDefault="00F16612" w:rsidP="00F16612"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792301">
        <w:rPr>
          <w:bCs/>
        </w:rPr>
        <w:t>BEMI - KO</w:t>
      </w:r>
      <w:r w:rsidR="00792301">
        <w:t xml:space="preserve"> trgovačko društvo za promet roba i usluga, d. o. o. Crikvenica, Basaričekova 38, OIB: 59073075852, MBS: 040127834</w:t>
      </w:r>
      <w:r w:rsidRPr="006319A6">
        <w:t xml:space="preserve">, dana </w:t>
      </w:r>
      <w:r w:rsidR="000523F8">
        <w:t>7</w:t>
      </w:r>
      <w:r w:rsidRPr="006319A6">
        <w:t>. ožujka 201</w:t>
      </w:r>
      <w:r w:rsidR="00792301">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792301">
        <w:t>Martini Pažanin, OIB: 97016316985, Crikvenica, Šupera 5/C</w:t>
      </w:r>
      <w:r w:rsidRPr="00F16BC7">
        <w:t xml:space="preserve">, osobi ovlaštenoj za zastupanje dužnika </w:t>
      </w:r>
      <w:r w:rsidR="00792301">
        <w:rPr>
          <w:bCs/>
        </w:rPr>
        <w:t>BEMI - KO</w:t>
      </w:r>
      <w:r w:rsidR="00792301">
        <w:t xml:space="preserve"> trgovačko društvo za promet roba i usluga, d. o. o. Crikvenica, Basaričekova 38, OIB: 59073075852, MBS: 040127834</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92301">
        <w:t>808</w:t>
      </w:r>
      <w:r w:rsidR="00673F87">
        <w:t>-2016</w:t>
      </w:r>
      <w:r w:rsidR="00ED4AC7" w:rsidRPr="00F16BC7">
        <w:t>. Potvrdu o uplati dostaviti će pri tome ovom sudu uz poziv na posl. br. 14 St-</w:t>
      </w:r>
      <w:r w:rsidR="00792301">
        <w:t>808</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792301">
        <w:t>Martini Pažanin, OIB: 97016316985, Crikvenica, Šupera 5/C</w:t>
      </w:r>
      <w:r w:rsidRPr="00F16BC7">
        <w:t xml:space="preserve">, osobi ovlaštenoj za zastupanje dužnika </w:t>
      </w:r>
      <w:r w:rsidR="00792301">
        <w:rPr>
          <w:bCs/>
        </w:rPr>
        <w:t>BEMI - KO</w:t>
      </w:r>
      <w:r w:rsidR="00792301">
        <w:t xml:space="preserve"> trgovačko društvo za promet roba i usluga, d. o. o. Crikvenica, Basaričekova 38, OIB: 59073075852, MBS: 040127834</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92301">
        <w:t>808</w:t>
      </w:r>
      <w:r w:rsidR="00673F87">
        <w:t>-2016</w:t>
      </w:r>
      <w:r w:rsidR="00174EFE" w:rsidRPr="00F16BC7">
        <w:t>. Potvrdu o uplati dostaviti će pri tome ovom sudu uz poziv na posl. br. 14 St-</w:t>
      </w:r>
      <w:r w:rsidR="00792301">
        <w:t>808</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792301">
        <w:t>97016316985</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792301">
        <w:t>808</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92301">
        <w:t>808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92301">
        <w:t>808</w:t>
      </w:r>
      <w:r w:rsidR="00673F87">
        <w:t xml:space="preserve">/2016 </w:t>
      </w:r>
      <w:r w:rsidR="00F16BC7" w:rsidRPr="00F16BC7">
        <w:t xml:space="preserve">od </w:t>
      </w:r>
      <w:r w:rsidR="000523F8">
        <w:t>7</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A004B7">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1604D9" w:rsidP="00B64D87" w:rsidR="001604D9">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A004B7">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2630" w:rsidR="00932630">
      <w:r>
        <w:separator/>
      </w:r>
    </w:p>
  </w:endnote>
  <w:endnote w:id="0" w:type="continuationSeparator">
    <w:p w:rsidRDefault="00932630" w:rsidR="009326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61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2630" w:rsidR="00932630">
      <w:r>
        <w:separator/>
      </w:r>
    </w:p>
  </w:footnote>
  <w:footnote w:id="0" w:type="continuationSeparator">
    <w:p w:rsidRDefault="00932630" w:rsidR="009326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92301">
      <w:t>808</w:t>
    </w:r>
    <w:r w:rsidR="00673F87">
      <w:t>/2016</w:t>
    </w:r>
    <w:r w:rsidR="001604D9">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4D9"/>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2630"/>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612"/>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16612"/>
    <w:rPr>
      <w:color w:val="808080"/>
      <w:bdr w:space="0" w:sz="0" w:color="auto" w:val="none"/>
      <w:shd w:fill="auto" w:color="auto" w:val="clear"/>
    </w:rPr>
  </w:style>
  <w:style w:customStyle="true" w:styleId="eSPISCCParagraphDefaultFont" w:type="character">
    <w:name w:val="eSPIS_CC_Paragraph Default Font"/>
    <w:basedOn w:val="Zadanifontodlomka"/>
    <w:rsid w:val="00F166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6612"/>
    <w:rPr>
      <w:bdr w:space="0" w:sz="0" w:color="auto" w:val="none"/>
      <w:shd w:fill="FFFFCC" w:color="auto" w:val="clear"/>
      <w:lang w:val="hr-HR"/>
    </w:rPr>
  </w:style>
  <w:style w:customStyle="true" w:styleId="PozadinaSvijetloCrvena" w:type="character">
    <w:name w:val="Pozadina_SvijetloCrvena"/>
    <w:basedOn w:val="eSPISCCParagraphDefaultFont"/>
    <w:rsid w:val="00F166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66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F16612"/>
    <w:rPr>
      <w:color w:val="808080"/>
      <w:bdr w:color="auto" w:space="0" w:sz="0" w:val="none"/>
      <w:shd w:color="auto" w:fill="auto" w:val="clear"/>
    </w:rPr>
  </w:style>
  <w:style w:customStyle="1" w:styleId="eSPISCCParagraphDefaultFont" w:type="character">
    <w:name w:val="eSPIS_CC_Paragraph Default Font"/>
    <w:basedOn w:val="Zadanifontodlomka"/>
    <w:rsid w:val="00F166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6612"/>
    <w:rPr>
      <w:bdr w:color="auto" w:space="0" w:sz="0" w:val="none"/>
      <w:shd w:color="auto" w:fill="FFFFCC" w:val="clear"/>
      <w:lang w:val="hr-HR"/>
    </w:rPr>
  </w:style>
  <w:style w:customStyle="1" w:styleId="PozadinaSvijetloCrvena" w:type="character">
    <w:name w:val="Pozadina_SvijetloCrvena"/>
    <w:basedOn w:val="eSPISCCParagraphDefaultFont"/>
    <w:rsid w:val="00F166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66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BEMI - KO d.o.o.</izvorni_sadrzaj>
    <derivirana_varijabla naziv="DomainObject.Predmet.ProtustrankaFormated_1">  BEMI - KO d.o.o.</derivirana_varijabla>
  </DomainObject.Predmet.ProtustrankaFormated>
  <DomainObject.Predmet.ProtustrankaFormatedOIB>
    <izvorni_sadrzaj>  BEMI - KO d.o.o., OIB 59073075852</izvorni_sadrzaj>
    <derivirana_varijabla naziv="DomainObject.Predmet.ProtustrankaFormatedOIB_1">  BEMI - KO d.o.o., OIB 59073075852</derivirana_varijabla>
  </DomainObject.Predmet.ProtustrankaFormatedOIB>
  <DomainObject.Predmet.ProtustrankaFormatedWithAdress>
    <izvorni_sadrzaj> BEMI - KO d.o.o., Basaričekova 38, 51260 Crikvenica</izvorni_sadrzaj>
    <derivirana_varijabla naziv="DomainObject.Predmet.ProtustrankaFormatedWithAdress_1"> BEMI - KO d.o.o., Basaričekova 38, 51260 Crikvenica</derivirana_varijabla>
  </DomainObject.Predmet.ProtustrankaFormatedWithAdress>
  <DomainObject.Predmet.ProtustrankaFormatedWithAdressOIB>
    <izvorni_sadrzaj> BEMI - KO d.o.o., OIB 59073075852, Basaričekova 38, 51260 Crikvenica</izvorni_sadrzaj>
    <derivirana_varijabla naziv="DomainObject.Predmet.ProtustrankaFormatedWithAdressOIB_1"> BEMI - KO d.o.o., OIB 59073075852, Basaričekova 38, 51260 Crikvenica</derivirana_varijabla>
  </DomainObject.Predmet.ProtustrankaFormatedWithAdressOIB>
  <DomainObject.Predmet.ProtustrankaWithAdress>
    <izvorni_sadrzaj>BEMI - KO d.o.o. Basaričekova 38, 51260 Crikvenica</izvorni_sadrzaj>
    <derivirana_varijabla naziv="DomainObject.Predmet.ProtustrankaWithAdress_1">BEMI - KO d.o.o. Basaričekova 38, 51260 Crikvenica</derivirana_varijabla>
  </DomainObject.Predmet.ProtustrankaWithAdress>
  <DomainObject.Predmet.ProtustrankaWithAdressOIB>
    <izvorni_sadrzaj>BEMI - KO d.o.o., OIB 59073075852, Basaričekova 38, 51260 Crikvenica</izvorni_sadrzaj>
    <derivirana_varijabla naziv="DomainObject.Predmet.ProtustrankaWithAdressOIB_1">BEMI - KO d.o.o., OIB 59073075852, Basaričekova 38, 51260 Crikvenica</derivirana_varijabla>
  </DomainObject.Predmet.ProtustrankaWithAdressOIB>
  <DomainObject.Predmet.ProtustrankaNazivFormated>
    <izvorni_sadrzaj>BEMI - KO d.o.o.</izvorni_sadrzaj>
    <derivirana_varijabla naziv="DomainObject.Predmet.ProtustrankaNazivFormated_1">BEMI - KO d.o.o.</derivirana_varijabla>
  </DomainObject.Predmet.ProtustrankaNazivFormated>
  <DomainObject.Predmet.ProtustrankaNazivFormatedOIB>
    <izvorni_sadrzaj>BEMI - KO d.o.o., OIB 59073075852</izvorni_sadrzaj>
    <derivirana_varijabla naziv="DomainObject.Predmet.ProtustrankaNazivFormatedOIB_1">BEMI - KO d.o.o., OIB 59073075852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BEMI - KO d.o.o.</item>
    </izvorni_sadrzaj>
    <derivirana_varijabla naziv="DomainObject.Predmet.ProtuStrankaListFormated_1">
      <item>BEMI - KO d.o.o.</item>
    </derivirana_varijabla>
  </DomainObject.Predmet.ProtuStrankaListFormated>
  <DomainObject.Predmet.ProtuStrankaListFormatedOIB>
    <izvorni_sadrzaj>
      <item>BEMI - KO d.o.o., OIB 59073075852</item>
    </izvorni_sadrzaj>
    <derivirana_varijabla naziv="DomainObject.Predmet.ProtuStrankaListFormatedOIB_1">
      <item>BEMI - KO d.o.o., OIB 59073075852</item>
    </derivirana_varijabla>
  </DomainObject.Predmet.ProtuStrankaListFormatedOIB>
  <DomainObject.Predmet.ProtuStrankaListFormatedWithAdress>
    <izvorni_sadrzaj>
      <item>BEMI - KO d.o.o., Basaričekova 38, 51260 Crikvenica</item>
    </izvorni_sadrzaj>
    <derivirana_varijabla naziv="DomainObject.Predmet.ProtuStrankaListFormatedWithAdress_1">
      <item>BEMI - KO d.o.o., Basaričekova 38, 51260 Crikvenica</item>
    </derivirana_varijabla>
  </DomainObject.Predmet.ProtuStrankaListFormatedWithAdress>
  <DomainObject.Predmet.ProtuStrankaListFormatedWithAdressOIB>
    <izvorni_sadrzaj>
      <item>BEMI - KO d.o.o., OIB 59073075852, Basaričekova 38, 51260 Crikvenica</item>
    </izvorni_sadrzaj>
    <derivirana_varijabla naziv="DomainObject.Predmet.ProtuStrankaListFormatedWithAdressOIB_1">
      <item>BEMI - KO d.o.o., OIB 59073075852, Basaričekova 38, 51260 Crikvenica</item>
    </derivirana_varijabla>
  </DomainObject.Predmet.ProtuStrankaListFormatedWithAdressOIB>
  <DomainObject.Predmet.ProtuStrankaListNazivFormated>
    <izvorni_sadrzaj>
      <item>BEMI - KO d.o.o.</item>
    </izvorni_sadrzaj>
    <derivirana_varijabla naziv="DomainObject.Predmet.ProtuStrankaListNazivFormated_1">
      <item>BEMI - KO d.o.o.</item>
    </derivirana_varijabla>
  </DomainObject.Predmet.ProtuStrankaListNazivFormated>
  <DomainObject.Predmet.ProtuStrankaListNazivFormatedOIB>
    <izvorni_sadrzaj>
      <item>BEMI - KO d.o.o., OIB 59073075852</item>
    </izvorni_sadrzaj>
    <derivirana_varijabla naziv="DomainObject.Predmet.ProtuStrankaListNazivFormatedOIB_1">
      <item>BEMI - KO d.o.o., OIB 59073075852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BEMI - KO d.o.o.</izvorni_sadrzaj>
    <derivirana_varijabla naziv="DomainObject.Predmet.ProtustrankaIDrugi_1">BEMI - KO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BEMI - KO d.o.o., OIB 59073075852, Basaričekova 38, 51260 Crikvenica</izvorni_sadrzaj>
    <derivirana_varijabla naziv="DomainObject.Predmet.ProtustrankaIDrugiAdressOIB_1">BEMI - KO d.o.o., OIB 59073075852, Basaričekova 38,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BEMI - KO d.o.o.</item>
    </izvorni_sadrzaj>
    <derivirana_varijabla naziv="DomainObject.Predmet.SudioniciListNaziv_1">
      <item>FINA  Rijeka</item>
      <item>BEMI - KO d.o.o.</item>
    </derivirana_varijabla>
  </DomainObject.Predmet.SudioniciListNaziv>
  <DomainObject.Predmet.SudioniciListAdressOIB>
    <izvorni_sadrzaj>
      <item>FINA  Rijeka, OIB 85821130368, Frana Kurelca 8,51000 Rijeka</item>
      <item>BEMI - KO d.o.o., OIB 59073075852, Basaričekova 38,51260 Crikvenica</item>
    </izvorni_sadrzaj>
    <derivirana_varijabla naziv="DomainObject.Predmet.SudioniciListAdressOIB_1">
      <item>FINA  Rijeka, OIB 85821130368, Frana Kurelca 8,51000 Rijeka</item>
      <item>BEMI - KO d.o.o., OIB 59073075852, Basaričekova 38,51260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59073075852</item>
    </izvorni_sadrzaj>
    <derivirana_varijabla naziv="DomainObject.Predmet.SudioniciListNazivOIB_1">
      <item>, OIB 85821130368</item>
      <item>, OIB 59073075852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5903</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2017-03-07T12:32:00Z</dcterms:created>
  <dc:creator>korlevicd</dc:creator>
  <cp:lastModifiedBy>Danijela Fumić</cp:lastModifiedBy>
  <cp:lastPrinted>2017-03-07T12:32:00Z</cp:lastPrinted>
  <dcterms:modified xmlns:xsi="http://www.w3.org/2001/XMLSchema-instance" xsi:type="dcterms:W3CDTF">2017-03-07T12:33:00Z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