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ea47" w14:paraId="b14ea47" w:rsidRDefault="00175594" w:rsidP="00E5025C" w:rsidR="00175594">
      <w:pPr>
        <w:pStyle w:val="Bezproreda"/>
        <w15:collapsed w:val="false"/>
        <w:rPr>
          <w:szCs w:val="24"/>
        </w:rPr>
      </w:pPr>
      <w:bookmarkStart w:name="_GoBack" w:id="0"/>
      <w:bookmarkEnd w:id="0"/>
    </w:p>
    <w:p w:rsidRDefault="00175594" w:rsidP="00E5025C" w:rsidR="00E5025C">
      <w:pPr>
        <w:pStyle w:val="Bezproreda"/>
        <w:rPr>
          <w:szCs w:val="24"/>
        </w:rPr>
      </w:pPr>
      <w:r w:rsidRPr="00175594">
        <w:rPr>
          <w:szCs w:val="24"/>
        </w:rPr>
        <w:t>TABLICA STEČAJNOG SUCA</w:t>
      </w:r>
    </w:p>
    <w:p w:rsidRDefault="00175594" w:rsidP="00E5025C" w:rsidR="00175594">
      <w:pPr>
        <w:pStyle w:val="Bezproreda"/>
        <w:rPr>
          <w:szCs w:val="24"/>
        </w:rPr>
      </w:pPr>
      <w:r>
        <w:rPr>
          <w:szCs w:val="24"/>
        </w:rPr>
        <w:t>sukladno čl. 264. SZ-a (NN 71/15 i 104/17)</w:t>
      </w:r>
    </w:p>
    <w:p w:rsidRDefault="00175594" w:rsidP="00E5025C" w:rsidR="00175594">
      <w:pPr>
        <w:pStyle w:val="Bezproreda"/>
        <w:rPr>
          <w:szCs w:val="24"/>
        </w:rPr>
      </w:pPr>
    </w:p>
    <w:p w:rsidRDefault="00175594" w:rsidP="00916FA9" w:rsidR="00175594">
      <w:pPr>
        <w:ind w:right="-283"/>
        <w:jc w:val="both"/>
        <w:rPr>
          <w:szCs w:val="24"/>
        </w:rPr>
      </w:pPr>
      <w:r>
        <w:rPr>
          <w:szCs w:val="24"/>
          <w:lang w:val="hr-BA"/>
        </w:rPr>
        <w:t xml:space="preserve">Dužnik: </w:t>
      </w:r>
      <w:r w:rsidR="002E5B7E">
        <w:rPr>
          <w:sz w:val="24"/>
          <w:szCs w:val="24"/>
        </w:rPr>
        <w:t>Učilište Existere - ustanova za obrazovanje odraslih, Zagreb, Avenija Većeslava Holjevca 17, OIB: 20292893772</w:t>
      </w:r>
    </w:p>
    <w:p w:rsidRDefault="00916FA9" w:rsidP="00916FA9" w:rsidR="00916FA9">
      <w:pPr>
        <w:pStyle w:val="Bezproreda"/>
        <w:jc w:val="both"/>
        <w:rPr>
          <w:szCs w:val="24"/>
        </w:rPr>
      </w:pPr>
    </w:p>
    <w:p w:rsidRDefault="002727FB" w:rsidP="00916FA9" w:rsidR="00175594">
      <w:pPr>
        <w:pStyle w:val="Bezproreda"/>
        <w:jc w:val="both"/>
        <w:rPr>
          <w:szCs w:val="24"/>
        </w:rPr>
      </w:pPr>
      <w:r>
        <w:rPr>
          <w:szCs w:val="24"/>
        </w:rPr>
        <w:t>Utvrđene tražbine viši isplatnih redova</w:t>
      </w:r>
    </w:p>
    <w:p w:rsidRDefault="00AF5431" w:rsidP="00AF5431" w:rsidR="00AF5431">
      <w:pPr>
        <w:pStyle w:val="Bezproreda"/>
        <w:jc w:val="both"/>
        <w:rPr>
          <w:szCs w:val="24"/>
        </w:rPr>
      </w:pPr>
    </w:p>
    <w:p w:rsidRDefault="00AF5431" w:rsidP="00AF5431" w:rsidR="00AF5431">
      <w:pPr>
        <w:pStyle w:val="Bezproreda"/>
        <w:jc w:val="both"/>
        <w:rPr>
          <w:szCs w:val="24"/>
        </w:rPr>
      </w:pPr>
    </w:p>
    <w:p w:rsidRDefault="00AF5431" w:rsidP="00AF5431" w:rsidR="00AF5431" w:rsidRPr="00E43C79">
      <w:pPr>
        <w:pStyle w:val="Bezproreda"/>
        <w:jc w:val="both"/>
        <w:rPr>
          <w:szCs w:val="24"/>
        </w:rPr>
      </w:pPr>
    </w:p>
    <w:p w:rsidRDefault="00AF5431" w:rsidP="00AF5431" w:rsidR="006E5007">
      <w:pPr>
        <w:pStyle w:val="Bezproreda"/>
        <w:jc w:val="both"/>
        <w:rPr>
          <w:szCs w:val="24"/>
        </w:rPr>
      </w:pPr>
      <w:r>
        <w:rPr>
          <w:szCs w:val="24"/>
        </w:rPr>
        <w:t>I.VIŠI ISPLATNI RED</w:t>
      </w:r>
    </w:p>
    <w:p w:rsidRDefault="00AF5431" w:rsidP="00AF5431" w:rsidR="00AF5431">
      <w:pPr>
        <w:pStyle w:val="Bezproreda"/>
        <w:ind w:left="1080"/>
        <w:jc w:val="both"/>
        <w:rPr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17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243"/>
        <w:gridCol w:w="1536"/>
        <w:gridCol w:w="1244"/>
        <w:gridCol w:w="1312"/>
        <w:gridCol w:w="1176"/>
      </w:tblGrid>
      <w:tr w:rsidTr="00893CC8" w:rsidR="00893CC8">
        <w:trPr>
          <w:trHeight w:val="1620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93CC8" w:rsidR="00893CC8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Redni broj prijavljene tražbine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93CC8" w:rsidR="00893CC8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Ime i prezime / tvrtka  ili naziv vjerovnika</w:t>
            </w:r>
          </w:p>
        </w:tc>
        <w:tc>
          <w:tcPr>
            <w:tcW w:type="pct" w:w="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93CC8" w:rsidR="00893CC8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OIB vjerovnika 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93CC8" w:rsidR="00893CC8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Adresa / sjedište vjerovnika</w:t>
            </w:r>
          </w:p>
        </w:tc>
        <w:tc>
          <w:tcPr>
            <w:tcW w:type="pct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93CC8" w:rsidR="00893CC8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Iznos prijavljene tražbine (kn)</w:t>
            </w:r>
            <w:r>
              <w:rPr>
                <w:rStyle w:val="Referencafusnote"/>
                <w:szCs w:val="24"/>
              </w:rPr>
              <w:footnoteReference w:id="1"/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93CC8" w:rsidR="00893CC8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Iznos priznate tražbine</w:t>
            </w:r>
          </w:p>
          <w:p w:rsidRDefault="00893CC8" w:rsidR="00893CC8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(kn)</w:t>
            </w:r>
          </w:p>
        </w:tc>
      </w:tr>
      <w:tr w:rsidTr="00893CC8" w:rsidR="00893CC8">
        <w:trPr>
          <w:trHeight w:val="1080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3CC8" w:rsidR="00893CC8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0/1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3CC8" w:rsidR="00893CC8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Karlo Dragišić,</w:t>
            </w:r>
          </w:p>
        </w:tc>
        <w:tc>
          <w:tcPr>
            <w:tcW w:type="pct" w:w="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3CC8" w:rsidR="00893CC8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05650070042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3CC8" w:rsidR="00893CC8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Zagreb, Srebrnjak 136</w:t>
            </w:r>
          </w:p>
        </w:tc>
        <w:tc>
          <w:tcPr>
            <w:tcW w:type="pct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3CC8" w:rsidR="00893CC8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Neto iznos +doprinosi i porezi</w:t>
            </w:r>
          </w:p>
          <w:p w:rsidRDefault="00893CC8" w:rsidR="00893CC8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22.618,52+</w:t>
            </w:r>
          </w:p>
          <w:p w:rsidRDefault="00893CC8" w:rsidR="00893CC8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10.517,52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3CC8" w:rsidR="00893CC8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33.136,04</w:t>
            </w:r>
          </w:p>
        </w:tc>
      </w:tr>
      <w:tr w:rsidTr="00893CC8" w:rsidR="00893CC8">
        <w:trPr>
          <w:trHeight w:val="660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3CC8" w:rsidR="00893CC8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0/2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3CC8" w:rsidR="00893CC8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Iva Dragišić</w:t>
            </w:r>
          </w:p>
        </w:tc>
        <w:tc>
          <w:tcPr>
            <w:tcW w:type="pct" w:w="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3CC8" w:rsidR="00893CC8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76195486520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3CC8" w:rsidR="00893CC8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Zagreb, Srebrnjak 136</w:t>
            </w:r>
          </w:p>
        </w:tc>
        <w:tc>
          <w:tcPr>
            <w:tcW w:type="pct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3CC8" w:rsidR="00893CC8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4.523,70 + 2.103,50 </w:t>
            </w:r>
          </w:p>
          <w:p w:rsidRDefault="00893CC8" w:rsidR="00893CC8">
            <w:pPr>
              <w:pStyle w:val="Bezproreda"/>
              <w:jc w:val="right"/>
              <w:rPr>
                <w:szCs w:val="24"/>
              </w:rPr>
            </w:pPr>
          </w:p>
        </w:tc>
        <w:tc>
          <w:tcPr>
            <w:tcW w:type="pct" w:w="7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3CC8" w:rsidR="00893CC8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6.627,20</w:t>
            </w:r>
          </w:p>
        </w:tc>
      </w:tr>
      <w:tr w:rsidTr="00893CC8" w:rsidR="00893CC8">
        <w:trPr>
          <w:trHeight w:val="175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3CC8" w:rsidR="00893CC8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Ukupno: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3CC8" w:rsidR="00893CC8">
            <w:pPr>
              <w:pStyle w:val="Bezproreda"/>
              <w:rPr>
                <w:szCs w:val="24"/>
              </w:rPr>
            </w:pPr>
          </w:p>
        </w:tc>
        <w:tc>
          <w:tcPr>
            <w:tcW w:type="pct" w:w="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3CC8" w:rsidR="00893CC8">
            <w:pPr>
              <w:pStyle w:val="Bezproreda"/>
              <w:rPr>
                <w:szCs w:val="24"/>
              </w:rPr>
            </w:pP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3CC8" w:rsidR="00893CC8">
            <w:pPr>
              <w:pStyle w:val="Bezproreda"/>
              <w:rPr>
                <w:szCs w:val="24"/>
              </w:rPr>
            </w:pPr>
          </w:p>
        </w:tc>
        <w:tc>
          <w:tcPr>
            <w:tcW w:type="pct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3CC8" w:rsidR="00893CC8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27.142,22 +</w:t>
            </w:r>
          </w:p>
          <w:p w:rsidRDefault="00893CC8" w:rsidR="00893CC8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12.621,02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3CC8" w:rsidR="00893CC8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39.763,24</w:t>
            </w:r>
          </w:p>
        </w:tc>
      </w:tr>
    </w:tbl>
    <w:p w:rsidRDefault="007104D1" w:rsidP="007104D1" w:rsidR="007104D1">
      <w:pPr>
        <w:rPr>
          <w:sz w:val="24"/>
          <w:szCs w:val="24"/>
        </w:rPr>
      </w:pPr>
    </w:p>
    <w:p w:rsidRDefault="00A208B3" w:rsidP="007104D1" w:rsidR="00A208B3">
      <w:pPr>
        <w:rPr>
          <w:sz w:val="24"/>
          <w:szCs w:val="24"/>
        </w:rPr>
      </w:pPr>
    </w:p>
    <w:p w:rsidRDefault="00A208B3" w:rsidP="007104D1" w:rsidR="00A208B3">
      <w:pPr>
        <w:rPr>
          <w:sz w:val="24"/>
          <w:szCs w:val="24"/>
        </w:rPr>
      </w:pPr>
    </w:p>
    <w:p w:rsidRDefault="00A208B3" w:rsidP="007104D1" w:rsidR="00A208B3">
      <w:pPr>
        <w:rPr>
          <w:sz w:val="24"/>
          <w:szCs w:val="24"/>
        </w:rPr>
      </w:pPr>
    </w:p>
    <w:p w:rsidRDefault="00AF5431" w:rsidP="00916FA9" w:rsidR="007104D1" w:rsidRPr="00916FA9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916FA9">
        <w:rPr>
          <w:sz w:val="24"/>
          <w:szCs w:val="24"/>
        </w:rPr>
        <w:t>VIŠI ISPLATNI RED</w:t>
      </w:r>
    </w:p>
    <w:p w:rsidRDefault="00A208B3" w:rsidP="00A208B3" w:rsidR="00A208B3">
      <w:pPr>
        <w:pStyle w:val="Odlomakpopisa"/>
        <w:ind w:left="1080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2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5"/>
        <w:gridCol w:w="1243"/>
        <w:gridCol w:w="1536"/>
        <w:gridCol w:w="1402"/>
        <w:gridCol w:w="1243"/>
        <w:gridCol w:w="1056"/>
      </w:tblGrid>
      <w:tr w:rsidTr="00893CC8" w:rsidR="00893CC8">
        <w:trPr>
          <w:trHeight w:val="1620"/>
        </w:trPr>
        <w:tc>
          <w:tcPr>
            <w:tcW w:type="pct" w:w="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93CC8" w:rsidP="004157F3" w:rsidR="00893CC8">
            <w:pPr>
              <w:pStyle w:val="Bezproreda"/>
              <w:ind w:left="142"/>
              <w:jc w:val="center"/>
              <w:rPr>
                <w:szCs w:val="24"/>
              </w:rPr>
            </w:pPr>
            <w:r>
              <w:rPr>
                <w:szCs w:val="24"/>
              </w:rPr>
              <w:t>Redni broj prijavljene tražbine</w:t>
            </w:r>
          </w:p>
        </w:tc>
        <w:tc>
          <w:tcPr>
            <w:tcW w:type="pct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93CC8" w:rsidP="004157F3" w:rsidR="00893CC8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Ime i prezime / tvrtka  ili naziv vjerovnika</w:t>
            </w:r>
          </w:p>
        </w:tc>
        <w:tc>
          <w:tcPr>
            <w:tcW w:type="pct" w:w="9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93CC8" w:rsidP="004157F3" w:rsidR="00893CC8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OIB vjerovnika </w:t>
            </w:r>
          </w:p>
        </w:tc>
        <w:tc>
          <w:tcPr>
            <w:tcW w:type="pct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93CC8" w:rsidP="004157F3" w:rsidR="00893CC8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Adresa / sjedište vjerovnika</w:t>
            </w:r>
          </w:p>
        </w:tc>
        <w:tc>
          <w:tcPr>
            <w:tcW w:type="pct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93CC8" w:rsidP="004157F3" w:rsidR="00893CC8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Iznos prijavljene tražbine (kn)</w:t>
            </w:r>
            <w:r>
              <w:rPr>
                <w:rStyle w:val="Referencafusnote"/>
                <w:szCs w:val="24"/>
              </w:rPr>
              <w:footnoteReference w:id="2"/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93CC8" w:rsidP="004157F3" w:rsidR="00893CC8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Iznos priznate tražbine</w:t>
            </w:r>
          </w:p>
          <w:p w:rsidRDefault="00893CC8" w:rsidP="004157F3" w:rsidR="00893CC8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(kn)</w:t>
            </w:r>
          </w:p>
        </w:tc>
      </w:tr>
      <w:tr w:rsidTr="00893CC8" w:rsidR="00893CC8">
        <w:trPr>
          <w:trHeight w:val="270"/>
        </w:trPr>
        <w:tc>
          <w:tcPr>
            <w:tcW w:type="pct" w:w="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93CC8" w:rsidP="004157F3" w:rsidR="00893CC8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type="pct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93CC8" w:rsidP="004157F3" w:rsidR="00893CC8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 xml:space="preserve">RH, MF, PU, </w:t>
            </w:r>
          </w:p>
          <w:p w:rsidRDefault="00893CC8" w:rsidP="004157F3" w:rsidR="00893CC8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Područni ured Zagreb</w:t>
            </w:r>
          </w:p>
          <w:p w:rsidRDefault="00893CC8" w:rsidP="004157F3" w:rsidR="00893CC8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zastupano po ŽDO Zagreb</w:t>
            </w:r>
          </w:p>
        </w:tc>
        <w:tc>
          <w:tcPr>
            <w:tcW w:type="pct" w:w="9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3CC8" w:rsidP="004157F3" w:rsidR="00893CC8">
            <w:pPr>
              <w:pStyle w:val="Bezproreda"/>
              <w:rPr>
                <w:szCs w:val="24"/>
              </w:rPr>
            </w:pPr>
          </w:p>
          <w:p w:rsidRDefault="00893CC8" w:rsidP="004157F3" w:rsidR="00893CC8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18683136487</w:t>
            </w:r>
          </w:p>
        </w:tc>
        <w:tc>
          <w:tcPr>
            <w:tcW w:type="pct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3CC8" w:rsidP="004157F3" w:rsidR="00893CC8">
            <w:pPr>
              <w:pStyle w:val="Bezproreda"/>
              <w:rPr>
                <w:szCs w:val="24"/>
              </w:rPr>
            </w:pPr>
          </w:p>
          <w:p w:rsidRDefault="00893CC8" w:rsidP="004157F3" w:rsidR="00893CC8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Zagreb, Katančićeva 5</w:t>
            </w:r>
          </w:p>
        </w:tc>
        <w:tc>
          <w:tcPr>
            <w:tcW w:type="pct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93CC8" w:rsidP="004157F3" w:rsidR="00893CC8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2.247,89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93CC8" w:rsidP="004157F3" w:rsidR="00893CC8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2.247,89</w:t>
            </w:r>
          </w:p>
        </w:tc>
      </w:tr>
      <w:tr w:rsidTr="00893CC8" w:rsidR="00893CC8">
        <w:trPr>
          <w:trHeight w:val="1200"/>
        </w:trPr>
        <w:tc>
          <w:tcPr>
            <w:tcW w:type="pct" w:w="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3CC8" w:rsidP="004157F3" w:rsidR="00893CC8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2</w:t>
            </w:r>
          </w:p>
        </w:tc>
        <w:tc>
          <w:tcPr>
            <w:tcW w:type="pct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3CC8" w:rsidP="004157F3" w:rsidR="00893CC8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Wiener osiguranje Viena Insurance Group d.d.</w:t>
            </w:r>
          </w:p>
        </w:tc>
        <w:tc>
          <w:tcPr>
            <w:tcW w:type="pct" w:w="9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3CC8" w:rsidP="004157F3" w:rsidR="00893CC8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52848403362</w:t>
            </w:r>
          </w:p>
        </w:tc>
        <w:tc>
          <w:tcPr>
            <w:tcW w:type="pct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3CC8" w:rsidP="004157F3" w:rsidR="00893CC8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Zagreb, Slovenska ulica 24</w:t>
            </w:r>
          </w:p>
        </w:tc>
        <w:tc>
          <w:tcPr>
            <w:tcW w:type="pct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3CC8" w:rsidP="004157F3" w:rsidR="00893CC8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6.176,46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3CC8" w:rsidP="004157F3" w:rsidR="00893CC8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6.176,46</w:t>
            </w:r>
          </w:p>
        </w:tc>
      </w:tr>
      <w:tr w:rsidTr="00893CC8" w:rsidR="00893CC8">
        <w:trPr>
          <w:trHeight w:val="412"/>
        </w:trPr>
        <w:tc>
          <w:tcPr>
            <w:tcW w:type="pct" w:w="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3CC8" w:rsidP="004157F3" w:rsidR="00893CC8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Ukupno:</w:t>
            </w:r>
          </w:p>
        </w:tc>
        <w:tc>
          <w:tcPr>
            <w:tcW w:type="pct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3CC8" w:rsidP="004157F3" w:rsidR="00893CC8">
            <w:pPr>
              <w:pStyle w:val="Bezproreda"/>
              <w:rPr>
                <w:szCs w:val="24"/>
              </w:rPr>
            </w:pPr>
          </w:p>
        </w:tc>
        <w:tc>
          <w:tcPr>
            <w:tcW w:type="pct" w:w="9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3CC8" w:rsidP="004157F3" w:rsidR="00893CC8">
            <w:pPr>
              <w:pStyle w:val="Bezproreda"/>
              <w:rPr>
                <w:szCs w:val="24"/>
              </w:rPr>
            </w:pPr>
          </w:p>
        </w:tc>
        <w:tc>
          <w:tcPr>
            <w:tcW w:type="pct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3CC8" w:rsidP="004157F3" w:rsidR="00893CC8">
            <w:pPr>
              <w:pStyle w:val="Bezproreda"/>
              <w:rPr>
                <w:szCs w:val="24"/>
              </w:rPr>
            </w:pPr>
          </w:p>
        </w:tc>
        <w:tc>
          <w:tcPr>
            <w:tcW w:type="pct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3CC8" w:rsidP="004157F3" w:rsidR="00893CC8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8.424,35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3CC8" w:rsidP="004157F3" w:rsidR="00893CC8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8.424,35</w:t>
            </w:r>
          </w:p>
        </w:tc>
      </w:tr>
    </w:tbl>
    <w:p w:rsidRDefault="00BC7B6F" w:rsidP="00BC7B6F" w:rsidR="00BC7B6F" w:rsidRPr="00BC7B6F">
      <w:pPr>
        <w:jc w:val="both"/>
        <w:rPr>
          <w:sz w:val="24"/>
          <w:szCs w:val="24"/>
        </w:rPr>
      </w:pPr>
    </w:p>
    <w:p w:rsidRDefault="00AF5431" w:rsidP="007104D1" w:rsidR="00AF5431">
      <w:pPr>
        <w:jc w:val="both"/>
        <w:rPr>
          <w:sz w:val="24"/>
          <w:szCs w:val="24"/>
        </w:rPr>
      </w:pPr>
    </w:p>
    <w:p w:rsidRDefault="00AF5431" w:rsidP="007104D1" w:rsidR="00AF5431">
      <w:pPr>
        <w:jc w:val="both"/>
        <w:rPr>
          <w:sz w:val="24"/>
          <w:szCs w:val="24"/>
        </w:rPr>
      </w:pPr>
    </w:p>
    <w:p w:rsidRDefault="00AF5431" w:rsidP="007104D1" w:rsidR="00AF5431">
      <w:pPr>
        <w:jc w:val="both"/>
        <w:rPr>
          <w:sz w:val="24"/>
          <w:szCs w:val="24"/>
        </w:rPr>
      </w:pPr>
    </w:p>
    <w:p w:rsidRDefault="00AF5431" w:rsidP="007104D1" w:rsidR="00AF5431">
      <w:pPr>
        <w:jc w:val="both"/>
        <w:rPr>
          <w:sz w:val="24"/>
          <w:szCs w:val="24"/>
        </w:rPr>
      </w:pPr>
    </w:p>
    <w:p w:rsidRDefault="007104D1" w:rsidP="00175594" w:rsidR="007104D1">
      <w:pPr>
        <w:pStyle w:val="Bezproreda"/>
        <w:jc w:val="both"/>
        <w:rPr>
          <w:szCs w:val="24"/>
        </w:rPr>
      </w:pPr>
    </w:p>
    <w:p w:rsidRDefault="004E20A6" w:rsidP="00175594" w:rsidR="004E20A6">
      <w:pPr>
        <w:pStyle w:val="Bezproreda"/>
        <w:jc w:val="both"/>
        <w:rPr>
          <w:szCs w:val="24"/>
        </w:rPr>
      </w:pPr>
    </w:p>
    <w:p w:rsidRDefault="006B217F" w:rsidP="00175594" w:rsidR="006B217F">
      <w:pPr>
        <w:pStyle w:val="Bezproreda"/>
        <w:jc w:val="both"/>
        <w:rPr>
          <w:szCs w:val="24"/>
        </w:rPr>
      </w:pPr>
    </w:p>
    <w:p w:rsidRDefault="006B217F" w:rsidP="00175594" w:rsidR="006B217F">
      <w:pPr>
        <w:pStyle w:val="Bezproreda"/>
        <w:jc w:val="both"/>
        <w:rPr>
          <w:szCs w:val="24"/>
        </w:rPr>
      </w:pPr>
    </w:p>
    <w:p w:rsidRDefault="004E20A6" w:rsidP="00175594" w:rsidR="004E20A6">
      <w:pPr>
        <w:pStyle w:val="Bezproreda"/>
        <w:jc w:val="both"/>
        <w:rPr>
          <w:szCs w:val="24"/>
        </w:rPr>
      </w:pPr>
    </w:p>
    <w:p w:rsidRDefault="006E5007" w:rsidP="00175594" w:rsidR="006E5007">
      <w:pPr>
        <w:pStyle w:val="Bezproreda"/>
        <w:jc w:val="both"/>
        <w:rPr>
          <w:szCs w:val="24"/>
        </w:rPr>
      </w:pPr>
      <w:r>
        <w:rPr>
          <w:szCs w:val="24"/>
        </w:rPr>
        <w:t>U Z</w:t>
      </w:r>
      <w:r w:rsidR="009E27A8">
        <w:rPr>
          <w:szCs w:val="24"/>
        </w:rPr>
        <w:t xml:space="preserve">agrebu, </w:t>
      </w:r>
      <w:r w:rsidR="006B217F">
        <w:rPr>
          <w:szCs w:val="24"/>
        </w:rPr>
        <w:t>23</w:t>
      </w:r>
      <w:r>
        <w:rPr>
          <w:szCs w:val="24"/>
        </w:rPr>
        <w:t xml:space="preserve">. </w:t>
      </w:r>
      <w:r w:rsidR="006B217F">
        <w:rPr>
          <w:szCs w:val="24"/>
        </w:rPr>
        <w:t>ožujka</w:t>
      </w:r>
      <w:r>
        <w:rPr>
          <w:szCs w:val="24"/>
        </w:rPr>
        <w:t xml:space="preserve"> 2018. godine</w:t>
      </w:r>
    </w:p>
    <w:p w:rsidRDefault="006B217F" w:rsidP="00175594" w:rsidR="006B217F" w:rsidRPr="00175594">
      <w:pPr>
        <w:pStyle w:val="Bezproreda"/>
        <w:jc w:val="both"/>
        <w:rPr>
          <w:szCs w:val="24"/>
        </w:rPr>
      </w:pPr>
    </w:p>
    <w:sectPr w:rsidSect="00175594" w:rsidR="006B217F" w:rsidRPr="0017559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321" w:rsidP="00400831" w:rsidR="00AE0321">
      <w:r>
        <w:separator/>
      </w:r>
    </w:p>
  </w:endnote>
  <w:endnote w:id="0" w:type="continuationSeparator">
    <w:p w:rsidRDefault="00AE0321" w:rsidP="00400831" w:rsidR="00AE0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321" w:rsidP="00400831" w:rsidR="00AE0321">
      <w:r>
        <w:separator/>
      </w:r>
    </w:p>
  </w:footnote>
  <w:footnote w:id="0" w:type="continuationSeparator">
    <w:p w:rsidRDefault="00AE0321" w:rsidP="00400831" w:rsidR="00AE0321">
      <w:r>
        <w:continuationSeparator/>
      </w:r>
    </w:p>
  </w:footnote>
  <w:footnote w:id="1">
    <w:p w:rsidRDefault="00893CC8" w:rsidP="00893CC8" w:rsidR="00893CC8">
      <w:pPr>
        <w:pStyle w:val="Tekstfusnote"/>
      </w:pPr>
    </w:p>
  </w:footnote>
  <w:footnote w:id="2">
    <w:p w:rsidRDefault="00893CC8" w:rsidP="00893CC8" w:rsidR="00893CC8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430250760"/>
      <w:docPartObj>
        <w:docPartGallery w:val="Page Numbers (Top of Page)"/>
        <w:docPartUnique/>
      </w:docPartObj>
    </w:sdtPr>
    <w:sdtEndPr/>
    <w:sdtContent>
      <w:p w:rsidRDefault="00175594" w:rsidP="00175594" w:rsidR="00175594" w:rsidRPr="00175594">
        <w:pPr>
          <w:pStyle w:val="Zaglavlje"/>
          <w:jc w:val="right"/>
          <w:rPr>
            <w:sz w:val="24"/>
            <w:szCs w:val="24"/>
          </w:rPr>
        </w:pPr>
        <w:r w:rsidRPr="00175594">
          <w:rPr>
            <w:sz w:val="24"/>
            <w:szCs w:val="24"/>
          </w:rPr>
          <w:t>48.St-</w:t>
        </w:r>
        <w:r w:rsidR="0062734F">
          <w:rPr>
            <w:sz w:val="24"/>
            <w:szCs w:val="24"/>
          </w:rPr>
          <w:t>6352</w:t>
        </w:r>
        <w:r w:rsidR="001C68E3">
          <w:rPr>
            <w:sz w:val="24"/>
            <w:szCs w:val="24"/>
          </w:rPr>
          <w:t>/</w:t>
        </w:r>
        <w:r w:rsidR="0062734F">
          <w:rPr>
            <w:sz w:val="24"/>
            <w:szCs w:val="24"/>
          </w:rPr>
          <w:t>16</w:t>
        </w:r>
      </w:p>
      <w:p w:rsidRDefault="00175594" w:rsidR="00175594" w:rsidRPr="00175594">
        <w:pPr>
          <w:pStyle w:val="Zaglavlje"/>
          <w:jc w:val="center"/>
          <w:rPr>
            <w:sz w:val="24"/>
            <w:szCs w:val="24"/>
          </w:rPr>
        </w:pPr>
        <w:r w:rsidRPr="00175594">
          <w:rPr>
            <w:sz w:val="24"/>
            <w:szCs w:val="24"/>
          </w:rPr>
          <w:fldChar w:fldCharType="begin"/>
        </w:r>
        <w:r w:rsidRPr="00175594">
          <w:rPr>
            <w:sz w:val="24"/>
            <w:szCs w:val="24"/>
          </w:rPr>
          <w:instrText>PAGE   \* MERGEFORMAT</w:instrText>
        </w:r>
        <w:r w:rsidRPr="00175594">
          <w:rPr>
            <w:sz w:val="24"/>
            <w:szCs w:val="24"/>
          </w:rPr>
          <w:fldChar w:fldCharType="separate"/>
        </w:r>
        <w:r w:rsidR="00E148B8">
          <w:rPr>
            <w:noProof/>
            <w:sz w:val="24"/>
            <w:szCs w:val="24"/>
          </w:rPr>
          <w:t>2</w:t>
        </w:r>
        <w:r w:rsidRPr="00175594">
          <w:rPr>
            <w:sz w:val="24"/>
            <w:szCs w:val="24"/>
          </w:rPr>
          <w:fldChar w:fldCharType="end"/>
        </w:r>
      </w:p>
    </w:sdtContent>
  </w:sdt>
  <w:p w:rsidRDefault="00175594" w:rsidR="001755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594" w:rsidP="00175594" w:rsidR="00175594" w:rsidRPr="00175594">
    <w:pPr>
      <w:pStyle w:val="Zaglavlje"/>
      <w:jc w:val="right"/>
      <w:rPr>
        <w:sz w:val="24"/>
        <w:szCs w:val="24"/>
      </w:rPr>
    </w:pPr>
    <w:r w:rsidRPr="00175594">
      <w:rPr>
        <w:sz w:val="24"/>
        <w:szCs w:val="24"/>
      </w:rPr>
      <w:t>48.St-</w:t>
    </w:r>
    <w:r w:rsidR="00893CC8">
      <w:rPr>
        <w:sz w:val="24"/>
        <w:szCs w:val="24"/>
      </w:rPr>
      <w:t>6352</w:t>
    </w:r>
    <w:r w:rsidR="001C68E3">
      <w:rPr>
        <w:sz w:val="24"/>
        <w:szCs w:val="24"/>
      </w:rPr>
      <w:t>/</w:t>
    </w:r>
    <w:r w:rsidR="00893CC8">
      <w:rPr>
        <w:sz w:val="24"/>
        <w:szCs w:val="24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172A4"/>
    <w:multiLevelType w:val="hybridMultilevel"/>
    <w:tmpl w:val="3FE48BCA"/>
    <w:lvl w:tplc="7D62B78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851792"/>
    <w:multiLevelType w:val="hybridMultilevel"/>
    <w:tmpl w:val="245E8F0C"/>
    <w:lvl w:tplc="43B277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8C7A84"/>
    <w:multiLevelType w:val="hybridMultilevel"/>
    <w:tmpl w:val="F8989B6C"/>
    <w:lvl w:tplc="BD5E6F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5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DB344C"/>
    <w:multiLevelType w:val="hybridMultilevel"/>
    <w:tmpl w:val="E5D26508"/>
    <w:lvl w:tplc="602619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74D1EE7"/>
    <w:multiLevelType w:val="hybridMultilevel"/>
    <w:tmpl w:val="A9780688"/>
    <w:lvl w:tplc="6FB2975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8"/>
  </w:num>
  <w:num w:numId="8">
    <w:abstractNumId w:val="9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67E0"/>
    <w:rsid w:val="00007601"/>
    <w:rsid w:val="00036E25"/>
    <w:rsid w:val="0009048E"/>
    <w:rsid w:val="000C2E27"/>
    <w:rsid w:val="000E3B83"/>
    <w:rsid w:val="000F6DB0"/>
    <w:rsid w:val="00175594"/>
    <w:rsid w:val="001C68E3"/>
    <w:rsid w:val="001F087F"/>
    <w:rsid w:val="001F25E6"/>
    <w:rsid w:val="002165EB"/>
    <w:rsid w:val="00226B58"/>
    <w:rsid w:val="002415BD"/>
    <w:rsid w:val="002727FB"/>
    <w:rsid w:val="002902FA"/>
    <w:rsid w:val="002E5B7E"/>
    <w:rsid w:val="00301F07"/>
    <w:rsid w:val="003353FF"/>
    <w:rsid w:val="003552C3"/>
    <w:rsid w:val="003625C7"/>
    <w:rsid w:val="00376ECF"/>
    <w:rsid w:val="003B35EA"/>
    <w:rsid w:val="003F42AF"/>
    <w:rsid w:val="00400831"/>
    <w:rsid w:val="00407585"/>
    <w:rsid w:val="00416F26"/>
    <w:rsid w:val="00435190"/>
    <w:rsid w:val="004535D6"/>
    <w:rsid w:val="004E20A6"/>
    <w:rsid w:val="005F4A7A"/>
    <w:rsid w:val="0062734F"/>
    <w:rsid w:val="00645E48"/>
    <w:rsid w:val="0067336B"/>
    <w:rsid w:val="00676C72"/>
    <w:rsid w:val="006B217F"/>
    <w:rsid w:val="006E5007"/>
    <w:rsid w:val="006F0C5C"/>
    <w:rsid w:val="00702EE0"/>
    <w:rsid w:val="007104D1"/>
    <w:rsid w:val="00723248"/>
    <w:rsid w:val="00786A29"/>
    <w:rsid w:val="007944D9"/>
    <w:rsid w:val="007F39DD"/>
    <w:rsid w:val="00811D40"/>
    <w:rsid w:val="00832B06"/>
    <w:rsid w:val="00893CC8"/>
    <w:rsid w:val="00916FA9"/>
    <w:rsid w:val="009217A9"/>
    <w:rsid w:val="009353FF"/>
    <w:rsid w:val="00954F3A"/>
    <w:rsid w:val="00954FD0"/>
    <w:rsid w:val="00961226"/>
    <w:rsid w:val="0099548C"/>
    <w:rsid w:val="009E27A8"/>
    <w:rsid w:val="009E5BAE"/>
    <w:rsid w:val="009F16E5"/>
    <w:rsid w:val="009F5746"/>
    <w:rsid w:val="00A208B3"/>
    <w:rsid w:val="00A20CCF"/>
    <w:rsid w:val="00AC67E0"/>
    <w:rsid w:val="00AE0321"/>
    <w:rsid w:val="00AF5431"/>
    <w:rsid w:val="00B12FE4"/>
    <w:rsid w:val="00B6143A"/>
    <w:rsid w:val="00BC7B6F"/>
    <w:rsid w:val="00C13F2D"/>
    <w:rsid w:val="00C405F2"/>
    <w:rsid w:val="00C97F21"/>
    <w:rsid w:val="00CB4950"/>
    <w:rsid w:val="00D4690F"/>
    <w:rsid w:val="00D87CA9"/>
    <w:rsid w:val="00E148B8"/>
    <w:rsid w:val="00E33DDA"/>
    <w:rsid w:val="00E5025C"/>
    <w:rsid w:val="00ED1432"/>
    <w:rsid w:val="00EF0C64"/>
    <w:rsid w:val="00F13E3F"/>
    <w:rsid w:val="00F15017"/>
    <w:rsid w:val="00F65230"/>
    <w:rsid w:val="00FC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5594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007601"/>
    <w:pPr>
      <w:keepNext/>
      <w:outlineLvl w:val="0"/>
    </w:pPr>
    <w:rPr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unhideWhenUsed/>
    <w:qFormat/>
    <w:rsid w:val="00400831"/>
  </w:style>
  <w:style w:customStyle="true" w:styleId="TekstfusnoteChar" w:type="character">
    <w:name w:val="Tekst fusnote Char"/>
    <w:basedOn w:val="Zadanifontodlomka"/>
    <w:link w:val="Tekstfusnote"/>
    <w:uiPriority w:val="99"/>
    <w:rsid w:val="00400831"/>
    <w:rPr>
      <w:sz w:val="20"/>
      <w:szCs w:val="20"/>
    </w:rPr>
  </w:style>
  <w:style w:styleId="Referencafusnote" w:type="character">
    <w:name w:val="footnote reference"/>
    <w:uiPriority w:val="99"/>
    <w:rsid w:val="00400831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40083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007601"/>
    <w:rPr>
      <w:sz w:val="28"/>
      <w:szCs w:val="28"/>
    </w:rPr>
  </w:style>
  <w:style w:styleId="Bezproreda" w:type="paragraph">
    <w:name w:val="No Spacing"/>
    <w:uiPriority w:val="99"/>
    <w:qFormat/>
    <w:rsid w:val="00007601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594"/>
    <w:rPr>
      <w:rFonts w:cs="Times New Roman" w:eastAsia="Times New Roman"/>
      <w:sz w:val="20"/>
      <w:szCs w:val="20"/>
      <w:lang w:eastAsia="hr-HR"/>
    </w:rPr>
  </w:style>
  <w:style w:customStyle="true" w:styleId="Bezproreda1" w:type="paragraph">
    <w:name w:val="Bez proreda1"/>
    <w:qFormat/>
    <w:rsid w:val="007104D1"/>
    <w:pPr>
      <w:suppressAutoHyphens/>
      <w:autoSpaceDN w:val="false"/>
      <w:spacing w:lineRule="auto" w:line="240" w:after="80"/>
    </w:pPr>
    <w:rPr>
      <w:rFonts w:cs="Times New Roman" w:eastAsia="Times New Roman" w:hAnsi="Calibri" w:ascii="Calibri"/>
      <w:sz w:val="22"/>
    </w:rPr>
  </w:style>
  <w:style w:styleId="Reetkatablice" w:type="table">
    <w:name w:val="Table Grid"/>
    <w:basedOn w:val="Obinatablica"/>
    <w:rsid w:val="00C405F2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rsid w:val="00AF5431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14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8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8B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8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8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559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007601"/>
    <w:pPr>
      <w:keepNext/>
      <w:outlineLvl w:val="0"/>
    </w:pPr>
    <w:rPr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unhideWhenUsed/>
    <w:qFormat/>
    <w:rsid w:val="00400831"/>
  </w:style>
  <w:style w:customStyle="1" w:styleId="TekstfusnoteChar" w:type="character">
    <w:name w:val="Tekst fusnote Char"/>
    <w:basedOn w:val="Zadanifontodlomka"/>
    <w:link w:val="Tekstfusnote"/>
    <w:uiPriority w:val="99"/>
    <w:rsid w:val="00400831"/>
    <w:rPr>
      <w:sz w:val="20"/>
      <w:szCs w:val="20"/>
    </w:rPr>
  </w:style>
  <w:style w:styleId="Referencafusnote" w:type="character">
    <w:name w:val="footnote reference"/>
    <w:uiPriority w:val="99"/>
    <w:rsid w:val="00400831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40083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007601"/>
    <w:rPr>
      <w:sz w:val="28"/>
      <w:szCs w:val="28"/>
    </w:rPr>
  </w:style>
  <w:style w:styleId="Bezproreda" w:type="paragraph">
    <w:name w:val="No Spacing"/>
    <w:uiPriority w:val="99"/>
    <w:qFormat/>
    <w:rsid w:val="00007601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594"/>
    <w:rPr>
      <w:rFonts w:cs="Times New Roman" w:eastAsia="Times New Roman"/>
      <w:sz w:val="20"/>
      <w:szCs w:val="20"/>
      <w:lang w:eastAsia="hr-HR"/>
    </w:rPr>
  </w:style>
  <w:style w:customStyle="1" w:styleId="Bezproreda1" w:type="paragraph">
    <w:name w:val="Bez proreda1"/>
    <w:qFormat/>
    <w:rsid w:val="007104D1"/>
    <w:pPr>
      <w:suppressAutoHyphens/>
      <w:autoSpaceDN w:val="0"/>
      <w:spacing w:after="80" w:line="240" w:lineRule="auto"/>
    </w:pPr>
    <w:rPr>
      <w:rFonts w:ascii="Calibri" w:cs="Times New Roman" w:eastAsia="Times New Roman" w:hAnsi="Calibri"/>
      <w:sz w:val="22"/>
    </w:rPr>
  </w:style>
  <w:style w:styleId="Reetkatablice" w:type="table">
    <w:name w:val="Table Grid"/>
    <w:basedOn w:val="Obinatablica"/>
    <w:rsid w:val="00C405F2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rsid w:val="00AF5431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14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8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8B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8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8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67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5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7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89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222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591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812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94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07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909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349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437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6352</izvorni_sadrzaj>
    <derivirana_varijabla naziv="DomainObject.Predmet.Broj_1">6352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St-6352/2016</izvorni_sadrzaj>
    <derivirana_varijabla naziv="DomainObject.Predmet.OznakaBroj_1">St-6352/2016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Učilište Existere - ustanova za obrazovanje odraslih zastupanog po punomoćniku IVA DRAGIŠIĆ</izvorni_sadrzaj>
    <derivirana_varijabla naziv="DomainObject.Predmet.ProtustrankaFormated_1">  Učilište Existere - ustanova za obrazovanje odraslih zastupanog po punomoćniku IVA DRAGIŠIĆ</derivirana_varijabla>
  </DomainObject.Predmet.ProtustrankaFormated>
  <DomainObject.Predmet.ProtustrankaFormatedOIB>
    <izvorni_sadrzaj>  Učilište Existere - ustanova za obrazovanje odraslih, OIB 20292893772 zastupanog po punomoćniku IVA DRAGIŠIĆ</izvorni_sadrzaj>
    <derivirana_varijabla naziv="DomainObject.Predmet.ProtustrankaFormatedOIB_1">  Učilište Existere - ustanova za obrazovanje odraslih, OIB 20292893772 zastupanog po punomoćniku IVA DRAGIŠIĆ</derivirana_varijabla>
  </DomainObject.Predmet.ProtustrankaFormatedOIB>
  <DomainObject.Predmet.ProtustrankaFormatedWithAdress>
    <izvorni_sadrzaj> Učilište Existere - ustanova za obrazovanje odraslih, Avenija Većeslava Holjevca 17, 10000 Zagreb zastupanog po punomoćniku IVA DRAGIŠIĆ</izvorni_sadrzaj>
    <derivirana_varijabla naziv="DomainObject.Predmet.ProtustrankaFormatedWithAdress_1"> Učilište Existere - ustanova za obrazovanje odraslih, Avenija Većeslava Holjevca 17, 10000 Zagreb zastupanog po punomoćniku IVA DRAGIŠIĆ</derivirana_varijabla>
  </DomainObject.Predmet.ProtustrankaFormatedWithAdress>
  <DomainObject.Predmet.ProtustrankaFormatedWithAdressOIB>
    <izvorni_sadrzaj> Učilište Existere - ustanova za obrazovanje odraslih, OIB 20292893772, Avenija Većeslava Holjevca 17, 10000 Zagreb zastupanog po punomoćniku IVA DRAGIŠIĆ</izvorni_sadrzaj>
    <derivirana_varijabla naziv="DomainObject.Predmet.ProtustrankaFormatedWithAdressOIB_1"> Učilište Existere - ustanova za obrazovanje odraslih, OIB 20292893772, Avenija Većeslava Holjevca 17, 10000 Zagreb zastupanog po punomoćniku IVA DRAGIŠIĆ</derivirana_varijabla>
  </DomainObject.Predmet.ProtustrankaFormatedWithAdressOIB>
  <DomainObject.Predmet.ProtustrankaWithAdress>
    <izvorni_sadrzaj>Učilište Existere - ustanova za obrazovanje odraslih Avenija Većeslava Holjevca 17, 10000 Zagreb</izvorni_sadrzaj>
    <derivirana_varijabla naziv="DomainObject.Predmet.ProtustrankaWithAdress_1">Učilište Existere - ustanova za obrazovanje odraslih Avenija Većeslava Holjevca 17, 10000 Zagreb</derivirana_varijabla>
  </DomainObject.Predmet.ProtustrankaWithAdress>
  <DomainObject.Predmet.ProtustrankaWithAdressOIB>
    <izvorni_sadrzaj>Učilište Existere - ustanova za obrazovanje odraslih, OIB 20292893772, Avenija Većeslava Holjevca 17, 10000 Zagreb</izvorni_sadrzaj>
    <derivirana_varijabla naziv="DomainObject.Predmet.ProtustrankaWithAdressOIB_1">Učilište Existere - ustanova za obrazovanje odraslih, OIB 20292893772, Avenija Većeslava Holjevca 17, 10000 Zagreb</derivirana_varijabla>
  </DomainObject.Predmet.ProtustrankaWithAdressOIB>
  <DomainObject.Predmet.ProtustrankaNazivFormated>
    <izvorni_sadrzaj>Učilište Existere - ustanova za obrazovanje odraslih</izvorni_sadrzaj>
    <derivirana_varijabla naziv="DomainObject.Predmet.ProtustrankaNazivFormated_1">Učilište Existere - ustanova za obrazovanje odraslih</derivirana_varijabla>
  </DomainObject.Predmet.ProtustrankaNazivFormated>
  <DomainObject.Predmet.ProtustrankaNazivFormatedOIB>
    <izvorni_sadrzaj>Učilište Existere - ustanova za obrazovanje odraslih, OIB 20292893772</izvorni_sadrzaj>
    <derivirana_varijabla naziv="DomainObject.Predmet.ProtustrankaNazivFormatedOIB_1">Učilište Existere - ustanova za obrazovanje odraslih, OIB 20292893772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Učilište Existere - ustanova za obrazovanje odraslih zastupanog po punomoćniku IVA DRAGIŠIĆ</item>
    </izvorni_sadrzaj>
    <derivirana_varijabla naziv="DomainObject.Predmet.ProtuStrankaListFormated_1">
      <item>Učilište Existere - ustanova za obrazovanje odraslih zastupanog po punomoćniku IVA DRAGIŠIĆ</item>
    </derivirana_varijabla>
  </DomainObject.Predmet.ProtuStrankaListFormated>
  <DomainObject.Predmet.ProtuStrankaListFormatedOIB>
    <izvorni_sadrzaj>
      <item>Učilište Existere - ustanova za obrazovanje odraslih, OIB 20292893772 zastupanog po punomoćniku IVA DRAGIŠIĆ</item>
    </izvorni_sadrzaj>
    <derivirana_varijabla naziv="DomainObject.Predmet.ProtuStrankaListFormatedOIB_1">
      <item>Učilište Existere - ustanova za obrazovanje odraslih, OIB 20292893772 zastupanog po punomoćniku IVA DRAGIŠIĆ</item>
    </derivirana_varijabla>
  </DomainObject.Predmet.ProtuStrankaListFormatedOIB>
  <DomainObject.Predmet.ProtuStrankaListFormatedWithAdress>
    <izvorni_sadrzaj>
      <item>Učilište Existere - ustanova za obrazovanje odraslih, Avenija Većeslava Holjevca 17, 10000 Zagreb zastupanog po punomoćniku IVA DRAGIŠIĆ</item>
    </izvorni_sadrzaj>
    <derivirana_varijabla naziv="DomainObject.Predmet.ProtuStrankaListFormatedWithAdress_1">
      <item>Učilište Existere - ustanova za obrazovanje odraslih, Avenija Većeslava Holjevca 17, 10000 Zagreb zastupanog po punomoćniku IVA DRAGIŠIĆ</item>
    </derivirana_varijabla>
  </DomainObject.Predmet.ProtuStrankaListFormatedWithAdress>
  <DomainObject.Predmet.ProtuStrankaListFormatedWithAdressOIB>
    <izvorni_sadrzaj>
      <item>Učilište Existere - ustanova za obrazovanje odraslih, OIB 20292893772, Avenija Većeslava Holjevca 17, 10000 Zagreb zastupanog po punomoćniku IVA DRAGIŠIĆ</item>
    </izvorni_sadrzaj>
    <derivirana_varijabla naziv="DomainObject.Predmet.ProtuStrankaListFormatedWithAdressOIB_1">
      <item>Učilište Existere - ustanova za obrazovanje odraslih, OIB 20292893772, Avenija Većeslava Holjevca 17, 10000 Zagreb zastupanog po punomoćniku IVA DRAGIŠIĆ</item>
    </derivirana_varijabla>
  </DomainObject.Predmet.ProtuStrankaListFormatedWithAdressOIB>
  <DomainObject.Predmet.ProtuStrankaListNazivFormated>
    <izvorni_sadrzaj>
      <item>Učilište Existere - ustanova za obrazovanje odraslih</item>
    </izvorni_sadrzaj>
    <derivirana_varijabla naziv="DomainObject.Predmet.ProtuStrankaListNazivFormated_1">
      <item>Učilište Existere - ustanova za obrazovanje odraslih</item>
    </derivirana_varijabla>
  </DomainObject.Predmet.ProtuStrankaListNazivFormated>
  <DomainObject.Predmet.ProtuStrankaListNazivFormatedOIB>
    <izvorni_sadrzaj>
      <item>Učilište Existere - ustanova za obrazovanje odraslih, OIB 20292893772</item>
    </izvorni_sadrzaj>
    <derivirana_varijabla naziv="DomainObject.Predmet.ProtuStrankaListNazivFormatedOIB_1">
      <item>Učilište Existere - ustanova za obrazovanje odraslih, OIB 20292893772</item>
    </derivirana_varijabla>
  </DomainObject.Predmet.ProtuStrankaListNazivFormatedOIB>
  <DomainObject.Predmet.OstaliListFormated>
    <izvorni_sadrzaj>
      <item>IVA DRAGIŠIĆ punomoćnik sudionika u postupku Učilište Existere - ustanova za obrazovanje odraslih</item>
    </izvorni_sadrzaj>
    <derivirana_varijabla naziv="DomainObject.Predmet.OstaliListFormated_1">
      <item>IVA DRAGIŠIĆ punomoćnik sudionika u postupku Učilište Existere - ustanova za obrazovanje odraslih</item>
    </derivirana_varijabla>
  </DomainObject.Predmet.OstaliListFormated>
  <DomainObject.Predmet.OstaliListFormatedOIB>
    <izvorni_sadrzaj>
      <item>IVA DRAGIŠIĆ, OIB 76195486520 punomoćnik sudionika u postupku Učilište Existere - ustanova za obrazovanje odraslih</item>
    </izvorni_sadrzaj>
    <derivirana_varijabla naziv="DomainObject.Predmet.OstaliListFormatedOIB_1">
      <item>IVA DRAGIŠIĆ, OIB 76195486520 punomoćnik sudionika u postupku Učilište Existere - ustanova za obrazovanje odraslih</item>
    </derivirana_varijabla>
  </DomainObject.Predmet.OstaliListFormatedOIB>
  <DomainObject.Predmet.OstaliListFormatedWithAdress>
    <izvorni_sadrzaj>
      <item>IVA DRAGIŠIĆ, Srebrnjak 138, 10000 Zagreb punomoćnik sudionika u postupku Učilište Existere - ustanova za obrazovanje odraslih</item>
    </izvorni_sadrzaj>
    <derivirana_varijabla naziv="DomainObject.Predmet.OstaliListFormatedWithAdress_1">
      <item>IVA DRAGIŠIĆ, Srebrnjak 138, 10000 Zagreb punomoćnik sudionika u postupku Učilište Existere - ustanova za obrazovanje odraslih</item>
    </derivirana_varijabla>
  </DomainObject.Predmet.OstaliListFormatedWithAdress>
  <DomainObject.Predmet.OstaliListFormatedWithAdressOIB>
    <izvorni_sadrzaj>
      <item>IVA DRAGIŠIĆ, OIB 76195486520, Srebrnjak 138, 10000 Zagreb punomoćnik sudionika u postupku Učilište Existere - ustanova za obrazovanje odraslih</item>
    </izvorni_sadrzaj>
    <derivirana_varijabla naziv="DomainObject.Predmet.OstaliListFormatedWithAdressOIB_1">
      <item>IVA DRAGIŠIĆ, OIB 76195486520, Srebrnjak 138, 10000 Zagreb punomoćnik sudionika u postupku Učilište Existere - ustanova za obrazovanje odraslih</item>
    </derivirana_varijabla>
  </DomainObject.Predmet.OstaliListFormatedWithAdressOIB>
  <DomainObject.Predmet.OstaliListNazivFormated>
    <izvorni_sadrzaj>
      <item>IVA DRAGIŠIĆ</item>
    </izvorni_sadrzaj>
    <derivirana_varijabla naziv="DomainObject.Predmet.OstaliListNazivFormated_1">
      <item>IVA DRAGIŠIĆ</item>
    </derivirana_varijabla>
  </DomainObject.Predmet.OstaliListNazivFormated>
  <DomainObject.Predmet.OstaliListNazivFormatedOIB>
    <izvorni_sadrzaj>
      <item>IVA DRAGIŠIĆ, OIB 76195486520</item>
    </izvorni_sadrzaj>
    <derivirana_varijabla naziv="DomainObject.Predmet.OstaliListNazivFormatedOIB_1">
      <item>IVA DRAGIŠIĆ, OIB 76195486520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Učilište Existere - ustanova za obrazovanje odraslih</izvorni_sadrzaj>
    <derivirana_varijabla naziv="DomainObject.Predmet.ProtustrankaIDrugi_1">Učilište Existere - ustanova za obrazovanje odraslih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Učilište Existere - ustanova za obrazovanje odraslih, OIB 20292893772, Avenija Većeslava Holjevca 17, 10000 Zagreb</izvorni_sadrzaj>
    <derivirana_varijabla naziv="DomainObject.Predmet.ProtustrankaIDrugiAdressOIB_1">Učilište Existere - ustanova za obrazovanje odraslih, OIB 20292893772, Avenija Većeslava Holjevca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Učilište Existere - ustanova za obrazovanje odraslih</item>
      <item>IVA DRAGIŠIĆ</item>
    </izvorni_sadrzaj>
    <derivirana_varijabla naziv="DomainObject.Predmet.SudioniciListNaziv_1">
      <item>FINA Regionalni centar Zagreb</item>
      <item>Učilište Existere - ustanova za obrazovanje odraslih</item>
      <item>IVA DRAGIŠIĆ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Učilište Existere - ustanova za obrazovanje odraslih, OIB 20292893772, Avenija Većeslava Holjevca 17,10000 Zagreb</item>
      <item>IVA DRAGIŠIĆ, OIB 76195486520, Srebrnjak 138,10000 Zagreb</item>
    </izvorni_sadrzaj>
    <derivirana_varijabla naziv="DomainObject.Predmet.SudioniciListAdressOIB_1">
      <item>FINA Regionalni centar Zagreb, OIB 85821130368, Trg svibanjskih žrtava 1995. br. 1,10000 Zagreb</item>
      <item>Učilište Existere - ustanova za obrazovanje odraslih, OIB 20292893772, Avenija Većeslava Holjevca 17,10000 Zagreb</item>
      <item>IVA DRAGIŠIĆ, OIB 76195486520, Srebrnjak 138,10000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20292893772</item>
      <item>, OIB 76195486520</item>
    </izvorni_sadrzaj>
    <derivirana_varijabla naziv="DomainObject.Predmet.SudioniciListNazivOIB_1">
      <item>, OIB 85821130368</item>
      <item>, OIB 20292893772</item>
      <item>, OIB 76195486520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161</properties:Words>
  <properties:Characters>981</properties:Characters>
  <properties:Lines>140</properties:Lines>
  <properties:Paragraphs>56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2018-06-18T10:49:00Z</dcterms:created>
  <dc:creator>Matea Bizjak</dc:creator>
  <cp:lastModifiedBy>Greta Jurišić</cp:lastModifiedBy>
  <cp:lastPrinted>2018-05-23T09:01:00Z</cp:lastPrinted>
  <dcterms:modified xmlns:xsi="http://www.w3.org/2001/XMLSchema-instance" xsi:type="dcterms:W3CDTF">2018-06-28T06:38:00Z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STEČAJNOG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