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34c2" w14:paraId="f8e34c2" w:rsidRDefault="00AE649C" w:rsidP="004F27AE" w:rsidR="00AE649C" w:rsidRPr="00B76F3C">
      <w:pPr>
        <w:pStyle w:val="NormaleSPIS"/>
        <w15:collapsed w:val="false"/>
      </w:pPr>
    </w:p>
    <w:p w:rsidRDefault="00AB4602" w:rsidP="00A95A8B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5A8B">
        <w:t>REPUBLIKA HRVATSKA</w:t>
      </w:r>
    </w:p>
    <w:p w:rsidRDefault="00A95A8B" w:rsidP="00A95A8B" w:rsidR="00A95A8B">
      <w:pPr>
        <w:pStyle w:val="NormaleSPIS"/>
        <w:spacing w:after="0"/>
        <w:ind w:firstLine="0"/>
      </w:pPr>
      <w:r>
        <w:t>Trgovački sud u Varaždinu</w:t>
      </w:r>
    </w:p>
    <w:p w:rsidRDefault="00A95A8B" w:rsidP="00A95A8B" w:rsidR="00A95A8B">
      <w:pPr>
        <w:pStyle w:val="NormaleSPIS"/>
        <w:spacing w:after="0"/>
        <w:ind w:firstLine="0"/>
      </w:pPr>
      <w:r>
        <w:t>Varaždin, Braće Radić br. 2.</w:t>
      </w:r>
    </w:p>
    <w:p w:rsidRDefault="00A95A8B" w:rsidP="00A95A8B" w:rsidR="00A95A8B">
      <w:pPr>
        <w:pStyle w:val="NormaleSPIS"/>
        <w:spacing w:after="0"/>
        <w:ind w:firstLine="0"/>
      </w:pPr>
    </w:p>
    <w:p w:rsidRDefault="00A95A8B" w:rsidP="00A95A8B" w:rsidR="00A95A8B" w:rsidRPr="00B76F3C">
      <w:pPr>
        <w:pStyle w:val="NormaleSPIS"/>
        <w:spacing w:after="0"/>
        <w:ind w:firstLine="0"/>
      </w:pPr>
    </w:p>
    <w:p w:rsidRDefault="00A95A8B" w:rsidP="00A95A8B" w:rsidR="00A95A8B">
      <w:pPr>
        <w:spacing w:after="0"/>
        <w:jc w:val="center"/>
      </w:pPr>
      <w:r>
        <w:t>R E P U B L I K A      H R V A T S K A</w:t>
      </w:r>
    </w:p>
    <w:p w:rsidRDefault="00A95A8B" w:rsidP="00A95A8B" w:rsidR="00A95A8B">
      <w:pPr>
        <w:spacing w:after="0"/>
      </w:pPr>
    </w:p>
    <w:p w:rsidRDefault="00A95A8B" w:rsidP="00A95A8B" w:rsidR="00A95A8B">
      <w:pPr>
        <w:spacing w:after="0"/>
        <w:jc w:val="center"/>
      </w:pPr>
      <w:r>
        <w:t xml:space="preserve">R J E Š E N J E </w:t>
      </w:r>
    </w:p>
    <w:p w:rsidRDefault="00A95A8B" w:rsidP="00A95A8B" w:rsidR="00A95A8B">
      <w:pPr>
        <w:spacing w:after="0"/>
        <w:jc w:val="center"/>
      </w:pPr>
    </w:p>
    <w:p w:rsidRDefault="00A95A8B" w:rsidP="00A95A8B" w:rsidR="00A95A8B">
      <w:pPr>
        <w:spacing w:after="0"/>
        <w:jc w:val="center"/>
      </w:pPr>
    </w:p>
    <w:p w:rsidRDefault="00A95A8B" w:rsidP="00A95A8B" w:rsidR="00A95A8B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</w:t>
      </w:r>
      <w:r>
        <w:rPr>
          <w:bCs/>
        </w:rPr>
        <w:t>START d.o.o., OIB: 99169707326, sa sjedištem u Braće Radić br. 69, 40321 Mala Subotica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28. lipnja 2017.,</w:t>
      </w:r>
    </w:p>
    <w:p w:rsidRDefault="00A95A8B" w:rsidP="00A95A8B" w:rsidR="00A95A8B">
      <w:pPr>
        <w:spacing w:after="0"/>
        <w:jc w:val="center"/>
      </w:pPr>
    </w:p>
    <w:p w:rsidRDefault="00A95A8B" w:rsidP="00A95A8B" w:rsidR="00A95A8B">
      <w:pPr>
        <w:spacing w:after="0"/>
        <w:jc w:val="center"/>
      </w:pPr>
    </w:p>
    <w:p w:rsidRDefault="00A95A8B" w:rsidP="00A95A8B" w:rsidR="00A95A8B">
      <w:pPr>
        <w:spacing w:after="0"/>
        <w:jc w:val="center"/>
      </w:pPr>
      <w:r>
        <w:t>r i j e š i o     j e</w:t>
      </w:r>
    </w:p>
    <w:p w:rsidRDefault="00A95A8B" w:rsidP="00A95A8B" w:rsidR="00A95A8B">
      <w:pPr>
        <w:spacing w:after="0"/>
        <w:ind w:left="720"/>
        <w:jc w:val="both"/>
        <w:rPr>
          <w:b/>
        </w:rPr>
      </w:pPr>
    </w:p>
    <w:p w:rsidRDefault="00A95A8B" w:rsidP="00A95A8B" w:rsidR="00A95A8B">
      <w:pPr>
        <w:spacing w:after="0"/>
      </w:pPr>
      <w:r>
        <w:t xml:space="preserve">1.Određuje se u stečajnom postupku prodaja nekretnina stečajnog dužnika na kojima postoji </w:t>
      </w:r>
      <w:proofErr w:type="spellStart"/>
      <w:r>
        <w:t>razlučno</w:t>
      </w:r>
      <w:proofErr w:type="spellEnd"/>
      <w:r>
        <w:t xml:space="preserve"> pravo i to nekretnina upisanih :</w:t>
      </w:r>
    </w:p>
    <w:p w:rsidRDefault="00A95A8B" w:rsidP="00A95A8B" w:rsidR="00A95A8B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 xml:space="preserve">a) 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7426, broj katastarske čestice  228/1/2/A/1/332/33/1/3/1/2 poslovna građevina Zelena ulica, površine 786 m2, dvorište Zelena ulica, površine 2454 m2, ukupne površine 3240 m2, 1. Suvlasnički dio: 347/1161 ETAŽNO VLASNIŠTVO (E-1), 1. poslovni prostor koji se sastoji od prizemlja površine 271,27 m2 i </w:t>
      </w:r>
      <w:proofErr w:type="spellStart"/>
      <w:r>
        <w:t>pripadka</w:t>
      </w:r>
      <w:proofErr w:type="spellEnd"/>
      <w:r>
        <w:t xml:space="preserve"> na 1. katu površine 55,00 m2, ukupne površine 326,27 m2,(u etažnom elaboratu označeno kosim crtama), a u kojoj cijeloj nekretnini dužnik dolazi upisan kao START d.o.o., OIB: 99169707326, Mala Subotica, Braće Radić br. 69;</w:t>
      </w:r>
    </w:p>
    <w:p w:rsidRDefault="00A95A8B" w:rsidP="00A95A8B" w:rsidR="00A95A8B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 xml:space="preserve">b) kod Općinskog suda u Čakovcu, Zemljišnoknjižni odjel Čakovec, katastarska općina Čakovec, </w:t>
      </w:r>
      <w:proofErr w:type="spellStart"/>
      <w:r>
        <w:t>z.k</w:t>
      </w:r>
      <w:proofErr w:type="spellEnd"/>
      <w:r>
        <w:t>. uložak broj 7426, broj katastarske čestice  228/1/2/A/1/332/33/1/3/1/2 poslovna građevina Zelena ulica, površine 786 m2, dvorište Zelena ulica, površine 2454 m2, ukupne površine 3240 m2, 2. Suvlasnički dio: 341/1161 ETAŽNO VLASNIŠTVO (E-2), 1. poslovni prostor koji se sastoji od 1. kata površine 319,67 m2, ukupne površine 319,67 m2, (u etažnom elaboratu označeno kosim crtama i isprekidanim kosim crtama - naizmjenično), a u kojoj cijeloj nekretnini dužnik dolazi upisan kao </w:t>
      </w:r>
      <w:r w:rsidR="00710A90">
        <w:t>START d.o.o., OIB: 99169707326, Mala Subotica, Braće Radić br. 69</w:t>
      </w:r>
      <w:r>
        <w:t>;</w:t>
      </w:r>
    </w:p>
    <w:p w:rsidRDefault="00A95A8B" w:rsidP="00A95A8B" w:rsidR="00A95A8B">
      <w:pPr>
        <w:spacing w:after="0"/>
        <w:jc w:val="both"/>
      </w:pPr>
    </w:p>
    <w:p w:rsidRDefault="00A95A8B" w:rsidP="00710A90" w:rsidR="00710A90">
      <w:pPr>
        <w:spacing w:after="0"/>
        <w:jc w:val="both"/>
      </w:pPr>
      <w:r>
        <w:t xml:space="preserve">c) 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7426, broj katastarske čestice  228/1/2/A/1/332/33/1/3/1/2 poslovna građevina Zelena ulica, površine 786 m2, dvorište Zelena ulica, površine 2454 m2, ukupne površine 3240 m2, 3. Suvlasnički dio: 473/1161 ETAŽNO VLASNIŠTVO (E-3), 1. poslovni prostor koji se sastoji od prizemlja površine 375,18 m2 i 1. kata površine 75,84 m2, ukupne površine 451,02 m2,(u etažnom elaboratu označeno kosim crtama sa međuprostorom), a u </w:t>
      </w:r>
      <w:r>
        <w:lastRenderedPageBreak/>
        <w:t>kojoj cijeloj nekretnini dužnik dolazi upisan</w:t>
      </w:r>
      <w:r w:rsidR="00710A90">
        <w:t xml:space="preserve"> START d.o.o., OIB: 99169707326, Mala Subotica, Braće Radić br. 69;</w:t>
      </w:r>
    </w:p>
    <w:p w:rsidRDefault="00A95A8B" w:rsidP="00A95A8B" w:rsidR="00A95A8B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>2.</w:t>
      </w:r>
      <w:r>
        <w:tab/>
        <w:t>Ovo rješenje dostaviti će se Općinskom sudu u Čakovcu, Zemljišno</w:t>
      </w:r>
      <w:r w:rsidR="00710A90">
        <w:t>-</w:t>
      </w:r>
      <w:r>
        <w:t xml:space="preserve">knjižnom odjelu u Čakovcu radi upisa zabilježbe rješenja o prodaji nekretnina u stečajnom postupku. </w:t>
      </w:r>
    </w:p>
    <w:p w:rsidRDefault="00A95A8B" w:rsidP="00A95A8B" w:rsidR="00A95A8B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>3.</w:t>
      </w:r>
      <w:r>
        <w:tab/>
        <w:t>Nalaže se Općinskom sudu u Čakovcu, Zemljišno</w:t>
      </w:r>
      <w:r w:rsidR="00710A90">
        <w:t>-</w:t>
      </w:r>
      <w:r>
        <w:t>knjižnom odjelu u Čakovcu, da upiše zabilježbu rješenja o prodaji u stečajnom postupku nekretnina navedenih pod točkama 1.a, 1.b. i 1.c. izreke ovog rješenja.</w:t>
      </w:r>
    </w:p>
    <w:p w:rsidRDefault="00A95A8B" w:rsidP="00A95A8B" w:rsidR="00A95A8B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>4.</w:t>
      </w:r>
      <w:r>
        <w:tab/>
        <w:t>Sud će zaključkom o prodaji utvrditi vrijednost nekretnine, način prodaje i uvjete prodaje.</w:t>
      </w:r>
    </w:p>
    <w:p w:rsidRDefault="00A95A8B" w:rsidP="00A95A8B" w:rsidR="00A95A8B">
      <w:pPr>
        <w:spacing w:after="0"/>
        <w:jc w:val="both"/>
      </w:pPr>
    </w:p>
    <w:p w:rsidRDefault="00710A90" w:rsidP="00A95A8B" w:rsidR="00710A90">
      <w:pPr>
        <w:spacing w:after="0"/>
        <w:jc w:val="both"/>
      </w:pPr>
    </w:p>
    <w:p w:rsidRDefault="00A95A8B" w:rsidP="00A95A8B" w:rsidR="00A95A8B">
      <w:pPr>
        <w:spacing w:after="0"/>
        <w:jc w:val="center"/>
      </w:pPr>
      <w:r>
        <w:t>Obrazloženje</w:t>
      </w:r>
    </w:p>
    <w:p w:rsidRDefault="00710A90" w:rsidP="00A95A8B" w:rsidR="00710A90">
      <w:pPr>
        <w:spacing w:after="0"/>
        <w:jc w:val="center"/>
      </w:pPr>
    </w:p>
    <w:p w:rsidRDefault="00A95A8B" w:rsidP="00A95A8B" w:rsidR="00A95A8B">
      <w:pPr>
        <w:spacing w:after="0"/>
        <w:jc w:val="center"/>
      </w:pPr>
    </w:p>
    <w:p w:rsidRDefault="00A95A8B" w:rsidP="00A95A8B" w:rsidR="00A95A8B">
      <w:pPr>
        <w:spacing w:after="0"/>
        <w:jc w:val="both"/>
      </w:pPr>
      <w:r>
        <w:tab/>
        <w:t>Stečajni j</w:t>
      </w:r>
      <w:r w:rsidR="00710A90">
        <w:t xml:space="preserve">e upravitelj podneskom od </w:t>
      </w:r>
      <w:r>
        <w:t>7. lipnja 2017. predložio prodaju nekretnina u stečajn</w:t>
      </w:r>
      <w:r w:rsidR="00AC31A3">
        <w:t>om postupku. Uvidom u zemljišno-</w:t>
      </w:r>
      <w:r>
        <w:t>knjižni izvadak za nekretnine pod točkama 1.a, 1.b. i 1.c. izreke rješenja utvrđeno je da su 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Petrinjska </w:t>
      </w:r>
      <w:r w:rsidR="00710A90">
        <w:t xml:space="preserve">br. </w:t>
      </w:r>
      <w:r>
        <w:t>59</w:t>
      </w:r>
      <w:r w:rsidR="00710A90">
        <w:t>.</w:t>
      </w:r>
      <w:r>
        <w:t xml:space="preserve"> i Republika Hrvatska, Ministarstvo financija, OIB: 52634238587</w:t>
      </w:r>
      <w:r w:rsidR="00710A90">
        <w:t>,</w:t>
      </w:r>
      <w:r>
        <w:t xml:space="preserve"> </w:t>
      </w:r>
      <w:proofErr w:type="spellStart"/>
      <w:r>
        <w:t>razlučni</w:t>
      </w:r>
      <w:proofErr w:type="spellEnd"/>
      <w:r>
        <w:t xml:space="preserve"> vjerovnici na navedenim nekretninama. </w:t>
      </w:r>
    </w:p>
    <w:p w:rsidRDefault="00A95A8B" w:rsidP="00A95A8B" w:rsidR="00A95A8B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 xml:space="preserve"> </w:t>
      </w:r>
      <w:r>
        <w:tab/>
        <w:t xml:space="preserve">Slijedom iznijetog temeljem odredbe čl. 247. st. 1. 2. i 3. Stečajnog zakona (Narodne novine br. 71/15., dalje : SZ-a), odlučeno je kao u izreci ovog rješenja. </w:t>
      </w:r>
    </w:p>
    <w:p w:rsidRDefault="00A95A8B" w:rsidP="00A95A8B" w:rsidR="00A95A8B">
      <w:pPr>
        <w:spacing w:after="0"/>
        <w:jc w:val="both"/>
      </w:pPr>
      <w:r>
        <w:t xml:space="preserve"> </w:t>
      </w:r>
    </w:p>
    <w:p w:rsidRDefault="00710A90" w:rsidP="00A95A8B" w:rsidR="00710A90">
      <w:pPr>
        <w:spacing w:after="0"/>
        <w:jc w:val="both"/>
      </w:pPr>
    </w:p>
    <w:p w:rsidRDefault="00A95A8B" w:rsidP="00A95A8B" w:rsidR="00A95A8B">
      <w:pPr>
        <w:spacing w:after="0"/>
        <w:jc w:val="both"/>
      </w:pPr>
      <w:r>
        <w:t xml:space="preserve"> </w:t>
      </w:r>
    </w:p>
    <w:p w:rsidRDefault="00710A90" w:rsidP="00A95A8B" w:rsidR="00A95A8B">
      <w:pPr>
        <w:spacing w:after="0"/>
        <w:jc w:val="center"/>
      </w:pPr>
      <w:r>
        <w:t>U Varaždinu,  28</w:t>
      </w:r>
      <w:r w:rsidR="00A95A8B">
        <w:t>. lipnja 2017.</w:t>
      </w:r>
    </w:p>
    <w:p w:rsidRDefault="00A95A8B" w:rsidP="00A95A8B" w:rsidR="00A95A8B">
      <w:pPr>
        <w:spacing w:after="0"/>
      </w:pPr>
    </w:p>
    <w:p w:rsidRDefault="00A95A8B" w:rsidP="00A95A8B" w:rsidR="00A95A8B">
      <w:pPr>
        <w:spacing w:after="0"/>
      </w:pPr>
    </w:p>
    <w:p w:rsidRDefault="00A95A8B" w:rsidP="00A95A8B" w:rsidR="00A95A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710A90">
        <w:t xml:space="preserve">    </w:t>
      </w:r>
      <w:r>
        <w:t>SUDAC :</w:t>
      </w:r>
    </w:p>
    <w:p w:rsidRDefault="00A95A8B" w:rsidP="00A95A8B" w:rsidR="00A95A8B">
      <w:pPr>
        <w:spacing w:after="0"/>
      </w:pPr>
      <w:r>
        <w:t xml:space="preserve"> </w:t>
      </w:r>
    </w:p>
    <w:p w:rsidRDefault="00A95A8B" w:rsidP="00E204ED" w:rsidR="00710A9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E204ED">
        <w:t xml:space="preserve">  </w:t>
      </w:r>
      <w:bookmarkStart w:name="_GoBack" w:id="0"/>
      <w:bookmarkEnd w:id="0"/>
      <w:r w:rsidR="00E204ED">
        <w:t xml:space="preserve">   Hugo </w:t>
      </w:r>
      <w:proofErr w:type="spellStart"/>
      <w:r w:rsidR="00E204ED">
        <w:t>Wedemeyer</w:t>
      </w:r>
      <w:proofErr w:type="spellEnd"/>
      <w:r w:rsidR="00E204ED">
        <w:t>, v.r.</w:t>
      </w:r>
    </w:p>
    <w:p w:rsidRDefault="00E204ED" w:rsidP="00E204ED" w:rsidR="00E204ED">
      <w:pPr>
        <w:spacing w:after="0"/>
      </w:pPr>
    </w:p>
    <w:p w:rsidRDefault="00E204ED" w:rsidP="00E204ED" w:rsidR="00E204ED">
      <w:pPr>
        <w:spacing w:after="0"/>
      </w:pPr>
    </w:p>
    <w:p w:rsidRDefault="00E204ED" w:rsidP="00E204ED" w:rsidR="00E204ED">
      <w:pPr>
        <w:spacing w:after="0"/>
      </w:pPr>
    </w:p>
    <w:p w:rsidRDefault="00A95A8B" w:rsidP="00A95A8B" w:rsidR="00A95A8B">
      <w:pPr>
        <w:spacing w:after="0"/>
      </w:pPr>
    </w:p>
    <w:p w:rsidRDefault="00A95A8B" w:rsidP="00A95A8B" w:rsidR="00A95A8B">
      <w:pPr>
        <w:spacing w:after="0"/>
        <w:rPr>
          <w:u w:val="single"/>
        </w:rPr>
      </w:pPr>
    </w:p>
    <w:p w:rsidRDefault="00710A90" w:rsidP="00A95A8B" w:rsidR="00710A90">
      <w:pPr>
        <w:spacing w:after="0"/>
        <w:rPr>
          <w:u w:val="single"/>
        </w:rPr>
      </w:pPr>
    </w:p>
    <w:p w:rsidRDefault="00A95A8B" w:rsidP="00A95A8B" w:rsidR="00A95A8B">
      <w:pPr>
        <w:spacing w:after="0"/>
        <w:rPr>
          <w:u w:val="single"/>
        </w:rPr>
      </w:pPr>
      <w:r>
        <w:rPr>
          <w:u w:val="single"/>
        </w:rPr>
        <w:t xml:space="preserve">UPUTA  O  PRAVNOM  LIJEKU : </w:t>
      </w:r>
    </w:p>
    <w:p w:rsidRDefault="00710A90" w:rsidP="00A95A8B" w:rsidR="00710A90">
      <w:pPr>
        <w:spacing w:after="0"/>
        <w:rPr>
          <w:u w:val="single"/>
        </w:rPr>
      </w:pPr>
    </w:p>
    <w:p w:rsidRDefault="00A95A8B" w:rsidP="00A95A8B" w:rsidR="00A95A8B">
      <w:pPr>
        <w:spacing w:after="0"/>
        <w:jc w:val="both"/>
      </w:pPr>
      <w:r>
        <w:tab/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A95A8B" w:rsidP="00A95A8B" w:rsidR="00A95A8B">
      <w:pPr>
        <w:spacing w:after="0"/>
        <w:jc w:val="both"/>
      </w:pPr>
    </w:p>
    <w:p w:rsidRDefault="00710A90" w:rsidP="00A95A8B" w:rsidR="00710A90">
      <w:pPr>
        <w:spacing w:after="0"/>
        <w:jc w:val="both"/>
      </w:pPr>
    </w:p>
    <w:p w:rsidRDefault="00A95A8B" w:rsidP="00A95A8B" w:rsidR="00A95A8B">
      <w:pPr>
        <w:spacing w:after="0"/>
      </w:pPr>
      <w:r>
        <w:lastRenderedPageBreak/>
        <w:t xml:space="preserve">DNA: </w:t>
      </w:r>
    </w:p>
    <w:p w:rsidRDefault="00A95A8B" w:rsidP="00A95A8B" w:rsidR="00A95A8B">
      <w:pPr>
        <w:spacing w:after="0"/>
      </w:pPr>
    </w:p>
    <w:p w:rsidRDefault="00A95A8B" w:rsidP="00710A90" w:rsidR="00A95A8B">
      <w:pPr>
        <w:spacing w:after="0"/>
      </w:pPr>
      <w:r>
        <w:t xml:space="preserve">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710A90" w:rsidP="00710A90" w:rsidR="00710A90">
      <w:pPr>
        <w:tabs>
          <w:tab w:pos="720" w:val="left"/>
        </w:tabs>
        <w:spacing w:after="0"/>
        <w:jc w:val="both"/>
      </w:pPr>
    </w:p>
    <w:p w:rsidRDefault="00710A90" w:rsidP="00710A90" w:rsidR="00A95A8B">
      <w:pPr>
        <w:tabs>
          <w:tab w:pos="720" w:val="left"/>
        </w:tabs>
        <w:spacing w:after="0"/>
        <w:jc w:val="both"/>
      </w:pPr>
      <w:proofErr w:type="spellStart"/>
      <w:r>
        <w:t>Razlučni</w:t>
      </w:r>
      <w:proofErr w:type="spellEnd"/>
      <w:r>
        <w:t xml:space="preserve"> vjerovnik </w:t>
      </w:r>
      <w:proofErr w:type="spellStart"/>
      <w:r w:rsidR="00A95A8B">
        <w:t>Raiffeisenbank</w:t>
      </w:r>
      <w:proofErr w:type="spellEnd"/>
      <w:r w:rsidR="00A95A8B">
        <w:t xml:space="preserve"> </w:t>
      </w:r>
      <w:proofErr w:type="spellStart"/>
      <w:r w:rsidR="00A95A8B">
        <w:t>Austria</w:t>
      </w:r>
      <w:proofErr w:type="spellEnd"/>
      <w:r w:rsidR="00A95A8B">
        <w:t xml:space="preserve"> d.d., Zagreb, Petrinjska 59</w:t>
      </w:r>
      <w:r>
        <w:t>,</w:t>
      </w:r>
      <w:r w:rsidR="00A95A8B">
        <w:t xml:space="preserve"> </w:t>
      </w:r>
    </w:p>
    <w:p w:rsidRDefault="00710A90" w:rsidP="00710A90" w:rsidR="00710A90">
      <w:pPr>
        <w:tabs>
          <w:tab w:pos="720" w:val="left"/>
        </w:tabs>
        <w:spacing w:after="0"/>
        <w:jc w:val="both"/>
      </w:pPr>
    </w:p>
    <w:p w:rsidRDefault="00710A90" w:rsidP="00710A90" w:rsidR="00710A90">
      <w:pPr>
        <w:tabs>
          <w:tab w:pos="720" w:val="left"/>
        </w:tabs>
        <w:spacing w:after="0"/>
        <w:jc w:val="both"/>
      </w:pPr>
      <w:proofErr w:type="spellStart"/>
      <w:r>
        <w:t>Razlučni</w:t>
      </w:r>
      <w:proofErr w:type="spellEnd"/>
      <w:r>
        <w:t xml:space="preserve"> vjerovnik </w:t>
      </w:r>
      <w:r w:rsidR="00A95A8B">
        <w:t xml:space="preserve">Republika Hrvatska, </w:t>
      </w:r>
      <w:r>
        <w:t xml:space="preserve">Ministarstvo financija, </w:t>
      </w:r>
      <w:r w:rsidR="00A95A8B">
        <w:t xml:space="preserve">zastupana </w:t>
      </w:r>
    </w:p>
    <w:p w:rsidRDefault="00A95A8B" w:rsidP="00710A90" w:rsidR="00A95A8B">
      <w:pPr>
        <w:tabs>
          <w:tab w:pos="720" w:val="left"/>
        </w:tabs>
        <w:spacing w:after="0"/>
        <w:jc w:val="both"/>
      </w:pPr>
      <w:r>
        <w:t>po Županijskom državnom odvjetništvu u Varaždinu,</w:t>
      </w:r>
    </w:p>
    <w:p w:rsidRDefault="00710A90" w:rsidP="00710A90" w:rsidR="00710A90">
      <w:pPr>
        <w:tabs>
          <w:tab w:pos="720" w:val="left"/>
        </w:tabs>
        <w:spacing w:after="0"/>
        <w:jc w:val="both"/>
      </w:pPr>
    </w:p>
    <w:p w:rsidRDefault="00A95A8B" w:rsidP="00710A90" w:rsidR="00A95A8B">
      <w:pPr>
        <w:tabs>
          <w:tab w:pos="720" w:val="left"/>
        </w:tabs>
        <w:spacing w:after="0"/>
        <w:jc w:val="both"/>
      </w:pPr>
      <w:r>
        <w:t>Općinski sud u Čakovcu, Zemljišno</w:t>
      </w:r>
      <w:r w:rsidR="00AC31A3">
        <w:t>-</w:t>
      </w:r>
      <w:r>
        <w:t xml:space="preserve">knjižni odjel Čakovec, </w:t>
      </w:r>
    </w:p>
    <w:p w:rsidRDefault="00710A90" w:rsidP="00710A90" w:rsidR="00710A90">
      <w:pPr>
        <w:spacing w:after="0"/>
        <w:jc w:val="both"/>
      </w:pPr>
    </w:p>
    <w:p w:rsidRDefault="00A95A8B" w:rsidP="00710A90" w:rsidR="00A95A8B">
      <w:pPr>
        <w:spacing w:after="0"/>
        <w:jc w:val="both"/>
      </w:pPr>
      <w:r>
        <w:t xml:space="preserve">e-Oglasna ploča. </w:t>
      </w:r>
    </w:p>
    <w:p w:rsidRDefault="00A95A8B" w:rsidP="00A95A8B" w:rsidR="00A95A8B">
      <w:pPr>
        <w:pStyle w:val="Naslovdokumenta"/>
        <w:spacing w:after="0" w:before="0"/>
      </w:pPr>
    </w:p>
    <w:p w:rsidRDefault="00710A90" w:rsidP="00710A90" w:rsidR="00710A90"/>
    <w:p w:rsidRDefault="00710A90" w:rsidP="00710A90" w:rsidR="00710A90">
      <w:r>
        <w:t>Pisarnica – kal. pravomoćnosti – 8 dana,</w:t>
      </w:r>
    </w:p>
    <w:p w:rsidRDefault="00710A90" w:rsidP="00710A90" w:rsidR="00710A90"/>
    <w:p w:rsidRDefault="00710A90" w:rsidP="00710A90" w:rsidR="00710A90">
      <w:pPr>
        <w:jc w:val="center"/>
      </w:pPr>
      <w:r>
        <w:t>U Varaždinu, 28. lipnja 2917.</w:t>
      </w:r>
    </w:p>
    <w:p w:rsidRDefault="00710A90" w:rsidP="00710A90" w:rsidR="00710A90">
      <w:pPr>
        <w:jc w:val="center"/>
      </w:pPr>
    </w:p>
    <w:p w:rsidRDefault="00710A90" w:rsidP="00710A90" w:rsidR="00710A90" w:rsidRPr="00710A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86" w:rsidP="00537B78" w:rsidR="00A21486">
      <w:r>
        <w:separator/>
      </w:r>
    </w:p>
  </w:endnote>
  <w:endnote w:id="0" w:type="continuationSeparator">
    <w:p w:rsidRDefault="00A21486" w:rsidP="00537B78" w:rsidR="00A2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3076034"/>
      <w:docPartObj>
        <w:docPartGallery w:val="Page Numbers (Bottom of Page)"/>
        <w:docPartUnique/>
      </w:docPartObj>
    </w:sdtPr>
    <w:sdtEndPr/>
    <w:sdtContent>
      <w:p w:rsidRDefault="00A95A8B" w:rsidR="00A95A8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4ED">
          <w:t>3</w:t>
        </w:r>
        <w:r>
          <w:fldChar w:fldCharType="end"/>
        </w:r>
      </w:p>
    </w:sdtContent>
  </w:sdt>
  <w:p w:rsidRDefault="00A95A8B" w:rsidR="00A95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86" w:rsidP="00537B78" w:rsidR="00A21486">
      <w:r>
        <w:separator/>
      </w:r>
    </w:p>
  </w:footnote>
  <w:footnote w:id="0" w:type="continuationSeparator">
    <w:p w:rsidRDefault="00A21486" w:rsidP="00537B78" w:rsidR="00A21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A8B" w:rsidR="008333A9">
    <w:pPr>
      <w:pStyle w:val="Zaglavlje"/>
    </w:pPr>
    <w:r>
      <w:rPr>
        <w:rStyle w:val="PozadinaSvijetloCrvena"/>
        <w:shd w:fill="auto" w:color="auto" w:val="clear"/>
      </w:rPr>
      <w:t>POSL. BROJ : 6 St-794/16-19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689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CE7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A90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486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83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A8B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31A3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4ED"/>
    <w:rsid w:val="00E20F1B"/>
    <w:rsid w:val="00E21417"/>
    <w:rsid w:val="00E23471"/>
    <w:rsid w:val="00E23E5E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41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St-794/2016-19</izvorni_sadrzaj>
    <derivirana_varijabla naziv="DomainObject.Oznaka_1">St-794/2016-19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St-794/2016-19</izvorni_sadrzaj>
    <derivirana_varijabla naziv="DomainObject.PoslovniBrojDokumenta_1">St-794/2016-19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SudioniciListNaziv_1">
      <item>Financijska agencija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SudioniciListNaziv>
  <DomainObject.Predmet.SudioniciListAdressOIB>
    <izvorni_sadrzaj>
      <item>Financijska agencija,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SudioniciListAdressOIB_1">
      <item>Financijska agencija,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F7E8F-B871-432E-9A95-908A608B4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3680</properties:Characters>
  <properties:Lines>113</properties:Lines>
  <properties:Paragraphs>32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2017-06-28T12:39:00Z</cp:lastPrinted>
  <dcterms:modified xmlns:xsi="http://www.w3.org/2001/XMLSchema-instance" xsi:type="dcterms:W3CDTF">2017-06-28T12:41:00Z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St-794/2016-19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