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513de" w14:paraId="a9513de" w:rsidRDefault="00EA0AA4" w:rsidP="00AB7880" w:rsidR="00EA0AA4" w:rsidRPr="00127F49">
      <w:pPr>
        <w15:collapsed w:val="false"/>
        <w:rPr>
          <w:rFonts w:cs="Arial" w:hAnsi="Arial" w:ascii="Arial"/>
        </w:rPr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AA1301" w:rsidR="003A1C63" w:rsidRPr="002A37B5">
        <w:trPr>
          <w:gridAfter w:val="1"/>
          <w:wAfter w:type="dxa" w:w="284"/>
        </w:trPr>
        <w:tc>
          <w:tcPr>
            <w:tcW w:type="dxa" w:w="2943"/>
          </w:tcPr>
          <w:p w:rsidRDefault="003A1C63" w:rsidP="00AA1301" w:rsidR="003A1C6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AA1301" w:rsidR="003A1C63" w:rsidRPr="002A37B5">
        <w:tc>
          <w:tcPr>
            <w:tcW w:type="dxa" w:w="3227"/>
            <w:gridSpan w:val="2"/>
          </w:tcPr>
          <w:p w:rsidRDefault="003A1C63" w:rsidP="00AA1301" w:rsidR="003A1C6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A1C63" w:rsidP="00AA1301" w:rsidR="003A1C6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A1C63" w:rsidP="00AA1301" w:rsidR="003A1C63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B56DD1" w:rsidP="00AB7880" w:rsidR="00B56DD1" w:rsidRPr="00127F49"/>
    <w:p w:rsidRDefault="003A1C63" w:rsidP="003A1C63" w:rsidR="00AB7880" w:rsidRPr="003A1C63">
      <w:r>
        <w:t xml:space="preserve"> </w:t>
      </w:r>
    </w:p>
    <w:p w:rsidRDefault="00546865" w:rsidP="00546865" w:rsidR="00546865" w:rsidRPr="00127F49">
      <w:pPr>
        <w:jc w:val="right"/>
      </w:pPr>
      <w:r w:rsidRPr="00127F49">
        <w:t xml:space="preserve">FINA </w:t>
      </w:r>
    </w:p>
    <w:p w:rsidRDefault="007505B7" w:rsidP="00811733" w:rsidR="007505B7" w:rsidRPr="00127F49">
      <w:pPr>
        <w:tabs>
          <w:tab w:pos="3555" w:val="left"/>
        </w:tabs>
      </w:pPr>
    </w:p>
    <w:p w:rsidRDefault="00B56DD1" w:rsidP="00811733" w:rsidR="00B56DD1" w:rsidRPr="00127F49">
      <w:pPr>
        <w:tabs>
          <w:tab w:pos="3555" w:val="left"/>
        </w:tabs>
      </w:pPr>
    </w:p>
    <w:p w:rsidRDefault="00660C80" w:rsidP="00DF3513" w:rsidR="00660C80" w:rsidRPr="00127F49">
      <w:pPr>
        <w:jc w:val="center"/>
      </w:pPr>
    </w:p>
    <w:p w:rsidRDefault="00756F19" w:rsidP="000471FB" w:rsidR="000471FB" w:rsidRPr="00127F49">
      <w:pPr>
        <w:jc w:val="both"/>
      </w:pPr>
      <w:r w:rsidRPr="00127F49">
        <w:tab/>
      </w:r>
      <w:r w:rsidR="008B1F41" w:rsidRPr="00127F49">
        <w:t xml:space="preserve">Za potrebe utvrđivanja </w:t>
      </w:r>
      <w:r w:rsidR="0056041E" w:rsidRPr="00127F49">
        <w:t>pretpostavki</w:t>
      </w:r>
      <w:r w:rsidR="008B1F41" w:rsidRPr="00127F49">
        <w:t xml:space="preserve"> za otvaranje stečajnog postupka nad </w:t>
      </w:r>
      <w:r w:rsidR="007505B7" w:rsidRPr="00127F49">
        <w:t>stečajnim dužnikom</w:t>
      </w:r>
      <w:r w:rsidR="000471FB" w:rsidRPr="00127F49">
        <w:t xml:space="preserve"> </w:t>
      </w:r>
      <w:r w:rsidR="00DE1A89">
        <w:t>ALUMINIJ FER d.o.o. za trgovinu i usluge, Pakoštane, Ulica Tina Ujevića 12A, OIB: 67596786630</w:t>
      </w:r>
      <w:r w:rsidR="003A1C63">
        <w:t xml:space="preserve">, </w:t>
      </w:r>
      <w:r w:rsidR="008B1F41" w:rsidRPr="00127F49">
        <w:t xml:space="preserve">potrebno je </w:t>
      </w:r>
      <w:r w:rsidR="001A2481" w:rsidRPr="00127F49">
        <w:t xml:space="preserve">temeljem čl. </w:t>
      </w:r>
      <w:r w:rsidR="005D151D" w:rsidRPr="00127F49">
        <w:t>123</w:t>
      </w:r>
      <w:r w:rsidR="001A2481" w:rsidRPr="00127F49">
        <w:t xml:space="preserve">. Stečajnog zakona </w:t>
      </w:r>
      <w:r w:rsidR="003A1C63">
        <w:t>da dostavite</w:t>
      </w:r>
      <w:r w:rsidR="001A2481" w:rsidRPr="00127F49">
        <w:t xml:space="preserve"> podatke</w:t>
      </w:r>
      <w:r w:rsidR="000471FB" w:rsidRPr="00127F49">
        <w:t xml:space="preserve"> iz O</w:t>
      </w:r>
      <w:r w:rsidR="00DE78C2" w:rsidRPr="00127F49">
        <w:t xml:space="preserve">čevidnika redoslijeda plaćanja odnosno stanju blokade </w:t>
      </w:r>
      <w:r w:rsidR="001A2481" w:rsidRPr="00127F49">
        <w:t xml:space="preserve">trgovačkog društva </w:t>
      </w:r>
      <w:r w:rsidR="00DE1A89">
        <w:t>ALUMINIJ FER d.o.o. za trgovinu i usluge, Pakoštane, Ulica Tina Ujevića 12A, OIB: 67596786630</w:t>
      </w:r>
      <w:r w:rsidR="000471FB" w:rsidRPr="00127F49">
        <w:t>.</w:t>
      </w:r>
    </w:p>
    <w:p w:rsidRDefault="001A2481" w:rsidP="008B1F41" w:rsidR="001A2481" w:rsidRPr="00127F49">
      <w:pPr>
        <w:jc w:val="both"/>
      </w:pPr>
    </w:p>
    <w:p w:rsidRDefault="008B1F41" w:rsidP="00CF1CBE" w:rsidR="008B1F41" w:rsidRPr="00127F49">
      <w:pPr>
        <w:jc w:val="both"/>
      </w:pPr>
      <w:r w:rsidRPr="00127F49">
        <w:tab/>
        <w:t xml:space="preserve">Podatke možete dostaviti i </w:t>
      </w:r>
      <w:proofErr w:type="spellStart"/>
      <w:r w:rsidRPr="00127F49">
        <w:t>fax</w:t>
      </w:r>
      <w:proofErr w:type="spellEnd"/>
      <w:r w:rsidRPr="00127F49">
        <w:t>-om na broj 023/</w:t>
      </w:r>
      <w:r w:rsidR="007E10DD" w:rsidRPr="00127F49">
        <w:t>292</w:t>
      </w:r>
      <w:r w:rsidRPr="00127F49">
        <w:t>-</w:t>
      </w:r>
      <w:r w:rsidR="007E10DD" w:rsidRPr="00127F49">
        <w:t>055</w:t>
      </w:r>
      <w:r w:rsidR="006E086C" w:rsidRPr="00127F49">
        <w:t xml:space="preserve"> ili e-mail</w:t>
      </w:r>
      <w:r w:rsidRPr="00127F49">
        <w:t xml:space="preserve">, najkasnije do </w:t>
      </w:r>
      <w:r w:rsidR="001A2481" w:rsidRPr="00127F49">
        <w:t>12,00</w:t>
      </w:r>
      <w:r w:rsidRPr="00127F49">
        <w:t xml:space="preserve"> sati</w:t>
      </w:r>
      <w:r w:rsidR="006E086C" w:rsidRPr="00127F49">
        <w:t xml:space="preserve"> </w:t>
      </w:r>
      <w:r w:rsidR="003A1C63">
        <w:t xml:space="preserve">9. travnja </w:t>
      </w:r>
      <w:r w:rsidR="00127F49" w:rsidRPr="00127F49">
        <w:t>2018</w:t>
      </w:r>
      <w:r w:rsidR="006E086C" w:rsidRPr="00127F49">
        <w:t>.</w:t>
      </w:r>
      <w:r w:rsidRPr="00127F49">
        <w:t xml:space="preserve"> </w:t>
      </w:r>
    </w:p>
    <w:p w:rsidRDefault="00DB704B" w:rsidP="00DB704B" w:rsidR="00DB704B" w:rsidRPr="00127F49"/>
    <w:p w:rsidRDefault="00AB7880" w:rsidP="003A1C63" w:rsidR="00AB7880">
      <w:pPr>
        <w:jc w:val="center"/>
      </w:pPr>
      <w:r w:rsidRPr="00127F49">
        <w:t>U Zadru</w:t>
      </w:r>
      <w:r w:rsidR="000404C6">
        <w:t xml:space="preserve"> </w:t>
      </w:r>
      <w:r w:rsidR="003A1C63">
        <w:t>19. ožujka 2018.</w:t>
      </w:r>
      <w:r w:rsidR="001A2481" w:rsidRPr="00127F49">
        <w:t xml:space="preserve"> </w:t>
      </w:r>
    </w:p>
    <w:p w:rsidRDefault="003A1C63" w:rsidP="003A1C63" w:rsidR="003A1C63" w:rsidRPr="00127F49">
      <w:pPr>
        <w:jc w:val="center"/>
      </w:pPr>
    </w:p>
    <w:p w:rsidRDefault="005D6868" w:rsidP="008531C7" w:rsidR="005D6868">
      <w:pPr>
        <w:jc w:val="right"/>
      </w:pP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Sutkinja</w:t>
      </w:r>
    </w:p>
    <w:p w:rsidRDefault="005D6868" w:rsidP="008531C7" w:rsidR="005D6868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Ana Markač</w:t>
      </w:r>
    </w:p>
    <w:p w:rsidRDefault="005D0B2D" w:rsidP="005D0B2D" w:rsidR="005D0B2D" w:rsidRPr="00127F49"/>
    <w:p w:rsidRDefault="00AB7880" w:rsidP="005D0B2D" w:rsidR="00AB7880" w:rsidRPr="00127F49">
      <w:pPr>
        <w:jc w:val="right"/>
      </w:pPr>
    </w:p>
    <w:sectPr w:rsidSect="003A1C63" w:rsidR="00AB7880" w:rsidRPr="00127F49">
      <w:headerReference w:type="default" r:id="rId11"/>
      <w:pgSz w:h="16838" w:w="11906"/>
      <w:pgMar w:gutter="0" w:footer="708" w:header="708" w:left="1417" w:bottom="1417" w:right="1417" w:top="110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0471FB" w:rsidR="00830F9D">
    <w:pPr>
      <w:pStyle w:val="Zaglavlje"/>
      <w:jc w:val="right"/>
    </w:pPr>
    <w:r>
      <w:t>P</w:t>
    </w:r>
    <w:r w:rsidR="00903099">
      <w:t>oslovni broj: 2 St-</w:t>
    </w:r>
    <w:r w:rsidR="00DE1A89">
      <w:t>21</w:t>
    </w:r>
    <w:r w:rsidR="000471FB">
      <w:t>/</w:t>
    </w:r>
    <w:r w:rsidR="00C2454B">
      <w:t>2018</w:t>
    </w:r>
    <w:r w:rsidR="001A7DEE">
      <w:t>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404C6"/>
    <w:rsid w:val="000471FB"/>
    <w:rsid w:val="000510F1"/>
    <w:rsid w:val="00066CA2"/>
    <w:rsid w:val="00090EEC"/>
    <w:rsid w:val="000A2CF0"/>
    <w:rsid w:val="000A4435"/>
    <w:rsid w:val="000C6B4C"/>
    <w:rsid w:val="000E1141"/>
    <w:rsid w:val="000E7233"/>
    <w:rsid w:val="000F5795"/>
    <w:rsid w:val="000F7A75"/>
    <w:rsid w:val="00104A6B"/>
    <w:rsid w:val="0011036A"/>
    <w:rsid w:val="0011432B"/>
    <w:rsid w:val="0012754F"/>
    <w:rsid w:val="00127F49"/>
    <w:rsid w:val="001430A4"/>
    <w:rsid w:val="0016008F"/>
    <w:rsid w:val="001608D4"/>
    <w:rsid w:val="00173771"/>
    <w:rsid w:val="0019019B"/>
    <w:rsid w:val="0019118F"/>
    <w:rsid w:val="001A2481"/>
    <w:rsid w:val="001A7DEE"/>
    <w:rsid w:val="001C3DA0"/>
    <w:rsid w:val="002043A2"/>
    <w:rsid w:val="00237CCD"/>
    <w:rsid w:val="0024291D"/>
    <w:rsid w:val="002570FB"/>
    <w:rsid w:val="002658E8"/>
    <w:rsid w:val="00272AC2"/>
    <w:rsid w:val="00274A1D"/>
    <w:rsid w:val="00316E90"/>
    <w:rsid w:val="0033573C"/>
    <w:rsid w:val="0035386F"/>
    <w:rsid w:val="00381CA3"/>
    <w:rsid w:val="00395AF4"/>
    <w:rsid w:val="003A1C63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E0A01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5D6868"/>
    <w:rsid w:val="006257EA"/>
    <w:rsid w:val="006329E4"/>
    <w:rsid w:val="00636C74"/>
    <w:rsid w:val="00660C80"/>
    <w:rsid w:val="00670CB1"/>
    <w:rsid w:val="006B350E"/>
    <w:rsid w:val="006B4A63"/>
    <w:rsid w:val="006C016A"/>
    <w:rsid w:val="006C1D57"/>
    <w:rsid w:val="006E086C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31C7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55327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452CF"/>
    <w:rsid w:val="00A655C4"/>
    <w:rsid w:val="00AA73A2"/>
    <w:rsid w:val="00AB15EA"/>
    <w:rsid w:val="00AB7880"/>
    <w:rsid w:val="00AF1854"/>
    <w:rsid w:val="00B2198C"/>
    <w:rsid w:val="00B4528C"/>
    <w:rsid w:val="00B56DD1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20005"/>
    <w:rsid w:val="00C2454B"/>
    <w:rsid w:val="00C44B8E"/>
    <w:rsid w:val="00C944CA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1A89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93010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3A1C63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4A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A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A1D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A1D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A1D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Reetkatablice" w:type="table">
    <w:name w:val="Table Grid"/>
    <w:basedOn w:val="Obinatablica"/>
    <w:uiPriority w:val="59"/>
    <w:rsid w:val="003A1C63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74A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A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A1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A1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A1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1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265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ožujka 2018.</izvorni_sadrzaj>
    <derivirana_varijabla naziv="DomainObject.DatumDonosenjaOdluke_1">19.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St-21/2018-9</izvorni_sadrzaj>
    <derivirana_varijabla naziv="DomainObject.Oznaka_1">St-21/2018-9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St-21/2018</izvorni_sadrzaj>
    <derivirana_varijabla naziv="DomainObject.Predmet.OznakaBroj_1">St-21/2018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ALUMINIJ FER d.o.o. za trgovinu i usluge</izvorni_sadrzaj>
    <derivirana_varijabla naziv="DomainObject.Predmet.ProtustrankaFormated_1">  ALUMINIJ FER d.o.o. za trgovinu i usluge</derivirana_varijabla>
  </DomainObject.Predmet.ProtustrankaFormated>
  <DomainObject.Predmet.ProtustrankaFormatedOIB>
    <izvorni_sadrzaj>  ALUMINIJ FER d.o.o. za trgovinu i usluge, OIB 67596786630</izvorni_sadrzaj>
    <derivirana_varijabla naziv="DomainObject.Predmet.ProtustrankaFormatedOIB_1">  ALUMINIJ FER d.o.o. za trgovinu i usluge, OIB 67596786630</derivirana_varijabla>
  </DomainObject.Predmet.ProtustrankaFormatedOIB>
  <DomainObject.Predmet.ProtustrankaFormatedWithAdress>
    <izvorni_sadrzaj> ALUMINIJ FER d.o.o. za trgovinu i usluge, Ulica Tina Ujevića 12 A, 23210 Pakoštane</izvorni_sadrzaj>
    <derivirana_varijabla naziv="DomainObject.Predmet.ProtustrankaFormatedWithAdress_1"> ALUMINIJ FER d.o.o. za trgovinu i usluge, Ulica Tina Ujevića 12 A, 23210 Pakoštane</derivirana_varijabla>
  </DomainObject.Predmet.ProtustrankaFormatedWithAdress>
  <DomainObject.Predmet.ProtustrankaFormatedWithAdressOIB>
    <izvorni_sadrzaj> ALUMINIJ FER d.o.o. za trgovinu i usluge, OIB 67596786630, Ulica Tina Ujevića 12 A, 23210 Pakoštane</izvorni_sadrzaj>
    <derivirana_varijabla naziv="DomainObject.Predmet.ProtustrankaFormatedWithAdressOIB_1"> ALUMINIJ FER d.o.o. za trgovinu i usluge, OIB 67596786630, Ulica Tina Ujevića 12 A, 23210 Pakoštane</derivirana_varijabla>
  </DomainObject.Predmet.ProtustrankaFormatedWithAdressOIB>
  <DomainObject.Predmet.ProtustrankaWithAdress>
    <izvorni_sadrzaj>ALUMINIJ FER d.o.o. za trgovinu i usluge Ulica Tina Ujevića 12 A, 23210 Pakoštane</izvorni_sadrzaj>
    <derivirana_varijabla naziv="DomainObject.Predmet.ProtustrankaWithAdress_1">ALUMINIJ FER d.o.o. za trgovinu i usluge Ulica Tina Ujevića 12 A, 23210 Pakoštane</derivirana_varijabla>
  </DomainObject.Predmet.ProtustrankaWithAdress>
  <DomainObject.Predmet.ProtustrankaWithAdressOIB>
    <izvorni_sadrzaj>ALUMINIJ FER d.o.o. za trgovinu i usluge, OIB 67596786630, Ulica Tina Ujevića 12 A, 23210 Pakoštane</izvorni_sadrzaj>
    <derivirana_varijabla naziv="DomainObject.Predmet.ProtustrankaWithAdressOIB_1">ALUMINIJ FER d.o.o. za trgovinu i usluge, OIB 67596786630, Ulica Tina Ujevića 12 A, 23210 Pakoštane</derivirana_varijabla>
  </DomainObject.Predmet.ProtustrankaWithAdressOIB>
  <DomainObject.Predmet.ProtustrankaNazivFormated>
    <izvorni_sadrzaj>ALUMINIJ FER d.o.o. za trgovinu i usluge</izvorni_sadrzaj>
    <derivirana_varijabla naziv="DomainObject.Predmet.ProtustrankaNazivFormated_1">ALUMINIJ FER d.o.o. za trgovinu i usluge</derivirana_varijabla>
  </DomainObject.Predmet.ProtustrankaNazivFormated>
  <DomainObject.Predmet.ProtustrankaNazivFormatedOIB>
    <izvorni_sadrzaj>ALUMINIJ FER d.o.o. za trgovinu i usluge, OIB 67596786630</izvorni_sadrzaj>
    <derivirana_varijabla naziv="DomainObject.Predmet.ProtustrankaNazivFormatedOIB_1">ALUMINIJ FER d.o.o. za trgovinu i usluge, OIB 67596786630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ALUMINIJ FER d.o.o. za trgovinu i usluge</item>
    </izvorni_sadrzaj>
    <derivirana_varijabla naziv="DomainObject.Predmet.ProtuStrankaListFormated_1">
      <item>ALUMINIJ FER d.o.o. za trgovinu i usluge</item>
    </derivirana_varijabla>
  </DomainObject.Predmet.ProtuStrankaListFormated>
  <DomainObject.Predmet.ProtuStrankaListFormatedOIB>
    <izvorni_sadrzaj>
      <item>ALUMINIJ FER d.o.o. za trgovinu i usluge, OIB 67596786630</item>
    </izvorni_sadrzaj>
    <derivirana_varijabla naziv="DomainObject.Predmet.ProtuStrankaListFormatedOIB_1">
      <item>ALUMINIJ FER d.o.o. za trgovinu i usluge, OIB 67596786630</item>
    </derivirana_varijabla>
  </DomainObject.Predmet.ProtuStrankaListFormatedOIB>
  <DomainObject.Predmet.ProtuStrankaListFormatedWithAdress>
    <izvorni_sadrzaj>
      <item>ALUMINIJ FER d.o.o. za trgovinu i usluge, Ulica Tina Ujevića 12 A, 23210 Pakoštane</item>
    </izvorni_sadrzaj>
    <derivirana_varijabla naziv="DomainObject.Predmet.ProtuStrankaListFormatedWithAdress_1">
      <item>ALUMINIJ FER d.o.o. za trgovinu i usluge, Ulica Tina Ujevića 12 A, 23210 Pakoštane</item>
    </derivirana_varijabla>
  </DomainObject.Predmet.ProtuStrankaListFormatedWithAdress>
  <DomainObject.Predmet.ProtuStrankaListFormatedWithAdressOIB>
    <izvorni_sadrzaj>
      <item>ALUMINIJ FER d.o.o. za trgovinu i usluge, OIB 67596786630, Ulica Tina Ujevića 12 A, 23210 Pakoštane</item>
    </izvorni_sadrzaj>
    <derivirana_varijabla naziv="DomainObject.Predmet.ProtuStrankaListFormatedWithAdressOIB_1">
      <item>ALUMINIJ FER d.o.o. za trgovinu i usluge, OIB 67596786630, Ulica Tina Ujevića 12 A, 23210 Pakoštane</item>
    </derivirana_varijabla>
  </DomainObject.Predmet.ProtuStrankaListFormatedWithAdressOIB>
  <DomainObject.Predmet.ProtuStrankaListNazivFormated>
    <izvorni_sadrzaj>
      <item>ALUMINIJ FER d.o.o. za trgovinu i usluge</item>
    </izvorni_sadrzaj>
    <derivirana_varijabla naziv="DomainObject.Predmet.ProtuStrankaListNazivFormated_1">
      <item>ALUMINIJ FER d.o.o. za trgovinu i usluge</item>
    </derivirana_varijabla>
  </DomainObject.Predmet.ProtuStrankaListNazivFormated>
  <DomainObject.Predmet.ProtuStrankaListNazivFormatedOIB>
    <izvorni_sadrzaj>
      <item>ALUMINIJ FER d.o.o. za trgovinu i usluge, OIB 67596786630</item>
    </izvorni_sadrzaj>
    <derivirana_varijabla naziv="DomainObject.Predmet.ProtuStrankaListNazivFormatedOIB_1">
      <item>ALUMINIJ FER d.o.o. za trgovinu i usluge, OIB 67596786630</item>
    </derivirana_varijabla>
  </DomainObject.Predmet.ProtuStrankaListNazivFormatedOIB>
  <DomainObject.Predmet.OstaliListFormated>
    <izvorni_sadrzaj>
      <item>Nedjeljka Sarić</item>
    </izvorni_sadrzaj>
    <derivirana_varijabla naziv="DomainObject.Predmet.OstaliListFormated_1">
      <item>Nedjeljka Sarić</item>
    </derivirana_varijabla>
  </DomainObject.Predmet.OstaliListFormated>
  <DomainObject.Predmet.OstaliListFormatedOIB>
    <izvorni_sadrzaj>
      <item>Nedjeljka Sarić, OIB 58055403449</item>
    </izvorni_sadrzaj>
    <derivirana_varijabla naziv="DomainObject.Predmet.OstaliListFormatedOIB_1">
      <item>Nedjeljka Sarić, OIB 58055403449</item>
    </derivirana_varijabla>
  </DomainObject.Predmet.OstaliListFormatedOIB>
  <DomainObject.Predmet.OstaliListFormatedWithAdress>
    <izvorni_sadrzaj>
      <item>Nedjeljka Sarić, Čikatska Ulica 15, 10000 Zagreb</item>
    </izvorni_sadrzaj>
    <derivirana_varijabla naziv="DomainObject.Predmet.OstaliListFormatedWithAdress_1">
      <item>Nedjeljka Sarić, Čikatska Ulica 15, 10000 Zagreb</item>
    </derivirana_varijabla>
  </DomainObject.Predmet.OstaliListFormatedWithAdress>
  <DomainObject.Predmet.OstaliListFormatedWithAdressOIB>
    <izvorni_sadrzaj>
      <item>Nedjeljka Sarić, OIB 58055403449, Čikatska Ulica 15, 10000 Zagreb</item>
    </izvorni_sadrzaj>
    <derivirana_varijabla naziv="DomainObject.Predmet.OstaliListFormatedWithAdressOIB_1">
      <item>Nedjeljka Sarić, OIB 58055403449, Čikatska Ulica 15, 10000 Zagreb</item>
    </derivirana_varijabla>
  </DomainObject.Predmet.OstaliListFormatedWithAdressOIB>
  <DomainObject.Predmet.OstaliListNazivFormated>
    <izvorni_sadrzaj>
      <item>Nedjeljka Sarić</item>
    </izvorni_sadrzaj>
    <derivirana_varijabla naziv="DomainObject.Predmet.OstaliListNazivFormated_1">
      <item>Nedjeljka Sarić</item>
    </derivirana_varijabla>
  </DomainObject.Predmet.OstaliListNazivFormated>
  <DomainObject.Predmet.OstaliListNazivFormatedOIB>
    <izvorni_sadrzaj>
      <item>Nedjeljka Sarić, OIB 58055403449</item>
    </izvorni_sadrzaj>
    <derivirana_varijabla naziv="DomainObject.Predmet.OstaliListNazivFormatedOIB_1">
      <item>Nedjeljka Sarić, OIB 58055403449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ožujka 2018.</izvorni_sadrzaj>
    <derivirana_varijabla naziv="DomainObject.Datum_1">19. ožujka 2018.</derivirana_varijabla>
  </DomainObject.Datum>
  <DomainObject.PoslovniBrojDokumenta>
    <izvorni_sadrzaj>St-21/2018-9</izvorni_sadrzaj>
    <derivirana_varijabla naziv="DomainObject.PoslovniBrojDokumenta_1">St-21/2018-9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ALUMINIJ FER d.o.o. za trgovinu i usluge</izvorni_sadrzaj>
    <derivirana_varijabla naziv="DomainObject.Predmet.ProtustrankaIDrugi_1">ALUMINIJ FER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ALUMINIJ FER d.o.o. za trgovinu i usluge, OIB 67596786630, Ulica Tina Ujevića 12 A, 23210 Pakoštane</izvorni_sadrzaj>
    <derivirana_varijabla naziv="DomainObject.Predmet.ProtustrankaIDrugiAdressOIB_1">ALUMINIJ FER d.o.o. za trgovinu i usluge, OIB 67596786630, Ulica Tina Ujevića 12 A,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ALUMINIJ FER d.o.o. za trgovinu i usluge</item>
      <item>Nedjeljka Sarić</item>
    </izvorni_sadrzaj>
    <derivirana_varijabla naziv="DomainObject.Predmet.SudioniciListNaziv_1">
      <item>FINA</item>
      <item>ALUMINIJ FER d.o.o. za trgovinu i usluge</item>
      <item>Nedjeljka Sarić</item>
    </derivirana_varijabla>
  </DomainObject.Predmet.SudioniciListNaziv>
  <DomainObject.Predmet.SudioniciListAdressOIB>
    <izvorni_sadrzaj>
      <item>FINA, OIB 85821130368</item>
      <item>ALUMINIJ FER d.o.o. za trgovinu i usluge, OIB 67596786630, Ulica Tina Ujevića 12 A,23210 Pakoštane</item>
      <item>Nedjeljka Sarić, OIB 58055403449, Čikatska Ulica 15,10000 Zagreb</item>
    </izvorni_sadrzaj>
    <derivirana_varijabla naziv="DomainObject.Predmet.SudioniciListAdressOIB_1">
      <item>FINA, OIB 85821130368</item>
      <item>ALUMINIJ FER d.o.o. za trgovinu i usluge, OIB 67596786630, Ulica Tina Ujevića 12 A,23210 Pakoštane</item>
      <item>Nedjeljka Sarić, OIB 58055403449, Čikatska Ulica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67596786630</item>
      <item>, OIB 58055403449</item>
    </izvorni_sadrzaj>
    <derivirana_varijabla naziv="DomainObject.Predmet.SudioniciListNazivOIB_1">
      <item>, OIB 85821130368</item>
      <item>, OIB 67596786630</item>
      <item>, OIB 58055403449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6214D6-63B6-4CFD-B5C9-F4D2B6EC05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95</properties:Words>
  <properties:Characters>559</properties:Characters>
  <properties:Lines>25</properties:Lines>
  <properties:Paragraphs>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2018-03-16T11:28:00Z</dcterms:created>
  <dc:creator>Administrator</dc:creator>
  <cp:lastModifiedBy>Merlina Klišmanić</cp:lastModifiedBy>
  <cp:lastPrinted>2018-03-16T11:29:00Z</cp:lastPrinted>
  <dcterms:modified xmlns:xsi="http://www.w3.org/2001/XMLSchema-instance" xsi:type="dcterms:W3CDTF">2018-03-19T07:45:00Z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St-21/2018-9 / Odluka - Dopis (St-21-18__fina_stanje_računa_-_19.3.2018.2018)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