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24e4" w14:paraId="39724e4" w:rsidRDefault="003D00FF" w:rsidP="003D00FF" w:rsidR="003D00FF" w:rsidRPr="003527C1">
      <w:pPr>
        <w:tabs>
          <w:tab w:pos="5940" w:val="left"/>
        </w:tabs>
        <w:spacing w:lineRule="atLeast" w:line="240"/>
        <w15:collapsed w:val="false"/>
        <w:rPr>
          <w:spacing w:val="8"/>
        </w:rPr>
      </w:pPr>
      <w:bookmarkStart w:name="_GoBack" w:id="0"/>
      <w:bookmarkEnd w:id="0"/>
      <w:r w:rsidRPr="003527C1">
        <w:tab/>
      </w:r>
      <w:r w:rsidRPr="003527C1">
        <w:tab/>
      </w:r>
      <w:r w:rsidRPr="003527C1">
        <w:tab/>
      </w:r>
      <w:r w:rsidRPr="003527C1">
        <w:tab/>
        <w:t xml:space="preserve">       </w:t>
      </w:r>
    </w:p>
    <w:p w:rsidRDefault="003D00FF" w:rsidP="003D00FF" w:rsidR="003D00FF" w:rsidRPr="003527C1">
      <w:pPr>
        <w:spacing w:lineRule="atLeast" w:line="240"/>
      </w:pPr>
      <w:r w:rsidRPr="003527C1">
        <w:t>TRGOVAČKI SUD U PAZINU</w:t>
      </w:r>
      <w:r w:rsidR="00F522F9">
        <w:tab/>
      </w:r>
      <w:r w:rsidR="00F522F9">
        <w:tab/>
      </w:r>
      <w:r w:rsidR="00F522F9">
        <w:tab/>
      </w:r>
      <w:r w:rsidR="00F522F9">
        <w:tab/>
      </w:r>
      <w:r w:rsidR="00F522F9">
        <w:tab/>
      </w:r>
      <w:r w:rsidR="00E3710C">
        <w:t xml:space="preserve">     </w:t>
      </w:r>
    </w:p>
    <w:p w:rsidRDefault="003D00FF" w:rsidP="003D00FF" w:rsidR="003D00FF">
      <w:pPr>
        <w:spacing w:lineRule="atLeast" w:line="240"/>
      </w:pPr>
      <w:r w:rsidRPr="003527C1">
        <w:t>52000</w:t>
      </w:r>
      <w:r>
        <w:t xml:space="preserve"> PAZIN, </w:t>
      </w:r>
      <w:proofErr w:type="spellStart"/>
      <w:r>
        <w:t>Dršćevka</w:t>
      </w:r>
      <w:proofErr w:type="spellEnd"/>
      <w:r>
        <w:t xml:space="preserve"> 1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B13ED">
        <w:t xml:space="preserve">    </w:t>
      </w:r>
      <w:r w:rsidR="00E3710C">
        <w:t xml:space="preserve"> </w:t>
      </w:r>
      <w:r w:rsidRPr="003527C1">
        <w:br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  <w:r w:rsidRPr="003527C1">
        <w:tab/>
      </w:r>
    </w:p>
    <w:p w:rsidRDefault="003D00FF" w:rsidP="003D00FF" w:rsidR="003D00FF" w:rsidRPr="003527C1">
      <w:pPr>
        <w:spacing w:lineRule="atLeast" w:line="240"/>
      </w:pPr>
      <w:r w:rsidRPr="003527C1">
        <w:tab/>
      </w:r>
      <w:r w:rsidRPr="003527C1">
        <w:tab/>
      </w:r>
      <w:r w:rsidRPr="003527C1">
        <w:tab/>
      </w:r>
    </w:p>
    <w:p w:rsidRDefault="003D00FF" w:rsidP="003D00FF" w:rsidR="003D00FF" w:rsidRPr="003527C1">
      <w:pPr>
        <w:spacing w:lineRule="atLeast" w:line="240"/>
        <w:jc w:val="center"/>
      </w:pPr>
      <w:r w:rsidRPr="003527C1">
        <w:t>Z A P I S N I K</w:t>
      </w:r>
    </w:p>
    <w:p w:rsidRDefault="00F522F9" w:rsidP="003D00FF" w:rsidR="003D00FF" w:rsidRPr="003527C1">
      <w:pPr>
        <w:spacing w:lineRule="atLeast" w:line="240"/>
        <w:jc w:val="center"/>
      </w:pPr>
      <w:r>
        <w:t>o</w:t>
      </w:r>
      <w:r w:rsidR="003D00FF" w:rsidRPr="00475553">
        <w:t xml:space="preserve">d </w:t>
      </w:r>
      <w:r w:rsidR="006E57FC">
        <w:t>11</w:t>
      </w:r>
      <w:r w:rsidR="003D00FF">
        <w:t xml:space="preserve">. </w:t>
      </w:r>
      <w:r w:rsidR="006E57FC">
        <w:t>travnja</w:t>
      </w:r>
      <w:r w:rsidR="003D00FF" w:rsidRPr="00475553">
        <w:t xml:space="preserve"> 201</w:t>
      </w:r>
      <w:r w:rsidR="006E57FC">
        <w:t>9</w:t>
      </w:r>
      <w:r w:rsidR="003D00FF" w:rsidRPr="003527C1">
        <w:t>.</w:t>
      </w:r>
    </w:p>
    <w:p w:rsidRDefault="00F522F9" w:rsidP="003D00FF" w:rsidR="003D00FF">
      <w:pPr>
        <w:jc w:val="center"/>
      </w:pPr>
      <w:r>
        <w:t>s</w:t>
      </w:r>
      <w:r w:rsidR="003D00FF" w:rsidRPr="001B4754">
        <w:t xml:space="preserve">astavljen kod Trgovačkog suda u Pazinu </w:t>
      </w:r>
    </w:p>
    <w:p w:rsidRDefault="003D00FF" w:rsidP="003D00FF" w:rsidR="003D00FF">
      <w:pPr>
        <w:jc w:val="center"/>
      </w:pPr>
      <w:r w:rsidRPr="001B4754">
        <w:t xml:space="preserve">o </w:t>
      </w:r>
      <w:r>
        <w:t>završnom ročištu vjerovnika</w:t>
      </w:r>
      <w:r w:rsidRPr="001B4754">
        <w:t xml:space="preserve"> </w:t>
      </w:r>
    </w:p>
    <w:p w:rsidRDefault="003D00FF" w:rsidP="003D00FF" w:rsidR="003D00FF">
      <w:pPr>
        <w:jc w:val="center"/>
      </w:pPr>
      <w:r w:rsidRPr="001B4754">
        <w:t xml:space="preserve">u stečajnom postupku nad </w:t>
      </w:r>
      <w:r>
        <w:t xml:space="preserve">stečajnim dužnikom </w:t>
      </w:r>
    </w:p>
    <w:p w:rsidRDefault="006E57FC" w:rsidP="003D00FF" w:rsidR="006E57FC">
      <w:pPr>
        <w:jc w:val="center"/>
      </w:pPr>
      <w:r>
        <w:t xml:space="preserve">stečajnom masom iza trgovačkog </w:t>
      </w:r>
    </w:p>
    <w:p w:rsidRDefault="006E57FC" w:rsidP="003D00FF" w:rsidR="003D00FF" w:rsidRPr="003527C1">
      <w:pPr>
        <w:jc w:val="center"/>
      </w:pPr>
      <w:r>
        <w:t>društva LI-RO d.o.o. u stečaju, Buzet, Sportska 2,  OIB: 99961336071</w:t>
      </w:r>
    </w:p>
    <w:p w:rsidRDefault="003D00FF" w:rsidP="0082176C" w:rsidR="003D00FF" w:rsidRPr="003527C1">
      <w:pPr>
        <w:spacing w:lineRule="atLeast" w:line="240"/>
      </w:pPr>
      <w:r w:rsidRPr="003527C1">
        <w:t xml:space="preserve">  </w:t>
      </w:r>
    </w:p>
    <w:p w:rsidRDefault="003D00FF" w:rsidP="003D00FF" w:rsidR="003D00FF" w:rsidRPr="003527C1">
      <w:pPr>
        <w:spacing w:lineRule="atLeast" w:line="240"/>
        <w:jc w:val="both"/>
      </w:pPr>
      <w:r w:rsidRPr="003527C1">
        <w:t>OD SUDA NAZOČNI:</w:t>
      </w:r>
    </w:p>
    <w:p w:rsidRDefault="003314AF" w:rsidP="003D00FF" w:rsidR="003D00FF" w:rsidRPr="003527C1">
      <w:pPr>
        <w:spacing w:lineRule="atLeast" w:line="240"/>
        <w:jc w:val="both"/>
      </w:pPr>
      <w:r>
        <w:t>Tijana Licul</w:t>
      </w:r>
      <w:r w:rsidR="003D00FF">
        <w:t>, stečajna sutkinja</w:t>
      </w:r>
      <w:r w:rsidR="003D00FF" w:rsidRPr="003527C1">
        <w:t xml:space="preserve"> </w:t>
      </w:r>
    </w:p>
    <w:p w:rsidRDefault="003314AF" w:rsidP="003D00FF" w:rsidR="003D00FF" w:rsidRPr="003527C1">
      <w:pPr>
        <w:spacing w:lineRule="atLeast" w:line="240"/>
        <w:jc w:val="both"/>
      </w:pPr>
      <w:r>
        <w:t>Sanja Prodan</w:t>
      </w:r>
      <w:r w:rsidR="003D00FF" w:rsidRPr="003527C1">
        <w:t>, zapisničar</w:t>
      </w:r>
      <w:r w:rsidR="003D00FF">
        <w:t>ka</w:t>
      </w:r>
    </w:p>
    <w:p w:rsidRDefault="00A206D8" w:rsidP="003D00FF" w:rsidR="00A206D8" w:rsidRPr="003527C1">
      <w:pPr>
        <w:spacing w:lineRule="atLeast" w:line="240"/>
        <w:jc w:val="both"/>
      </w:pPr>
    </w:p>
    <w:p w:rsidRDefault="003D00FF" w:rsidP="003D00FF" w:rsidR="003D00FF" w:rsidRPr="00475553">
      <w:pPr>
        <w:spacing w:lineRule="atLeast" w:line="240"/>
        <w:jc w:val="both"/>
      </w:pPr>
      <w:r w:rsidRPr="00475553">
        <w:t>Počet</w:t>
      </w:r>
      <w:r w:rsidRPr="00761516">
        <w:t xml:space="preserve">ak u </w:t>
      </w:r>
      <w:r w:rsidR="006E57FC">
        <w:t>14,00</w:t>
      </w:r>
      <w:r w:rsidRPr="00761516">
        <w:t xml:space="preserve"> sati. Ročište</w:t>
      </w:r>
      <w:r w:rsidRPr="00475553">
        <w:t xml:space="preserve"> je javno.</w:t>
      </w:r>
    </w:p>
    <w:p w:rsidRDefault="003D00FF" w:rsidP="003D00FF" w:rsidR="003D00FF" w:rsidRPr="003767FF">
      <w:pPr>
        <w:spacing w:lineRule="atLeast" w:line="240"/>
        <w:jc w:val="both"/>
      </w:pPr>
      <w:r w:rsidRPr="003767FF">
        <w:t>Utvrđuje se da su pristupili:</w:t>
      </w:r>
    </w:p>
    <w:p w:rsidRDefault="003D00FF" w:rsidP="003D00FF" w:rsidR="00572631">
      <w:pPr>
        <w:spacing w:lineRule="atLeast" w:line="240"/>
        <w:jc w:val="both"/>
      </w:pPr>
      <w:r w:rsidRPr="003767FF">
        <w:t xml:space="preserve">- stečajni upravitelj </w:t>
      </w:r>
      <w:r w:rsidR="0082176C">
        <w:t xml:space="preserve">Boris </w:t>
      </w:r>
      <w:proofErr w:type="spellStart"/>
      <w:r w:rsidR="0082176C">
        <w:t>Zadković</w:t>
      </w:r>
      <w:proofErr w:type="spellEnd"/>
    </w:p>
    <w:p w:rsidRDefault="003D00FF" w:rsidP="003D00FF" w:rsidR="003D00FF">
      <w:pPr>
        <w:spacing w:lineRule="atLeast" w:line="240"/>
        <w:jc w:val="both"/>
      </w:pPr>
    </w:p>
    <w:p w:rsidRDefault="003D00FF" w:rsidP="003D00FF" w:rsidR="003D00FF" w:rsidRPr="00874F1F">
      <w:pPr>
        <w:ind w:firstLine="708"/>
        <w:jc w:val="both"/>
      </w:pPr>
      <w:r w:rsidRPr="00874F1F">
        <w:t xml:space="preserve">Dnevni red </w:t>
      </w:r>
      <w:r>
        <w:t>završnog ročišta vjerovnika</w:t>
      </w:r>
      <w:r w:rsidRPr="00874F1F">
        <w:t>:</w:t>
      </w:r>
    </w:p>
    <w:p w:rsidRDefault="003314AF" w:rsidP="003314AF" w:rsidR="003314AF">
      <w:pPr>
        <w:ind w:firstLine="708"/>
        <w:jc w:val="both"/>
      </w:pPr>
      <w:r>
        <w:t xml:space="preserve">1. Rasprava o završnom računu stečajnog upravitelja </w:t>
      </w:r>
    </w:p>
    <w:p w:rsidRDefault="003314AF" w:rsidP="003314AF" w:rsidR="003314AF">
      <w:pPr>
        <w:ind w:firstLine="708"/>
        <w:jc w:val="both"/>
      </w:pPr>
      <w:r>
        <w:t>2. Podnošenje prigovora na završni popis.</w:t>
      </w:r>
    </w:p>
    <w:p w:rsidRDefault="00A206D8" w:rsidP="003D00FF" w:rsidR="00A206D8">
      <w:pPr>
        <w:spacing w:lineRule="atLeast" w:line="240"/>
        <w:jc w:val="both"/>
      </w:pPr>
    </w:p>
    <w:p w:rsidRDefault="003D00FF" w:rsidP="003D00FF" w:rsidR="003D00FF">
      <w:pPr>
        <w:spacing w:lineRule="atLeast" w:line="240"/>
        <w:jc w:val="both"/>
      </w:pPr>
      <w:r>
        <w:tab/>
        <w:t>Konstatira se da je završni račun objavljen na e-Oglasnoj pl</w:t>
      </w:r>
      <w:r w:rsidRPr="001D74C9">
        <w:t>oči suda</w:t>
      </w:r>
      <w:r w:rsidRPr="00761516">
        <w:t xml:space="preserve"> </w:t>
      </w:r>
      <w:r w:rsidR="006E57FC">
        <w:t>1</w:t>
      </w:r>
      <w:r w:rsidR="00005E84">
        <w:t xml:space="preserve">. </w:t>
      </w:r>
      <w:r w:rsidR="006E57FC">
        <w:t xml:space="preserve">ožujka </w:t>
      </w:r>
      <w:r w:rsidR="00005E84">
        <w:t>201</w:t>
      </w:r>
      <w:r w:rsidR="006E57FC">
        <w:t>9</w:t>
      </w:r>
      <w:r w:rsidR="00005E84">
        <w:t>.</w:t>
      </w:r>
    </w:p>
    <w:p w:rsidRDefault="00572631" w:rsidP="003D00FF" w:rsidR="00572631">
      <w:pPr>
        <w:spacing w:lineRule="atLeast" w:line="240"/>
        <w:jc w:val="both"/>
      </w:pPr>
    </w:p>
    <w:p w:rsidRDefault="003767FF" w:rsidP="003D00FF" w:rsidR="003D00FF">
      <w:pPr>
        <w:spacing w:lineRule="atLeast" w:line="240"/>
        <w:jc w:val="both"/>
      </w:pPr>
      <w:r>
        <w:tab/>
        <w:t>Prelazi se na točku 1. dnevnog reda:</w:t>
      </w:r>
    </w:p>
    <w:p w:rsidRDefault="003767FF" w:rsidP="003D00FF" w:rsidR="006A7C28">
      <w:pPr>
        <w:spacing w:lineRule="atLeast" w:line="240"/>
        <w:jc w:val="both"/>
      </w:pPr>
      <w:r>
        <w:tab/>
      </w:r>
      <w:r w:rsidR="003D00FF">
        <w:t xml:space="preserve">Stečajni upravitelj </w:t>
      </w:r>
      <w:r>
        <w:t xml:space="preserve">izlaže završni račun u bitnome kao i </w:t>
      </w:r>
      <w:r w:rsidR="00885E4A">
        <w:t xml:space="preserve">u završnom računu podnesenom </w:t>
      </w:r>
      <w:r w:rsidR="0082176C">
        <w:t xml:space="preserve">sudu </w:t>
      </w:r>
      <w:r w:rsidR="00885E4A">
        <w:t xml:space="preserve">u pisanom obliku </w:t>
      </w:r>
      <w:r w:rsidR="006E57FC">
        <w:t xml:space="preserve">27. veljače 2019. </w:t>
      </w:r>
    </w:p>
    <w:p w:rsidRDefault="0082176C" w:rsidP="003D00FF" w:rsidR="0082176C">
      <w:pPr>
        <w:spacing w:lineRule="atLeast" w:line="240"/>
        <w:jc w:val="both"/>
      </w:pPr>
    </w:p>
    <w:p w:rsidRDefault="00613566" w:rsidP="00613566" w:rsidR="00613566">
      <w:pPr>
        <w:spacing w:lineRule="atLeast" w:line="240"/>
        <w:jc w:val="both"/>
      </w:pPr>
      <w:r>
        <w:tab/>
        <w:t>Prelazi se na točku 2. dnevnog reda:</w:t>
      </w:r>
    </w:p>
    <w:p w:rsidRDefault="00613566" w:rsidP="00613566" w:rsidR="00613566">
      <w:pPr>
        <w:spacing w:lineRule="atLeast" w:line="240"/>
        <w:jc w:val="both"/>
      </w:pPr>
      <w:r>
        <w:tab/>
      </w:r>
      <w:r w:rsidR="00A206D8">
        <w:t xml:space="preserve">Utvrđuje se da </w:t>
      </w:r>
      <w:r w:rsidR="006E57FC">
        <w:t>je</w:t>
      </w:r>
      <w:r w:rsidR="0082176C">
        <w:t xml:space="preserve"> RH 29. ožujka 2019. iznijela prigovor na završni popis u kojem navodi da joj je umjesto iznosa od 827.24 kn isplaćen iznos od 644,77 kn. </w:t>
      </w:r>
    </w:p>
    <w:p w:rsidRDefault="00A206D8" w:rsidP="0082176C" w:rsidR="003D00FF" w:rsidRPr="003527C1">
      <w:pPr>
        <w:spacing w:lineRule="atLeast" w:line="240"/>
        <w:jc w:val="both"/>
      </w:pPr>
      <w:r>
        <w:tab/>
      </w:r>
    </w:p>
    <w:p w:rsidRDefault="003D00FF" w:rsidP="003D00FF" w:rsidR="003D00FF" w:rsidRPr="003527C1">
      <w:pPr>
        <w:spacing w:lineRule="atLeast" w:line="240"/>
        <w:jc w:val="both"/>
      </w:pPr>
      <w:r>
        <w:tab/>
        <w:t>Sutkinja</w:t>
      </w:r>
      <w:r w:rsidRPr="003527C1">
        <w:t xml:space="preserve"> donosi</w:t>
      </w:r>
    </w:p>
    <w:p w:rsidRDefault="003B13ED" w:rsidP="003D00FF" w:rsidR="003D00FF" w:rsidRPr="003527C1">
      <w:pPr>
        <w:spacing w:lineRule="atLeast" w:line="240"/>
        <w:jc w:val="center"/>
      </w:pPr>
      <w:r>
        <w:t>r</w:t>
      </w:r>
      <w:r w:rsidR="003D00FF">
        <w:t xml:space="preserve"> j e š e nj e</w:t>
      </w:r>
    </w:p>
    <w:p w:rsidRDefault="00A206D8" w:rsidP="0082176C" w:rsidR="00A206D8" w:rsidRPr="005A7875">
      <w:pPr>
        <w:spacing w:lineRule="atLeast" w:line="240"/>
      </w:pPr>
    </w:p>
    <w:p w:rsidRDefault="00A206D8" w:rsidP="003D00FF" w:rsidR="0082176C">
      <w:pPr>
        <w:tabs>
          <w:tab w:pos="0" w:val="left"/>
        </w:tabs>
        <w:spacing w:lineRule="atLeast" w:line="240"/>
        <w:jc w:val="both"/>
      </w:pPr>
      <w:r>
        <w:tab/>
      </w:r>
      <w:r w:rsidR="0082176C">
        <w:t xml:space="preserve">Donijet će se odluka u pisanom obliku. </w:t>
      </w:r>
    </w:p>
    <w:p w:rsidRDefault="00A206D8" w:rsidP="003D00FF" w:rsidR="00A206D8">
      <w:pPr>
        <w:tabs>
          <w:tab w:pos="0" w:val="left"/>
        </w:tabs>
        <w:spacing w:lineRule="atLeast" w:line="240"/>
        <w:jc w:val="both"/>
      </w:pPr>
    </w:p>
    <w:p w:rsidRDefault="003D00FF" w:rsidP="0082176C" w:rsidR="003D00FF" w:rsidRPr="003527C1">
      <w:pPr>
        <w:tabs>
          <w:tab w:pos="0" w:val="left"/>
        </w:tabs>
        <w:spacing w:lineRule="atLeast" w:line="240"/>
        <w:jc w:val="both"/>
      </w:pPr>
      <w:r>
        <w:tab/>
      </w:r>
    </w:p>
    <w:p w:rsidRDefault="003D00FF" w:rsidP="003D00FF" w:rsidR="003D00FF">
      <w:pPr>
        <w:pStyle w:val="Tijeloteksta"/>
        <w:spacing w:lineRule="atLeast" w:line="240"/>
        <w:ind w:firstLine="708"/>
        <w:jc w:val="center"/>
      </w:pPr>
      <w:r w:rsidRPr="003527C1">
        <w:t xml:space="preserve">Dovršeno u </w:t>
      </w:r>
      <w:r w:rsidR="0082176C">
        <w:t>14:05</w:t>
      </w:r>
      <w:r w:rsidRPr="003527C1">
        <w:t xml:space="preserve"> sati.</w:t>
      </w:r>
    </w:p>
    <w:p w:rsidRDefault="00A206D8" w:rsidP="0082176C" w:rsidR="00A206D8">
      <w:pPr>
        <w:spacing w:lineRule="atLeast" w:line="240"/>
        <w:jc w:val="both"/>
        <w:rPr>
          <w:bCs w:val="false"/>
        </w:rPr>
      </w:pPr>
    </w:p>
    <w:p w:rsidRDefault="0082176C" w:rsidP="0082176C" w:rsidR="0082176C" w:rsidRPr="003527C1">
      <w:pPr>
        <w:spacing w:lineRule="atLeast" w:line="240"/>
        <w:jc w:val="both"/>
        <w:rPr>
          <w:color w:val="FF0000"/>
        </w:rPr>
      </w:pPr>
    </w:p>
    <w:p w:rsidRDefault="003D00FF" w:rsidP="003D00FF" w:rsidR="003D00FF" w:rsidRPr="003527C1">
      <w:pPr>
        <w:spacing w:lineRule="atLeast" w:line="240"/>
        <w:jc w:val="center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 xml:space="preserve">     Stečajna sutkinja</w:t>
      </w:r>
      <w:r>
        <w:tab/>
      </w:r>
      <w:r>
        <w:tab/>
        <w:t xml:space="preserve">   Stečajni</w:t>
      </w:r>
      <w:r w:rsidRPr="003527C1">
        <w:t xml:space="preserve"> upravitelj</w:t>
      </w:r>
    </w:p>
    <w:p w:rsidRDefault="003D00FF" w:rsidP="003D00FF" w:rsidR="003D00FF">
      <w:pPr>
        <w:spacing w:lineRule="atLeast" w:line="240"/>
        <w:jc w:val="center"/>
      </w:pPr>
      <w:r w:rsidRPr="003527C1">
        <w:tab/>
      </w:r>
    </w:p>
    <w:p w:rsidRDefault="003D00FF" w:rsidP="003D00FF" w:rsidR="003D00FF" w:rsidRPr="003527C1">
      <w:pPr>
        <w:spacing w:lineRule="atLeast" w:line="240"/>
        <w:jc w:val="center"/>
      </w:pPr>
    </w:p>
    <w:p w:rsidRDefault="003D00FF" w:rsidP="003D00FF" w:rsidR="003D00FF" w:rsidRPr="003527C1">
      <w:pPr>
        <w:spacing w:lineRule="atLeast" w:line="240"/>
        <w:jc w:val="center"/>
      </w:pPr>
    </w:p>
    <w:p w:rsidRDefault="003D00FF" w:rsidP="003D00FF" w:rsidR="003D00FF">
      <w:pPr>
        <w:spacing w:lineRule="atLeast" w:line="240"/>
        <w:ind w:firstLine="720"/>
        <w:jc w:val="both"/>
      </w:pPr>
      <w:r>
        <w:t xml:space="preserve">                </w:t>
      </w:r>
      <w:r>
        <w:tab/>
      </w:r>
      <w:r>
        <w:tab/>
        <w:t xml:space="preserve"> </w:t>
      </w:r>
      <w:r>
        <w:tab/>
        <w:t xml:space="preserve">           </w:t>
      </w:r>
      <w:r w:rsidRPr="003527C1">
        <w:t>Zapisničar</w:t>
      </w:r>
      <w:r>
        <w:t>ka</w:t>
      </w:r>
      <w:r w:rsidRPr="003527C1">
        <w:tab/>
      </w:r>
      <w:r>
        <w:tab/>
      </w:r>
      <w:r>
        <w:tab/>
      </w:r>
    </w:p>
    <w:sectPr w:rsidSect="005A7875" w:rsidR="003D00F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h="16838" w:w="11906"/>
      <w:pgMar w:gutter="0" w:footer="709" w:header="709" w:left="1418" w:bottom="1560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0FF" w:rsidP="003D00FF" w:rsidR="003D00FF">
      <w:r>
        <w:separator/>
      </w:r>
    </w:p>
  </w:endnote>
  <w:endnote w:id="0" w:type="continuationSeparator">
    <w:p w:rsidRDefault="003D00FF" w:rsidP="003D00FF" w:rsidR="003D00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6FE5" w:rsidR="000E5907">
    <w:pPr>
      <w:pStyle w:val="Podnoje"/>
      <w:ind w:right="360"/>
    </w:pPr>
  </w:p>
  <w:p w:rsidRDefault="000A6FE5" w:rsidR="000E5907"/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6FE5" w:rsidP="00CA15AA" w:rsidR="000E5907">
    <w:pPr>
      <w:pStyle w:val="Podnoje"/>
      <w:framePr w:y="1" w:xAlign="center" w:vAnchor="text" w:hAnchor="margin" w:wrap="around"/>
      <w:rPr>
        <w:rStyle w:val="Brojstranice"/>
      </w:rPr>
    </w:pPr>
  </w:p>
  <w:p w:rsidRDefault="000A6FE5" w:rsidR="000E590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0FF" w:rsidP="003D00FF" w:rsidR="003D00FF">
      <w:r>
        <w:separator/>
      </w:r>
    </w:p>
  </w:footnote>
  <w:footnote w:id="0" w:type="continuationSeparator">
    <w:p w:rsidRDefault="003D00FF" w:rsidP="003D00FF" w:rsidR="003D00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6FE5" w:rsidR="000E5907">
    <w:pPr>
      <w:pStyle w:val="Zaglavlje"/>
    </w:pPr>
  </w:p>
  <w:p w:rsidRDefault="000A6FE5" w:rsidR="000E5907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1516" w:rsidP="00CA15AA" w:rsidR="000E5907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176C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6E57FC" w:rsidP="00F522F9" w:rsidR="00F522F9">
    <w:pPr>
      <w:pStyle w:val="Zaglavlje"/>
      <w:jc w:val="right"/>
    </w:pPr>
    <w:r>
      <w:tab/>
    </w:r>
    <w:r>
      <w:tab/>
    </w:r>
    <w:r w:rsidR="00F522F9">
      <w:t>4 St-</w:t>
    </w:r>
    <w:r>
      <w:t>807/2016-72</w:t>
    </w:r>
  </w:p>
  <w:p w:rsidRDefault="000A6FE5" w:rsidP="00034975" w:rsidR="000E5907" w:rsidRPr="00034975">
    <w:pPr>
      <w:jc w:val="right"/>
      <w:rPr>
        <w:b/>
      </w:rPr>
    </w:pPr>
  </w:p>
  <w:p w:rsidRDefault="000A6FE5" w:rsidR="000E5907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22F9" w:rsidP="00F522F9" w:rsidR="00F522F9">
    <w:pPr>
      <w:pStyle w:val="Zaglavlje"/>
      <w:jc w:val="right"/>
    </w:pPr>
    <w:r>
      <w:t>4 St-</w:t>
    </w:r>
    <w:r w:rsidR="006E57FC">
      <w:t>807/2016-72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84"/>
  <w:hideGrammaticalErrors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D00FF"/>
    <w:rsid w:val="00005E84"/>
    <w:rsid w:val="000A6FE5"/>
    <w:rsid w:val="002A004C"/>
    <w:rsid w:val="003314AF"/>
    <w:rsid w:val="003767FF"/>
    <w:rsid w:val="003B13ED"/>
    <w:rsid w:val="003B6757"/>
    <w:rsid w:val="003D00FF"/>
    <w:rsid w:val="0043030B"/>
    <w:rsid w:val="00445D0A"/>
    <w:rsid w:val="00554328"/>
    <w:rsid w:val="00572631"/>
    <w:rsid w:val="00605782"/>
    <w:rsid w:val="00613566"/>
    <w:rsid w:val="006A7C28"/>
    <w:rsid w:val="006E57FC"/>
    <w:rsid w:val="00761516"/>
    <w:rsid w:val="0082176C"/>
    <w:rsid w:val="00885E4A"/>
    <w:rsid w:val="00954678"/>
    <w:rsid w:val="00985388"/>
    <w:rsid w:val="00A0073B"/>
    <w:rsid w:val="00A206D8"/>
    <w:rsid w:val="00A43F31"/>
    <w:rsid w:val="00C54607"/>
    <w:rsid w:val="00D03105"/>
    <w:rsid w:val="00E3710C"/>
    <w:rsid w:val="00F52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  <w15:docId w15:val="{C18AAA2A-03EA-492D-B533-49AD965AC3CE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uiPriority="0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1356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D00FF"/>
    <w:pPr>
      <w:jc w:val="both"/>
    </w:pPr>
    <w:rPr>
      <w:bCs w:val="false"/>
    </w:rPr>
  </w:style>
  <w:style w:customStyle="true" w:styleId="TijelotekstaChar" w:type="character">
    <w:name w:val="Tijelo teksta Char"/>
    <w:basedOn w:val="Zadanifontodlomka"/>
    <w:link w:val="Tijeloteksta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3D00FF"/>
  </w:style>
  <w:style w:styleId="Zaglavlje" w:type="paragraph">
    <w:name w:val="header"/>
    <w:basedOn w:val="Normal"/>
    <w:link w:val="ZaglavljeChar"/>
    <w:rsid w:val="003D00FF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rsid w:val="003D00FF"/>
    <w:pPr>
      <w:tabs>
        <w:tab w:pos="4536" w:val="center"/>
        <w:tab w:pos="9072" w:val="right"/>
      </w:tabs>
    </w:pPr>
    <w:rPr>
      <w:bCs w:val="false"/>
    </w:rPr>
  </w:style>
  <w:style w:customStyle="true" w:styleId="PodnojeChar" w:type="character">
    <w:name w:val="Podnožje Char"/>
    <w:basedOn w:val="Zadanifontodlomka"/>
    <w:link w:val="Podnoje"/>
    <w:rsid w:val="003D00F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3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31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31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31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31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8900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11. travnja 2019.</izvorni_sadrzaj>
    <derivirana_varijabla naziv="DomainObject.StvarniPocetakDatum_1">11. travnja 2019.</derivirana_varijabla>
  </DomainObject.StvarniPocetakDatum>
  <DomainObject.StvarniZavrsetakDatum>
    <izvorni_sadrzaj>11. travnja 2019.</izvorni_sadrzaj>
    <derivirana_varijabla naziv="DomainObject.StvarniZavrsetakDatum_1">11. travnja 2019.</derivirana_varijabla>
  </DomainObject.StvarniZavrsetakDatum>
  <DomainObject.PlaniraniZavrsetakDatum>
    <izvorni_sadrzaj>11. travnja 2019.</izvorni_sadrzaj>
    <derivirana_varijabla naziv="DomainObject.PlaniraniZavrsetakDatum_1">11. travnja 2019.</derivirana_varijabla>
  </DomainObject.PlaniraniZavrsetakDatum>
  <DomainObject.PlaniraniPocetakDatum>
    <izvorni_sadrzaj>11. travnja 2019.</izvorni_sadrzaj>
    <derivirana_varijabla naziv="DomainObject.PlaniraniPocetakDatum_1">11. travnja 2019.</derivirana_varijabla>
  </DomainObject.PlaniraniPocetakDatum>
  <DomainObject.StvarniPocetakVrijeme>
    <izvorni_sadrzaj>14:00</izvorni_sadrzaj>
    <derivirana_varijabla naziv="DomainObject.StvarniPocetakVrijeme_1">14:00</derivirana_varijabla>
  </DomainObject.StvarniPocetakVrijeme>
  <DomainObject.StvarniZavrsetakVrijeme>
    <izvorni_sadrzaj>14:05</izvorni_sadrzaj>
    <derivirana_varijabla naziv="DomainObject.StvarniZavrsetakVrijeme_1">14:05</derivirana_varijabla>
  </DomainObject.StvarniZavrsetakVrijeme>
  <DomainObject.PlaniraniZavrsetakVrijeme>
    <izvorni_sadrzaj>14:15</izvorni_sadrzaj>
    <derivirana_varijabla naziv="DomainObject.PlaniraniZavrsetakVrijeme_1">14:15</derivirana_varijabla>
  </DomainObject.PlaniraniZavrsetakVrijeme>
  <DomainObject.PlaniraniPocetakVrijeme>
    <izvorni_sadrzaj>14:00</izvorni_sadrzaj>
    <derivirana_varijabla naziv="DomainObject.PlaniraniPocetakVrijeme_1">14:00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18. travnja 2019.</izvorni_sadrzaj>
    <derivirana_varijabla naziv="DomainObject.Zapisnik.DatumKreiranja_1">18.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St-807/2016-72</izvorni_sadrzaj>
    <derivirana_varijabla naziv="DomainObject.Zapisnik.Oznaka_1">St-807/2016-72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St-944/15</izvorni_sadrzaj>
    <derivirana_varijabla naziv="DomainObject.Predmet.Opis_1">24.5.16. VTS-u poslan preslik spisa
pod starim br. St-944/15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prijedloga za 
nastavak postupka</izvorni_sadrzaj>
    <derivirana_varijabla naziv="DomainObject.Predmet.PrimjedbaSuca_1">novi broj radi prijedloga za 
nastavak postupka</derivirana_varijabla>
  </DomainObject.Predmet.PrimjedbaSuca>
  <DomainObject.Predmet.ProtustrankaFormated>
    <izvorni_sadrzaj>  Stečajna masa iza LI - RO d.o.o. za trgovinu i turizam u stečaju</izvorni_sadrzaj>
    <derivirana_varijabla naziv="DomainObject.Predmet.ProtustrankaFormated_1">  Stečajna masa iza LI - RO d.o.o. za trgovinu i turizam u stečaju</derivirana_varijabla>
  </DomainObject.Predmet.ProtustrankaFormated>
  <DomainObject.Predmet.ProtustrankaFormatedOIB>
    <izvorni_sadrzaj>  Stečajna masa iza LI - RO d.o.o. za trgovinu i turizam u stečaju, OIB 99961336071</izvorni_sadrzaj>
    <derivirana_varijabla naziv="DomainObject.Predmet.ProtustrankaFormatedOIB_1">  Stečajna masa iza LI - RO d.o.o. za trgovinu i turizam u stečaju, OIB 99961336071</derivirana_varijabla>
  </DomainObject.Predmet.ProtustrankaFormatedOIB>
  <DomainObject.Predmet.ProtustrankaFormatedWithAdress>
    <izvorni_sadrzaj> Stečajna masa iza LI - RO d.o.o. za trgovinu i turizam u stečaju, Sportska 2, 52420 Buzet</izvorni_sadrzaj>
    <derivirana_varijabla naziv="DomainObject.Predmet.ProtustrankaFormatedWithAdress_1"> Stečajna masa iza LI - RO d.o.o. za trgovinu i turizam u stečaju, Sportska 2, 52420 Buzet</derivirana_varijabla>
  </DomainObject.Predmet.ProtustrankaFormatedWithAdress>
  <DomainObject.Predmet.ProtustrankaFormatedWithAdressOIB>
    <izvorni_sadrzaj> Stečajna masa iza LI - RO d.o.o. za trgovinu i turizam u stečaju, OIB 99961336071, Sportska 2, 52420 Buzet</izvorni_sadrzaj>
    <derivirana_varijabla naziv="DomainObject.Predmet.ProtustrankaFormatedWithAdressOIB_1"> Stečajna masa iza LI - RO d.o.o. za trgovinu i turizam u stečaju, OIB 99961336071, Sportska 2, 52420 Buzet</derivirana_varijabla>
  </DomainObject.Predmet.ProtustrankaFormatedWithAdressOIB>
  <DomainObject.Predmet.ProtustrankaWithAdress>
    <izvorni_sadrzaj>Stečajna masa iza LI - RO d.o.o. za trgovinu i turizam u stečaju Sportska 2, 52420 Buzet</izvorni_sadrzaj>
    <derivirana_varijabla naziv="DomainObject.Predmet.ProtustrankaWithAdress_1">Stečajna masa iza LI - RO d.o.o. za trgovinu i turizam u stečaju Sportska 2, 52420 Buzet</derivirana_varijabla>
  </DomainObject.Predmet.ProtustrankaWithAdress>
  <DomainObject.Predmet.ProtustrankaWithAdressOIB>
    <izvorni_sadrzaj>Stečajna masa iza LI - RO d.o.o. za trgovinu i turizam u stečaju, OIB 99961336071, Sportska 2, 52420 Buzet</izvorni_sadrzaj>
    <derivirana_varijabla naziv="DomainObject.Predmet.ProtustrankaWithAdressOIB_1">Stečajna masa iza LI - RO d.o.o. za trgovinu i turizam u stečaju, OIB 99961336071, Sportska 2, 52420 Buzet</derivirana_varijabla>
  </DomainObject.Predmet.ProtustrankaWithAdressOIB>
  <DomainObject.Predmet.ProtustrankaNazivFormated>
    <izvorni_sadrzaj>Stečajna masa iza LI - RO d.o.o. za trgovinu i turizam u stečaju</izvorni_sadrzaj>
    <derivirana_varijabla naziv="DomainObject.Predmet.ProtustrankaNazivFormated_1">Stečajna masa iza LI - RO d.o.o. za trgovinu i turizam u stečaju</derivirana_varijabla>
  </DomainObject.Predmet.ProtustrankaNazivFormated>
  <DomainObject.Predmet.ProtustrankaNazivFormatedOIB>
    <izvorni_sadrzaj>Stečajna masa iza LI - RO d.o.o. za trgovinu i turizam u stečaju, OIB 99961336071</izvorni_sadrzaj>
    <derivirana_varijabla naziv="DomainObject.Predmet.ProtustrankaNazivFormatedOIB_1">Stečajna masa iza LI - RO d.o.o. za trgovinu i turizam u stečaju, OIB 99961336071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18538.29</izvorni_sadrzaj>
    <derivirana_varijabla naziv="DomainObject.Predmet.TrenutnaVrijednost_1">18538.29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LI - RO d.o.o. za trgovinu i turizam u stečaju</item>
    </izvorni_sadrzaj>
    <derivirana_varijabla naziv="DomainObject.Predmet.ProtuStrankaListFormated_1">
      <item>Stečajna masa iza LI - RO d.o.o. za trgovinu i turizam u stečaju</item>
    </derivirana_varijabla>
  </DomainObject.Predmet.ProtuStrankaListFormated>
  <DomainObject.Predmet.ProtuStrankaListFormatedOIB>
    <izvorni_sadrzaj>
      <item>Stečajna masa iza LI - RO d.o.o. za trgovinu i turizam u stečaju, OIB 99961336071</item>
    </izvorni_sadrzaj>
    <derivirana_varijabla naziv="DomainObject.Predmet.ProtuStrankaListFormatedOIB_1">
      <item>Stečajna masa iza LI - RO d.o.o. za trgovinu i turizam u stečaju, OIB 99961336071</item>
    </derivirana_varijabla>
  </DomainObject.Predmet.ProtuStrankaListFormatedOIB>
  <DomainObject.Predmet.ProtuStrankaListFormatedWithAdress>
    <izvorni_sadrzaj>
      <item>Stečajna masa iza LI - RO d.o.o. za trgovinu i turizam u stečaju, Sportska 2, 52420 Buzet</item>
    </izvorni_sadrzaj>
    <derivirana_varijabla naziv="DomainObject.Predmet.ProtuStrankaListFormatedWithAdress_1">
      <item>Stečajna masa iza LI - RO d.o.o. za trgovinu i turizam u stečaju, Sportska 2, 52420 Buzet</item>
    </derivirana_varijabla>
  </DomainObject.Predmet.ProtuStrankaListFormatedWithAdress>
  <DomainObject.Predmet.ProtuStrankaListFormatedWithAdressOIB>
    <izvorni_sadrzaj>
      <item>Stečajna masa iza LI - RO d.o.o. za trgovinu i turizam u stečaju, OIB 99961336071, Sportska 2, 52420 Buzet</item>
    </izvorni_sadrzaj>
    <derivirana_varijabla naziv="DomainObject.Predmet.ProtuStrankaListFormatedWithAdressOIB_1">
      <item>Stečajna masa iza LI - RO d.o.o. za trgovinu i turizam u stečaju, OIB 99961336071, Sportska 2, 52420 Buzet</item>
    </derivirana_varijabla>
  </DomainObject.Predmet.ProtuStrankaListFormatedWithAdressOIB>
  <DomainObject.Predmet.ProtuStrankaListNazivFormated>
    <izvorni_sadrzaj>
      <item>Stečajna masa iza LI - RO d.o.o. za trgovinu i turizam u stečaju</item>
    </izvorni_sadrzaj>
    <derivirana_varijabla naziv="DomainObject.Predmet.ProtuStrankaListNazivFormated_1">
      <item>Stečajna masa iza LI - RO d.o.o. za trgovinu i turizam u stečaju</item>
    </derivirana_varijabla>
  </DomainObject.Predmet.ProtuStrankaListNazivFormated>
  <DomainObject.Predmet.ProtuStrankaListNazivFormatedOIB>
    <izvorni_sadrzaj>
      <item>Stečajna masa iza LI - RO d.o.o. za trgovinu i turizam u stečaju, OIB 99961336071</item>
    </izvorni_sadrzaj>
    <derivirana_varijabla naziv="DomainObject.Predmet.ProtuStrankaListNazivFormatedOIB_1">
      <item>Stečajna masa iza LI - RO d.o.o. za trgovinu i turizam u stečaju, OIB 99961336071</item>
    </derivirana_varijabla>
  </DomainObject.Predmet.ProtuStrankaListNazivFormatedOIB>
  <DomainObject.Predmet.OstaliListFormated>
    <izvorni_sadrzaj>
      <item>ZOU ALEN KALČIĆ I NEVEN ŠVIĆ</item>
      <item>Igor Likovič</item>
      <item>Robert Likovič</item>
    </izvorni_sadrzaj>
    <derivirana_varijabla naziv="DomainObject.Predmet.OstaliListFormated_1">
      <item>ZOU ALEN KALČIĆ I NEVEN ŠVIĆ</item>
      <item>Igor Likovič</item>
      <item>Robert Likovič</item>
    </derivirana_varijabla>
  </DomainObject.Predmet.OstaliListFormated>
  <DomainObject.Predmet.OstaliListFormatedOIB>
    <izvorni_sadrzaj>
      <item>ZOU ALEN KALČIĆ I NEVEN ŠVIĆ</item>
      <item>Igor Likovič, OIB 24793241599</item>
      <item>Robert Likovič, OIB 39573485104</item>
    </izvorni_sadrzaj>
    <derivirana_varijabla naziv="DomainObject.Predmet.OstaliListFormatedOIB_1">
      <item>ZOU ALEN KALČIĆ I NEVEN ŠVIĆ</item>
      <item>Igor Likovič, OIB 24793241599</item>
      <item>Robert Likovič, OIB 39573485104</item>
    </derivirana_varijabla>
  </DomainObject.Predmet.OstaliListFormatedOIB>
  <DomainObject.Predmet.OstaliListFormatedWithAdress>
    <izvorni_sadrzaj>
      <item>ZOU ALEN KALČIĆ I NEVEN ŠVIĆ, Partizanska 13, 52440 Poreč</item>
      <item>Igor Likovič, Ob Dolenjski Železnici  216, Ljubljana</item>
      <item>Robert Likovič, Novo Polje Cesta Vii  123, Ljubljana</item>
    </izvorni_sadrzaj>
    <derivirana_varijabla naziv="DomainObject.Predmet.OstaliListFormatedWithAdress_1">
      <item>ZOU ALEN KALČIĆ I NEVEN ŠVIĆ, Partizanska 13, 52440 Poreč</item>
      <item>Igor Likovič, Ob Dolenjski Železnici  216, Ljubljana</item>
      <item>Robert Likovič, Novo Polje Cesta Vii  123, Ljubljana</item>
    </derivirana_varijabla>
  </DomainObject.Predmet.OstaliListFormatedWithAdress>
  <DomainObject.Predmet.OstaliListFormatedWithAdressOIB>
    <izvorni_sadrzaj>
      <item>ZOU ALEN KALČIĆ I NEVEN ŠVIĆ, Partizanska 13, 52440 Poreč</item>
      <item>Igor Likovič, OIB 24793241599, Ob Dolenjski Železnici  216, Ljubljana</item>
      <item>Robert Likovič, OIB 39573485104, Novo Polje Cesta Vii  123, Ljubljana</item>
    </izvorni_sadrzaj>
    <derivirana_varijabla naziv="DomainObject.Predmet.OstaliListFormatedWithAdressOIB_1">
      <item>ZOU ALEN KALČIĆ I NEVEN ŠVIĆ, Partizanska 13, 52440 Poreč</item>
      <item>Igor Likovič, OIB 24793241599, Ob Dolenjski Železnici  216, Ljubljana</item>
      <item>Robert Likovič, OIB 39573485104, Novo Polje Cesta Vii  123, Ljubljana</item>
    </derivirana_varijabla>
  </DomainObject.Predmet.OstaliListFormatedWithAdressOIB>
  <DomainObject.Predmet.OstaliListNazivFormated>
    <izvorni_sadrzaj>
      <item>ZOU ALEN KALČIĆ I NEVEN ŠVIĆ</item>
      <item>Igor Likovič</item>
      <item>Robert Likovič</item>
    </izvorni_sadrzaj>
    <derivirana_varijabla naziv="DomainObject.Predmet.OstaliListNazivFormated_1">
      <item>ZOU ALEN KALČIĆ I NEVEN ŠVIĆ</item>
      <item>Igor Likovič</item>
      <item>Robert Likovič</item>
    </derivirana_varijabla>
  </DomainObject.Predmet.OstaliListNazivFormated>
  <DomainObject.Predmet.OstaliListNazivFormatedOIB>
    <izvorni_sadrzaj>
      <item>ZOU ALEN KALČIĆ I NEVEN ŠVIĆ</item>
      <item>Igor Likovič, OIB 24793241599</item>
      <item>Robert Likovič, OIB 39573485104</item>
    </izvorni_sadrzaj>
    <derivirana_varijabla naziv="DomainObject.Predmet.OstaliListNazivFormatedOIB_1">
      <item>ZOU ALEN KALČIĆ I NEVEN ŠVIĆ</item>
      <item>Igor Likovič, OIB 24793241599</item>
      <item>Robert Likovič, OIB 39573485104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>St-807/2016-72</izvorni_sadrzaj>
    <derivirana_varijabla naziv="DomainObject.PoslovniBrojDokumenta_1">St-807/2016-72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LI - RO d.o.o. za trgovinu i turizam u stečaju</izvorni_sadrzaj>
    <derivirana_varijabla naziv="DomainObject.Predmet.ProtustrankaIDrugi_1">Stečajna masa iza LI - RO d.o.o. za trgovinu i turizam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LI - RO d.o.o. za trgovinu i turizam u stečaju, OIB 99961336071, Sportska 2, 52420 Buzet</izvorni_sadrzaj>
    <derivirana_varijabla naziv="DomainObject.Predmet.ProtustrankaIDrugiAdressOIB_1">Stečajna masa iza LI - RO d.o.o. za trgovinu i turizam u stečaju, OIB 99961336071,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LI - RO d.o.o. za trgovinu i turizam u stečaju</item>
      <item>ZOU ALEN KALČIĆ I NEVEN ŠVIĆ</item>
      <item>Igor Likovič</item>
      <item>Robert Likovič</item>
    </izvorni_sadrzaj>
    <derivirana_varijabla naziv="DomainObject.Predmet.SudioniciListNaziv_1">
      <item>FINANCIJSKA AGENCIJA, RC RIJEKA, PODRUŽNICA PULA, PULA</item>
      <item>Stečajna masa iza LI - RO d.o.o. za trgovinu i turizam u stečaju</item>
      <item>ZOU ALEN KALČIĆ I NEVEN ŠVIĆ</item>
      <item>Igor Likovič</item>
      <item>Robert Likovič</item>
    </derivirana_varijabla>
  </DomainObject.Predmet.SudioniciListNaziv>
  <DomainObject.Predmet.SudioniciListAdressOIB>
    <izvorni_sadrzaj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izvorni_sadrzaj>
    <derivirana_varijabla naziv="DomainObject.Predmet.SudioniciListAdressOIB_1"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99961336071</item>
      <item>, OIB null</item>
      <item>, OIB 24793241599</item>
      <item>, OIB 39573485104</item>
    </izvorni_sadrzaj>
    <derivirana_varijabla naziv="DomainObject.Predmet.SudioniciListNazivOIB_1">
      <item>, OIB 85821130368</item>
      <item>, OIB 99961336071</item>
      <item>, OIB null</item>
      <item>, OIB 24793241599</item>
      <item>, OIB 39573485104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197</properties:Words>
  <properties:Characters>1001</properties:Characters>
  <properties:Lines>49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1290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2019-04-11T11:15:00Z</dcterms:created>
  <dc:creator>Jasmina Matika</dc:creator>
  <cp:lastModifiedBy>Sanja Prodan</cp:lastModifiedBy>
  <dcterms:modified xmlns:xsi="http://www.w3.org/2001/XMLSchema-instance" xsi:type="dcterms:W3CDTF">2019-04-18T12:04:00Z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St-807/2016-72 / Zapisnik - Završno ročište vjerovnika (St-807-2016-72-zapisnik-završno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