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00ad" w14:paraId="62d00ad" w:rsidRDefault="001A5457" w:rsidP="001A5457" w:rsidR="001A5457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t xml:space="preserve">     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A5457" w:rsidP="001A5457" w:rsidR="001A5457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1A5457" w:rsidP="001A5457" w:rsidR="001A5457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1A5457" w:rsidP="001A5457" w:rsidR="001A5457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A5457" w:rsidP="00CB06EC" w:rsidR="001A5457"/>
    <w:p w:rsidRDefault="00CB06EC" w:rsidP="00B15D94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1A5457">
        <w:rPr>
          <w:rFonts w:cs="Times New Roman" w:hAnsi="Times New Roman" w:ascii="Times New Roman"/>
          <w:sz w:val="24"/>
          <w:szCs w:val="24"/>
        </w:rPr>
        <w:t>ack-Makitan,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</w:t>
      </w:r>
      <w:r w:rsidR="003B162F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>
        <w:rPr>
          <w:rFonts w:cs="Times New Roman" w:hAnsi="Times New Roman" w:ascii="Times New Roman"/>
          <w:sz w:val="24"/>
          <w:szCs w:val="24"/>
        </w:rPr>
        <w:t>, doni</w:t>
      </w:r>
      <w:r w:rsidR="00100384">
        <w:rPr>
          <w:rFonts w:cs="Times New Roman" w:hAnsi="Times New Roman" w:ascii="Times New Roman"/>
          <w:sz w:val="24"/>
          <w:szCs w:val="24"/>
        </w:rPr>
        <w:t xml:space="preserve">o je </w:t>
      </w:r>
      <w:r w:rsidR="001A5457">
        <w:rPr>
          <w:rFonts w:cs="Times New Roman" w:hAnsi="Times New Roman" w:ascii="Times New Roman"/>
          <w:sz w:val="24"/>
          <w:szCs w:val="24"/>
        </w:rPr>
        <w:t>31</w:t>
      </w:r>
      <w:r w:rsidR="00B15D94">
        <w:rPr>
          <w:rFonts w:cs="Times New Roman" w:hAnsi="Times New Roman" w:ascii="Times New Roman"/>
          <w:sz w:val="24"/>
          <w:szCs w:val="24"/>
        </w:rPr>
        <w:t>. ožujka 2016.</w:t>
      </w:r>
      <w:r w:rsidR="003B162F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B15D94" w:rsidP="001A5457" w:rsidR="00B15D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1A5457" w:rsidR="00B15D9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1A5457" w:rsidP="001A5457" w:rsidR="001A54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B162F">
        <w:rPr>
          <w:rFonts w:cs="Times New Roman" w:hAnsi="Times New Roman" w:ascii="Times New Roman"/>
          <w:sz w:val="24"/>
          <w:szCs w:val="24"/>
        </w:rPr>
        <w:t>Nalaže se Zemljišno-k</w:t>
      </w:r>
      <w:r>
        <w:rPr>
          <w:rFonts w:cs="Times New Roman" w:hAnsi="Times New Roman" w:ascii="Times New Roman"/>
          <w:sz w:val="24"/>
          <w:szCs w:val="24"/>
        </w:rPr>
        <w:t>njižnom odjelu Općinskog suda u Čakovcu</w:t>
      </w:r>
      <w:r w:rsidR="001A545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za nekretninu čkbr.</w:t>
      </w:r>
      <w:r w:rsidR="00714936">
        <w:rPr>
          <w:rFonts w:cs="Times New Roman" w:hAnsi="Times New Roman" w:ascii="Times New Roman"/>
          <w:sz w:val="24"/>
          <w:szCs w:val="24"/>
        </w:rPr>
        <w:t xml:space="preserve"> </w:t>
      </w:r>
      <w:r w:rsidR="00FD77DE">
        <w:rPr>
          <w:rFonts w:cs="Times New Roman" w:hAnsi="Times New Roman" w:ascii="Times New Roman"/>
          <w:sz w:val="24"/>
          <w:szCs w:val="24"/>
        </w:rPr>
        <w:t>405/A/1</w:t>
      </w:r>
      <w:r w:rsidR="00100384">
        <w:rPr>
          <w:rFonts w:cs="Times New Roman" w:hAnsi="Times New Roman" w:ascii="Times New Roman"/>
          <w:sz w:val="24"/>
          <w:szCs w:val="24"/>
        </w:rPr>
        <w:t xml:space="preserve"> </w:t>
      </w:r>
      <w:r w:rsidR="0072523F">
        <w:rPr>
          <w:rFonts w:cs="Times New Roman" w:hAnsi="Times New Roman" w:ascii="Times New Roman"/>
          <w:sz w:val="24"/>
          <w:szCs w:val="24"/>
        </w:rPr>
        <w:t>pašnik, oranica</w:t>
      </w:r>
      <w:r w:rsidR="00714936">
        <w:rPr>
          <w:rFonts w:cs="Times New Roman" w:hAnsi="Times New Roman" w:ascii="Times New Roman"/>
          <w:sz w:val="24"/>
          <w:szCs w:val="24"/>
        </w:rPr>
        <w:t xml:space="preserve"> sa </w:t>
      </w:r>
      <w:r w:rsidR="00FD77DE">
        <w:rPr>
          <w:rFonts w:cs="Times New Roman" w:hAnsi="Times New Roman" w:ascii="Times New Roman"/>
          <w:sz w:val="24"/>
          <w:szCs w:val="24"/>
        </w:rPr>
        <w:t>1035</w:t>
      </w:r>
      <w:r w:rsidR="00714936">
        <w:rPr>
          <w:rFonts w:cs="Times New Roman" w:hAnsi="Times New Roman" w:ascii="Times New Roman"/>
          <w:sz w:val="24"/>
          <w:szCs w:val="24"/>
        </w:rPr>
        <w:t xml:space="preserve"> m2 </w:t>
      </w:r>
      <w:r>
        <w:rPr>
          <w:rFonts w:cs="Times New Roman" w:hAnsi="Times New Roman" w:ascii="Times New Roman"/>
          <w:sz w:val="24"/>
          <w:szCs w:val="24"/>
        </w:rPr>
        <w:t>upisanoj u z.k.ul.</w:t>
      </w:r>
      <w:r w:rsidR="0072523F">
        <w:rPr>
          <w:rFonts w:cs="Times New Roman" w:hAnsi="Times New Roman" w:ascii="Times New Roman"/>
          <w:sz w:val="24"/>
          <w:szCs w:val="24"/>
        </w:rPr>
        <w:t xml:space="preserve"> </w:t>
      </w:r>
      <w:r w:rsidR="00FD77DE">
        <w:rPr>
          <w:rFonts w:cs="Times New Roman" w:hAnsi="Times New Roman" w:ascii="Times New Roman"/>
          <w:sz w:val="24"/>
          <w:szCs w:val="24"/>
        </w:rPr>
        <w:t>2113</w:t>
      </w:r>
      <w:r>
        <w:rPr>
          <w:rFonts w:cs="Times New Roman" w:hAnsi="Times New Roman" w:ascii="Times New Roman"/>
          <w:sz w:val="24"/>
          <w:szCs w:val="24"/>
        </w:rPr>
        <w:t xml:space="preserve">, k.o. </w:t>
      </w:r>
      <w:r w:rsidR="0072523F">
        <w:rPr>
          <w:rFonts w:cs="Times New Roman" w:hAnsi="Times New Roman" w:ascii="Times New Roman"/>
          <w:sz w:val="24"/>
          <w:szCs w:val="24"/>
        </w:rPr>
        <w:t>Belica</w:t>
      </w:r>
      <w:r>
        <w:rPr>
          <w:rFonts w:cs="Times New Roman" w:hAnsi="Times New Roman" w:ascii="Times New Roman"/>
          <w:sz w:val="24"/>
          <w:szCs w:val="24"/>
        </w:rPr>
        <w:t xml:space="preserve">, upiše pravo vlasništva u korist kupca </w:t>
      </w:r>
      <w:r w:rsidR="0072523F">
        <w:rPr>
          <w:rFonts w:cs="Times New Roman" w:hAnsi="Times New Roman" w:ascii="Times New Roman"/>
          <w:sz w:val="24"/>
          <w:szCs w:val="24"/>
        </w:rPr>
        <w:t>Stjepana</w:t>
      </w:r>
      <w:r w:rsidR="00135346">
        <w:rPr>
          <w:rFonts w:cs="Times New Roman" w:hAnsi="Times New Roman" w:ascii="Times New Roman"/>
          <w:sz w:val="24"/>
          <w:szCs w:val="24"/>
        </w:rPr>
        <w:t xml:space="preserve"> Đurkin, </w:t>
      </w:r>
      <w:r w:rsidR="00B15D94">
        <w:rPr>
          <w:rFonts w:cs="Times New Roman" w:hAnsi="Times New Roman" w:ascii="Times New Roman"/>
          <w:sz w:val="24"/>
          <w:szCs w:val="24"/>
        </w:rPr>
        <w:t xml:space="preserve">OIB: </w:t>
      </w:r>
      <w:r w:rsidR="0072523F">
        <w:rPr>
          <w:rFonts w:cs="Times New Roman" w:hAnsi="Times New Roman" w:ascii="Times New Roman"/>
          <w:sz w:val="24"/>
          <w:szCs w:val="24"/>
        </w:rPr>
        <w:t>24217541177</w:t>
      </w:r>
      <w:r>
        <w:rPr>
          <w:rFonts w:cs="Times New Roman" w:hAnsi="Times New Roman" w:ascii="Times New Roman"/>
          <w:sz w:val="24"/>
          <w:szCs w:val="24"/>
        </w:rPr>
        <w:t>,</w:t>
      </w:r>
      <w:r w:rsidR="00135346">
        <w:rPr>
          <w:rFonts w:cs="Times New Roman" w:hAnsi="Times New Roman" w:ascii="Times New Roman"/>
          <w:sz w:val="24"/>
          <w:szCs w:val="24"/>
        </w:rPr>
        <w:t xml:space="preserve"> iz Belice</w:t>
      </w:r>
      <w:r w:rsidR="0072523F">
        <w:rPr>
          <w:rFonts w:cs="Times New Roman" w:hAnsi="Times New Roman" w:ascii="Times New Roman"/>
          <w:sz w:val="24"/>
          <w:szCs w:val="24"/>
        </w:rPr>
        <w:t xml:space="preserve">, Braće Radića 6, </w:t>
      </w:r>
      <w:r>
        <w:rPr>
          <w:rFonts w:cs="Times New Roman" w:hAnsi="Times New Roman" w:ascii="Times New Roman"/>
          <w:sz w:val="24"/>
          <w:szCs w:val="24"/>
        </w:rPr>
        <w:t>te da izvrši brisanje svih tereta i zabilježbi i to:</w:t>
      </w:r>
    </w:p>
    <w:p w:rsidRDefault="00FD77DE" w:rsidP="00FD77DE" w:rsidR="00FD77DE" w:rsidRPr="004177C1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177C1">
        <w:rPr>
          <w:rFonts w:cs="Times New Roman" w:hAnsi="Times New Roman" w:ascii="Times New Roman"/>
          <w:sz w:val="24"/>
          <w:szCs w:val="24"/>
        </w:rPr>
        <w:t>3.1 Zaprimljeno 11.11.2015.g. pod brojem Z-7521/2015</w:t>
      </w:r>
    </w:p>
    <w:p w:rsidRDefault="00FD77DE" w:rsidP="00FD77DE" w:rsidR="00FD77DE" w:rsidRPr="004177C1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177C1">
        <w:rPr>
          <w:rFonts w:cs="Times New Roman" w:hAnsi="Times New Roman" w:ascii="Times New Roman"/>
          <w:sz w:val="24"/>
          <w:szCs w:val="24"/>
        </w:rPr>
        <w:t>ZABILJEŽBA, DOSUDA, Zabilježuje se rješenje o dosudi Trgovačkog suda u Varaždinu St-88/13.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177C1">
        <w:rPr>
          <w:rFonts w:cs="Times New Roman" w:hAnsi="Times New Roman" w:ascii="Times New Roman"/>
          <w:sz w:val="24"/>
          <w:szCs w:val="24"/>
        </w:rPr>
        <w:t>6.11.2015.g. na nekretninama BETEX d.o.o. u stečaju, OIB: 49614188237, BRAĆE RADIĆA 48,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177C1">
        <w:rPr>
          <w:rFonts w:cs="Times New Roman" w:hAnsi="Times New Roman" w:ascii="Times New Roman"/>
          <w:sz w:val="24"/>
          <w:szCs w:val="24"/>
        </w:rPr>
        <w:t>BELICA, 40000 ČAKOVEC, HRVATSKA kojim se nekretnina dosuđuje kupcu Đurkin Stjepanu, BRAĆE RADIĆA 6, 40319 BELICA, HRVATSKA</w:t>
      </w:r>
    </w:p>
    <w:p w:rsidRDefault="00FD77DE" w:rsidP="00FD77DE" w:rsidR="00FD77DE" w:rsidRPr="004177C1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D77DE" w:rsidP="00FD77DE" w:rsidR="00FD77DE" w:rsidRPr="004177C1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177C1">
        <w:rPr>
          <w:rFonts w:cs="Times New Roman" w:hAnsi="Times New Roman" w:ascii="Times New Roman"/>
          <w:sz w:val="24"/>
          <w:szCs w:val="24"/>
        </w:rPr>
        <w:t>1.1 Zaprimljeno 25.09.2014. broj Z-5911/14</w:t>
      </w:r>
    </w:p>
    <w:p w:rsidRDefault="00FD77DE" w:rsidP="00FD77DE" w:rsidR="00FD77DE" w:rsidRPr="004177C1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177C1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FD77DE" w:rsidP="00FD77DE" w:rsidR="00FD77DE" w:rsidRPr="004177C1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177C1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FD77DE" w:rsidP="001A5457" w:rsidR="00A255CA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177C1">
        <w:rPr>
          <w:rFonts w:cs="Times New Roman" w:hAnsi="Times New Roman" w:ascii="Times New Roman"/>
          <w:sz w:val="24"/>
          <w:szCs w:val="24"/>
        </w:rPr>
        <w:t>Braće Radića 48, oib 49614188237.</w:t>
      </w:r>
    </w:p>
    <w:p w:rsidRDefault="001A5457" w:rsidP="001A5457" w:rsidR="001A5457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6D72" w:rsidP="003B162F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1A5457">
        <w:rPr>
          <w:rFonts w:cs="Times New Roman" w:hAnsi="Times New Roman" w:ascii="Times New Roman"/>
          <w:sz w:val="24"/>
          <w:szCs w:val="24"/>
        </w:rPr>
        <w:t>STJEPAN ĐURKIN, OIB: 24217541177, iz Belice</w:t>
      </w:r>
      <w:r w:rsidR="0072523F">
        <w:rPr>
          <w:rFonts w:cs="Times New Roman" w:hAnsi="Times New Roman" w:ascii="Times New Roman"/>
          <w:sz w:val="24"/>
          <w:szCs w:val="24"/>
        </w:rPr>
        <w:t>, Braće Radića</w:t>
      </w:r>
      <w:r w:rsidR="006D7F8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cijelosti uplatio kupovninu za navedenu nekretninu u iznosu </w:t>
      </w:r>
      <w:r w:rsidR="00FD77DE">
        <w:rPr>
          <w:rFonts w:cs="Times New Roman" w:hAnsi="Times New Roman" w:ascii="Times New Roman"/>
          <w:sz w:val="24"/>
          <w:szCs w:val="24"/>
        </w:rPr>
        <w:t xml:space="preserve">4.968,00 </w:t>
      </w:r>
      <w:r w:rsidR="00C76D2B">
        <w:rPr>
          <w:rFonts w:cs="Times New Roman" w:hAnsi="Times New Roman" w:ascii="Times New Roman"/>
          <w:sz w:val="24"/>
          <w:szCs w:val="24"/>
        </w:rPr>
        <w:t>kn.</w:t>
      </w:r>
    </w:p>
    <w:p w:rsidRDefault="00BF49C6" w:rsidP="003B162F" w:rsidR="00BF49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1A5457" w:rsidR="001A54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A5457" w:rsidP="001A5457" w:rsidR="001A54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A5457" w:rsidP="001A5457" w:rsidR="001A54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5D94" w:rsidP="003B162F" w:rsidR="00B23C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A0F4B">
        <w:rPr>
          <w:rFonts w:cs="Times New Roman" w:hAnsi="Times New Roman" w:ascii="Times New Roman"/>
          <w:sz w:val="24"/>
          <w:szCs w:val="24"/>
        </w:rPr>
        <w:t xml:space="preserve">S obzirom da se kupac </w:t>
      </w:r>
      <w:r w:rsidR="001A5457">
        <w:rPr>
          <w:rFonts w:cs="Times New Roman" w:hAnsi="Times New Roman" w:ascii="Times New Roman"/>
          <w:sz w:val="24"/>
          <w:szCs w:val="24"/>
        </w:rPr>
        <w:t>Stjepan Đurkin</w:t>
      </w:r>
      <w:r w:rsidR="008A0F4B">
        <w:rPr>
          <w:rFonts w:cs="Times New Roman" w:hAnsi="Times New Roman" w:ascii="Times New Roman"/>
          <w:sz w:val="24"/>
          <w:szCs w:val="24"/>
        </w:rPr>
        <w:t xml:space="preserve"> već nalazi u posjedu kupljene nekretnine, a navedeni tereti i zabilježbe nisu brisani </w:t>
      </w:r>
      <w:r w:rsidR="00B23C19">
        <w:rPr>
          <w:rFonts w:cs="Times New Roman" w:hAnsi="Times New Roman" w:ascii="Times New Roman"/>
          <w:sz w:val="24"/>
          <w:szCs w:val="24"/>
        </w:rPr>
        <w:t>u skladu s čl. 108. Ovršnog zakona (Narodne novine broj 112/12, 25/13 i 93/14), a u svezi čl. 164. st. 1. Stečajnog zakona (dalje SZ, Narodne novine broj 44/96, 29/99, 129/00, 123/03, 82/06, 116/10, 25/12 i 133/12) valjalo odlučiti kao u izreci ovog zaključka.</w:t>
      </w:r>
    </w:p>
    <w:p w:rsidRDefault="003B162F" w:rsidP="001A5457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547913">
        <w:rPr>
          <w:rFonts w:cs="Times New Roman" w:hAnsi="Times New Roman" w:ascii="Times New Roman"/>
          <w:sz w:val="24"/>
          <w:szCs w:val="24"/>
        </w:rPr>
        <w:t xml:space="preserve"> </w:t>
      </w:r>
      <w:r w:rsidR="001A5457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ožujka 2016.</w:t>
      </w:r>
    </w:p>
    <w:p w:rsidRDefault="003B162F" w:rsidP="003B162F" w:rsidR="003B162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3B162F" w:rsidP="003B162F" w:rsidR="003B162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162F" w:rsidP="003B162F" w:rsidR="003B162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7C7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7AAC" w:rsidP="007C7AAC" w:rsidR="007C7AAC" w:rsidRPr="007C7AAC">
      <w:pPr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Protiv ovog zaključka nije dozvoljen pravni lijek.</w:t>
      </w: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6B0F93">
        <w:rPr>
          <w:rFonts w:cs="Times New Roman" w:hAnsi="Times New Roman" w:ascii="Times New Roman"/>
          <w:sz w:val="24"/>
          <w:szCs w:val="24"/>
        </w:rPr>
        <w:t>Stjepan Đurkin iz Belice, Braće Radića 6</w:t>
      </w:r>
      <w:r w:rsidR="00547913">
        <w:rPr>
          <w:rFonts w:cs="Times New Roman" w:hAnsi="Times New Roman" w:ascii="Times New Roman"/>
          <w:sz w:val="24"/>
          <w:szCs w:val="24"/>
        </w:rPr>
        <w:t xml:space="preserve">, </w:t>
      </w:r>
      <w:r w:rsidR="00477A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3B162F" w:rsidP="003B162F" w:rsidR="003B16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C7AAC" w:rsidP="007C7AAC" w:rsidR="007C7A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rPr>
          <w:rFonts w:cs="Times New Roman" w:hAnsi="Times New Roman" w:ascii="Times New Roman"/>
          <w:sz w:val="24"/>
          <w:szCs w:val="24"/>
        </w:rPr>
      </w:pPr>
    </w:p>
    <w:p w:rsidRDefault="003B162F" w:rsidP="00CB06EC" w:rsidR="003B162F">
      <w:pPr>
        <w:rPr>
          <w:rFonts w:cs="Times New Roman" w:hAnsi="Times New Roman" w:ascii="Times New Roman"/>
          <w:sz w:val="24"/>
          <w:szCs w:val="24"/>
        </w:rPr>
      </w:pPr>
    </w:p>
    <w:p w:rsidRDefault="00C76D2B" w:rsidP="00CB06EC" w:rsidR="00C76D2B" w:rsidRPr="00CB06EC">
      <w:pPr>
        <w:rPr>
          <w:rFonts w:cs="Times New Roman" w:hAnsi="Times New Roman" w:ascii="Times New Roman"/>
          <w:sz w:val="24"/>
          <w:szCs w:val="24"/>
        </w:rPr>
      </w:pPr>
    </w:p>
    <w:sectPr w:rsidSect="001A5457" w:rsidR="00C76D2B" w:rsidRPr="00CB06EC"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451" w:rsidP="003B162F" w:rsidR="00564451">
      <w:pPr>
        <w:spacing w:lineRule="auto" w:line="240" w:after="0"/>
      </w:pPr>
      <w:r>
        <w:separator/>
      </w:r>
    </w:p>
  </w:endnote>
  <w:endnote w:id="0" w:type="continuationSeparator">
    <w:p w:rsidRDefault="00564451" w:rsidP="003B162F" w:rsidR="005644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451" w:rsidP="003B162F" w:rsidR="00564451">
      <w:pPr>
        <w:spacing w:lineRule="auto" w:line="240" w:after="0"/>
      </w:pPr>
      <w:r>
        <w:separator/>
      </w:r>
    </w:p>
  </w:footnote>
  <w:footnote w:id="0" w:type="continuationSeparator">
    <w:p w:rsidRDefault="00564451" w:rsidP="003B162F" w:rsidR="005644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 w:rsidRPr="001A545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A545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A545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A545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63C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A545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1A5457">
          <w:rPr>
            <w:rFonts w:cs="Times New Roman" w:hAnsi="Times New Roman" w:ascii="Times New Roman"/>
            <w:sz w:val="24"/>
            <w:szCs w:val="24"/>
          </w:rPr>
          <w:t>272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3B162F">
      <w:rPr>
        <w:rFonts w:cs="Times New Roman" w:hAnsi="Times New Roman" w:ascii="Times New Roman"/>
        <w:sz w:val="24"/>
        <w:szCs w:val="24"/>
      </w:rPr>
      <w:t>Poslovni broj: 5 St-88/13-</w:t>
    </w:r>
    <w:r w:rsidR="001A5457">
      <w:rPr>
        <w:rFonts w:cs="Times New Roman" w:hAnsi="Times New Roman" w:ascii="Times New Roman"/>
        <w:sz w:val="24"/>
        <w:szCs w:val="24"/>
      </w:rPr>
      <w:t>272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00384"/>
    <w:rsid w:val="00135346"/>
    <w:rsid w:val="001663C5"/>
    <w:rsid w:val="001A5457"/>
    <w:rsid w:val="001F6D72"/>
    <w:rsid w:val="002E3CED"/>
    <w:rsid w:val="00367C53"/>
    <w:rsid w:val="003B162F"/>
    <w:rsid w:val="00477A9C"/>
    <w:rsid w:val="00547913"/>
    <w:rsid w:val="00564451"/>
    <w:rsid w:val="006B0F93"/>
    <w:rsid w:val="006D7F8C"/>
    <w:rsid w:val="00714936"/>
    <w:rsid w:val="0072523F"/>
    <w:rsid w:val="007637BD"/>
    <w:rsid w:val="007C7AAC"/>
    <w:rsid w:val="008A0F4B"/>
    <w:rsid w:val="00937166"/>
    <w:rsid w:val="0095583E"/>
    <w:rsid w:val="009C1061"/>
    <w:rsid w:val="009D24D4"/>
    <w:rsid w:val="009D560A"/>
    <w:rsid w:val="00A255CA"/>
    <w:rsid w:val="00A81581"/>
    <w:rsid w:val="00AB7979"/>
    <w:rsid w:val="00B15D94"/>
    <w:rsid w:val="00B23C19"/>
    <w:rsid w:val="00B6004E"/>
    <w:rsid w:val="00BF49C6"/>
    <w:rsid w:val="00C27AC3"/>
    <w:rsid w:val="00C73887"/>
    <w:rsid w:val="00C76D2B"/>
    <w:rsid w:val="00CB06EC"/>
    <w:rsid w:val="00D04B8F"/>
    <w:rsid w:val="00F326A0"/>
    <w:rsid w:val="00FB1B90"/>
    <w:rsid w:val="00FD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BF199-15ED-4D34-92FD-FBFE2437A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1857</properties:Characters>
  <properties:Lines>55</properties:Lines>
  <properties:Paragraphs>26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2016-03-21T10:21:00Z</dcterms:created>
  <dc:creator>Ksenija Flack Makitan</dc:creator>
  <cp:lastModifiedBy>Lea Rogina</cp:lastModifiedBy>
  <cp:lastPrinted>2016-03-31T13:20:00Z</cp:lastPrinted>
  <dcterms:modified xmlns:xsi="http://www.w3.org/2001/XMLSchema-instance" xsi:type="dcterms:W3CDTF">2016-03-31T13:24:00Z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