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84fe" w14:paraId="68d84fe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14304A">
        <w:t>1033</w:t>
      </w:r>
      <w:r w:rsidR="005358C1">
        <w:t>/2016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>za provedbu skraćenog stečajnog postupka nad dužnikom</w:t>
      </w:r>
      <w:r w:rsidR="002F70C7">
        <w:rPr>
          <w:rFonts w:cs="Times New Roman" w:eastAsia="Times New Roman"/>
          <w:szCs w:val="20"/>
          <w:lang w:eastAsia="hr-HR"/>
        </w:rPr>
        <w:t xml:space="preserve"> </w:t>
      </w:r>
      <w:r w:rsidR="0014304A">
        <w:rPr>
          <w:rFonts w:cs="Times New Roman" w:eastAsia="Times New Roman"/>
          <w:szCs w:val="20"/>
          <w:lang w:eastAsia="hr-HR"/>
        </w:rPr>
        <w:t>BRUNOKRUNO d.o.o., Zaprešić, Bana Josipa Jelačića 157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</w:t>
      </w:r>
      <w:r w:rsidR="0014304A">
        <w:rPr>
          <w:rFonts w:cs="Times New Roman" w:eastAsia="Times New Roman"/>
          <w:szCs w:val="20"/>
          <w:lang w:eastAsia="hr-HR"/>
        </w:rPr>
        <w:t>897215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14304A">
        <w:rPr>
          <w:rFonts w:cs="Times New Roman" w:eastAsia="Times New Roman"/>
          <w:szCs w:val="20"/>
          <w:lang w:eastAsia="hr-HR"/>
        </w:rPr>
        <w:t>45640867968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14304A">
        <w:rPr>
          <w:rFonts w:cs="Times New Roman" w:eastAsia="Times New Roman"/>
          <w:szCs w:val="20"/>
          <w:lang w:eastAsia="hr-HR"/>
        </w:rPr>
        <w:t xml:space="preserve">BRUNOKRUNO d.o.o., Zaprešić, Bana Josipa Jelačića 157, MBS: 080897215, OIB: 45640867968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14304A">
        <w:rPr>
          <w:rFonts w:cs="Times New Roman" w:eastAsia="Times New Roman"/>
          <w:szCs w:val="20"/>
          <w:lang w:eastAsia="hr-HR"/>
        </w:rPr>
        <w:t>BRUNOKRUNO d.o.o., Zaprešić, Bana Josipa Jelačića 157, MBS: 080897215, OIB: 45640867968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6612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0D5C"/>
    <w:rsid w:val="00131E95"/>
    <w:rsid w:val="0014304A"/>
    <w:rsid w:val="0019711A"/>
    <w:rsid w:val="001A1D04"/>
    <w:rsid w:val="001D76CE"/>
    <w:rsid w:val="0024165D"/>
    <w:rsid w:val="002A5853"/>
    <w:rsid w:val="002F70C7"/>
    <w:rsid w:val="0033500C"/>
    <w:rsid w:val="003979A3"/>
    <w:rsid w:val="003E3E04"/>
    <w:rsid w:val="00406612"/>
    <w:rsid w:val="00457286"/>
    <w:rsid w:val="00457EF8"/>
    <w:rsid w:val="00461BE5"/>
    <w:rsid w:val="004D17E3"/>
    <w:rsid w:val="005358C1"/>
    <w:rsid w:val="005E36E5"/>
    <w:rsid w:val="00612636"/>
    <w:rsid w:val="00627832"/>
    <w:rsid w:val="00630CAA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15524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516D1"/>
    <w:rsid w:val="00E918CF"/>
    <w:rsid w:val="00EB2D95"/>
    <w:rsid w:val="00EB50BE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406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6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6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6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406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6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6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6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327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St-1033/2016</izvorni_sadrzaj>
    <derivirana_varijabla naziv="DomainObject.Predmet.OznakaBroj_1">St-1033/2016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BRUNOKRUNO d.o.o. zastupanog po punomoćniku Krunoslav Valjak</izvorni_sadrzaj>
    <derivirana_varijabla naziv="DomainObject.Predmet.ProtustrankaFormated_1">  BRUNOKRUNO d.o.o. zastupanog po punomoćniku Krunoslav Valjak</derivirana_varijabla>
  </DomainObject.Predmet.ProtustrankaFormated>
  <DomainObject.Predmet.ProtustrankaFormatedOIB>
    <izvorni_sadrzaj>  BRUNOKRUNO d.o.o., OIB 45640867968 zastupanog po punomoćniku Krunoslav Valjak</izvorni_sadrzaj>
    <derivirana_varijabla naziv="DomainObject.Predmet.ProtustrankaFormatedOIB_1">  BRUNOKRUNO d.o.o., OIB 45640867968 zastupanog po punomoćniku Krunoslav Valjak</derivirana_varijabla>
  </DomainObject.Predmet.ProtustrankaFormatedOIB>
  <DomainObject.Predmet.ProtustrankaFormatedWithAdress>
    <izvorni_sadrzaj> BRUNOKRUNO d.o.o., Bana Josipa Jelačića 157, 10290 Zaprešić zastupanog po punomoćniku Krunoslav Valjak</izvorni_sadrzaj>
    <derivirana_varijabla naziv="DomainObject.Predmet.ProtustrankaFormatedWithAdress_1"> BRUNOKRUNO d.o.o., Bana Josipa Jelačića 157, 10290 Zaprešić zastupanog po punomoćniku Krunoslav Valjak</derivirana_varijabla>
  </DomainObject.Predmet.ProtustrankaFormatedWithAdress>
  <DomainObject.Predmet.ProtustrankaFormatedWithAdressOIB>
    <izvorni_sadrzaj> BRUNOKRUNO d.o.o., OIB 45640867968, Bana Josipa Jelačića 157, 10290 Zaprešić zastupanog po punomoćniku Krunoslav Valjak</izvorni_sadrzaj>
    <derivirana_varijabla naziv="DomainObject.Predmet.ProtustrankaFormatedWithAdressOIB_1"> BRUNOKRUNO d.o.o., OIB 45640867968, Bana Josipa Jelačića 157, 10290 Zaprešić zastupanog po punomoćniku Krunoslav Valjak</derivirana_varijabla>
  </DomainObject.Predmet.ProtustrankaFormatedWithAdressOIB>
  <DomainObject.Predmet.ProtustrankaWithAdress>
    <izvorni_sadrzaj>BRUNOKRUNO d.o.o. Bana Josipa Jelačića 157, 10290 Zaprešić</izvorni_sadrzaj>
    <derivirana_varijabla naziv="DomainObject.Predmet.ProtustrankaWithAdress_1">BRUNOKRUNO d.o.o. Bana Josipa Jelačića 157, 10290 Zaprešić</derivirana_varijabla>
  </DomainObject.Predmet.ProtustrankaWithAdress>
  <DomainObject.Predmet.ProtustrankaWithAdressOIB>
    <izvorni_sadrzaj>BRUNOKRUNO d.o.o., OIB 45640867968, Bana Josipa Jelačića 157, 10290 Zaprešić</izvorni_sadrzaj>
    <derivirana_varijabla naziv="DomainObject.Predmet.ProtustrankaWithAdressOIB_1">BRUNOKRUNO d.o.o., OIB 45640867968, Bana Josipa Jelačića 157, 10290 Zaprešić</derivirana_varijabla>
  </DomainObject.Predmet.ProtustrankaWithAdressOIB>
  <DomainObject.Predmet.ProtustrankaNazivFormated>
    <izvorni_sadrzaj>BRUNOKRUNO d.o.o.</izvorni_sadrzaj>
    <derivirana_varijabla naziv="DomainObject.Predmet.ProtustrankaNazivFormated_1">BRUNOKRUNO d.o.o.</derivirana_varijabla>
  </DomainObject.Predmet.ProtustrankaNazivFormated>
  <DomainObject.Predmet.ProtustrankaNazivFormatedOIB>
    <izvorni_sadrzaj>BRUNOKRUNO d.o.o., OIB 45640867968</izvorni_sadrzaj>
    <derivirana_varijabla naziv="DomainObject.Predmet.ProtustrankaNazivFormatedOIB_1">BRUNOKRUNO d.o.o., OIB 45640867968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BRUNOKRUNO d.o.o. zastupanog po punomoćniku Krunoslav Valjak</item>
    </izvorni_sadrzaj>
    <derivirana_varijabla naziv="DomainObject.Predmet.ProtuStrankaListFormated_1">
      <item>BRUNOKRUNO d.o.o. zastupanog po punomoćniku Krunoslav Valjak</item>
    </derivirana_varijabla>
  </DomainObject.Predmet.ProtuStrankaListFormated>
  <DomainObject.Predmet.ProtuStrankaListFormatedOIB>
    <izvorni_sadrzaj>
      <item>BRUNOKRUNO d.o.o., OIB 45640867968 zastupanog po punomoćniku Krunoslav Valjak</item>
    </izvorni_sadrzaj>
    <derivirana_varijabla naziv="DomainObject.Predmet.ProtuStrankaListFormatedOIB_1">
      <item>BRUNOKRUNO d.o.o., OIB 45640867968 zastupanog po punomoćniku Krunoslav Valjak</item>
    </derivirana_varijabla>
  </DomainObject.Predmet.ProtuStrankaListFormatedOIB>
  <DomainObject.Predmet.ProtuStrankaListFormatedWithAdress>
    <izvorni_sadrzaj>
      <item>BRUNOKRUNO d.o.o., Bana Josipa Jelačića 157, 10290 Zaprešić zastupanog po punomoćniku Krunoslav Valjak</item>
    </izvorni_sadrzaj>
    <derivirana_varijabla naziv="DomainObject.Predmet.ProtuStrankaListFormatedWithAdress_1">
      <item>BRUNOKRUNO d.o.o., Bana Josipa Jelačića 157, 10290 Zaprešić zastupanog po punomoćniku Krunoslav Valjak</item>
    </derivirana_varijabla>
  </DomainObject.Predmet.ProtuStrankaListFormatedWithAdress>
  <DomainObject.Predmet.ProtuStrankaListFormatedWithAdressOIB>
    <izvorni_sadrzaj>
      <item>BRUNOKRUNO d.o.o., OIB 45640867968, Bana Josipa Jelačića 157, 10290 Zaprešić zastupanog po punomoćniku Krunoslav Valjak</item>
    </izvorni_sadrzaj>
    <derivirana_varijabla naziv="DomainObject.Predmet.ProtuStrankaListFormatedWithAdressOIB_1">
      <item>BRUNOKRUNO d.o.o., OIB 45640867968, Bana Josipa Jelačića 157, 10290 Zaprešić zastupanog po punomoćniku Krunoslav Valjak</item>
    </derivirana_varijabla>
  </DomainObject.Predmet.ProtuStrankaListFormatedWithAdressOIB>
  <DomainObject.Predmet.ProtuStrankaListNazivFormated>
    <izvorni_sadrzaj>
      <item>BRUNOKRUNO d.o.o.</item>
    </izvorni_sadrzaj>
    <derivirana_varijabla naziv="DomainObject.Predmet.ProtuStrankaListNazivFormated_1">
      <item>BRUNOKRUNO d.o.o.</item>
    </derivirana_varijabla>
  </DomainObject.Predmet.ProtuStrankaListNazivFormated>
  <DomainObject.Predmet.ProtuStrankaListNazivFormatedOIB>
    <izvorni_sadrzaj>
      <item>BRUNOKRUNO d.o.o., OIB 45640867968</item>
    </izvorni_sadrzaj>
    <derivirana_varijabla naziv="DomainObject.Predmet.ProtuStrankaListNazivFormatedOIB_1">
      <item>BRUNOKRUNO d.o.o., OIB 45640867968</item>
    </derivirana_varijabla>
  </DomainObject.Predmet.ProtuStrankaListNazivFormatedOIB>
  <DomainObject.Predmet.OstaliListFormated>
    <izvorni_sadrzaj>
      <item>Krunoslav Valjak punomoćnik sudionika u postupku BRUNOKRUNO d.o.o.</item>
    </izvorni_sadrzaj>
    <derivirana_varijabla naziv="DomainObject.Predmet.OstaliListFormated_1">
      <item>Krunoslav Valjak punomoćnik sudionika u postupku BRUNOKRUNO d.o.o.</item>
    </derivirana_varijabla>
  </DomainObject.Predmet.OstaliListFormated>
  <DomainObject.Predmet.OstaliListFormatedOIB>
    <izvorni_sadrzaj>
      <item>Krunoslav Valjak, OIB 03273038583 punomoćnik sudionika u postupku BRUNOKRUNO d.o.o.</item>
    </izvorni_sadrzaj>
    <derivirana_varijabla naziv="DomainObject.Predmet.OstaliListFormatedOIB_1">
      <item>Krunoslav Valjak, OIB 03273038583 punomoćnik sudionika u postupku BRUNOKRUNO d.o.o.</item>
    </derivirana_varijabla>
  </DomainObject.Predmet.OstaliListFormatedOIB>
  <DomainObject.Predmet.OstaliListFormatedWithAdress>
    <izvorni_sadrzaj>
      <item>Krunoslav Valjak, Horvaćanska Cesta 26, 10000 Zagreb punomoćnik sudionika u postupku BRUNOKRUNO d.o.o.</item>
    </izvorni_sadrzaj>
    <derivirana_varijabla naziv="DomainObject.Predmet.OstaliListFormatedWithAdress_1">
      <item>Krunoslav Valjak, Horvaćanska Cesta 26, 10000 Zagreb punomoćnik sudionika u postupku BRUNOKRUNO d.o.o.</item>
    </derivirana_varijabla>
  </DomainObject.Predmet.OstaliListFormatedWithAdress>
  <DomainObject.Predmet.OstaliListFormatedWithAdressOIB>
    <izvorni_sadrzaj>
      <item>Krunoslav Valjak, OIB 03273038583, Horvaćanska Cesta 26, 10000 Zagreb punomoćnik sudionika u postupku BRUNOKRUNO d.o.o.</item>
    </izvorni_sadrzaj>
    <derivirana_varijabla naziv="DomainObject.Predmet.OstaliListFormatedWithAdressOIB_1">
      <item>Krunoslav Valjak, OIB 03273038583, Horvaćanska Cesta 26, 10000 Zagreb punomoćnik sudionika u postupku BRUNOKRUNO d.o.o.</item>
    </derivirana_varijabla>
  </DomainObject.Predmet.OstaliListFormatedWithAdressOIB>
  <DomainObject.Predmet.OstaliListNazivFormated>
    <izvorni_sadrzaj>
      <item>Krunoslav Valjak</item>
    </izvorni_sadrzaj>
    <derivirana_varijabla naziv="DomainObject.Predmet.OstaliListNazivFormated_1">
      <item>Krunoslav Valjak</item>
    </derivirana_varijabla>
  </DomainObject.Predmet.OstaliListNazivFormated>
  <DomainObject.Predmet.OstaliListNazivFormatedOIB>
    <izvorni_sadrzaj>
      <item>Krunoslav Valjak, OIB 03273038583</item>
    </izvorni_sadrzaj>
    <derivirana_varijabla naziv="DomainObject.Predmet.OstaliListNazivFormatedOIB_1">
      <item>Krunoslav Valjak, OIB 03273038583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BRUNOKRUNO d.o.o.</izvorni_sadrzaj>
    <derivirana_varijabla naziv="DomainObject.Predmet.ProtustrankaIDrugi_1">BRUNOKRUNO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BRUNOKRUNO d.o.o., OIB 45640867968, Bana Josipa Jelačića 157, 10290 Zaprešić</izvorni_sadrzaj>
    <derivirana_varijabla naziv="DomainObject.Predmet.ProtustrankaIDrugiAdressOIB_1">BRUNOKRUNO d.o.o., OIB 45640867968, Bana Josipa Jelačića 157,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BRUNOKRUNO d.o.o.</item>
      <item>Krunoslav Valjak</item>
    </izvorni_sadrzaj>
    <derivirana_varijabla naziv="DomainObject.Predmet.SudioniciListNaziv_1">
      <item>FINA Regionalni centar Zagreb</item>
      <item>BRUNOKRUNO d.o.o.</item>
      <item>Krunoslav Valjak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BRUNOKRUNO d.o.o., OIB 45640867968, Bana Josipa Jelačića 157,10290 Zaprešić</item>
      <item>Krunoslav Valjak, OIB 03273038583, Horvaćanska Cesta 26,10000 Zagreb</item>
    </izvorni_sadrzaj>
    <derivirana_varijabla naziv="DomainObject.Predmet.SudioniciListAdressOIB_1">
      <item>FINA Regionalni centar Zagreb, OIB 85821130368, Trg svibanjskih žrtava 1995. br. 1,10000 Zagreb</item>
      <item>BRUNOKRUNO d.o.o., OIB 45640867968, Bana Josipa Jelačića 157,10290 Zaprešić</item>
      <item>Krunoslav Valjak, OIB 03273038583, Horvaćanska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45640867968</item>
      <item>, OIB 03273038583</item>
    </izvorni_sadrzaj>
    <derivirana_varijabla naziv="DomainObject.Predmet.SudioniciListNazivOIB_1">
      <item>, OIB 85821130368</item>
      <item>, OIB 45640867968</item>
      <item>, OIB 03273038583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1836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2016-02-22T14:28:00Z</dcterms:created>
  <dc:creator>Ivana Manestar</dc:creator>
  <cp:lastModifiedBy>Ksenija Nol</cp:lastModifiedBy>
  <cp:lastPrinted>2016-02-22T14:51:00Z</cp:lastPrinted>
  <dcterms:modified xmlns:xsi="http://www.w3.org/2001/XMLSchema-instance" xsi:type="dcterms:W3CDTF">2016-02-22T14:51:00Z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