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e4878" w14:paraId="6be4878" w:rsidRDefault="00A86A44" w:rsidP="00226FD0" w:rsidR="00226FD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ED5" w:rsidR="00915ED5"/>
    <w:p w:rsidRDefault="00915ED5" w:rsidR="00915ED5">
      <w:r>
        <w:t>REPUBLIKA HRVATSKA</w:t>
      </w:r>
    </w:p>
    <w:p w:rsidRDefault="00915ED5" w:rsidR="00915ED5">
      <w:r>
        <w:t>TRGOVAČKI SUD U</w:t>
      </w:r>
      <w:r w:rsidR="00C92766">
        <w:t xml:space="preserve"> OSIJEKU</w:t>
      </w:r>
    </w:p>
    <w:p w:rsidRDefault="00915ED5" w:rsidR="00C92766">
      <w:r>
        <w:t>S</w:t>
      </w:r>
      <w:r w:rsidR="00C92766">
        <w:t xml:space="preserve">TALNA SLUŽBA </w:t>
      </w:r>
      <w:r w:rsidR="00CD163D">
        <w:t>U SLAVONSKOM BRODU</w:t>
      </w:r>
    </w:p>
    <w:p w:rsidRDefault="00C92766" w:rsidR="00C92766">
      <w:r>
        <w:t>Trg pobjede 13</w:t>
      </w:r>
    </w:p>
    <w:p w:rsidRDefault="00C92766" w:rsidR="00915ED5">
      <w:r>
        <w:t xml:space="preserve">35000 Slavonski Brod                     </w:t>
      </w:r>
      <w:r w:rsidR="00915ED5">
        <w:t xml:space="preserve">                                       </w:t>
      </w:r>
      <w:r w:rsidR="00E43DAB">
        <w:t xml:space="preserve">          </w:t>
      </w:r>
      <w:r w:rsidR="00915ED5">
        <w:t xml:space="preserve">  Broj: St-</w:t>
      </w:r>
      <w:r w:rsidR="0026070A">
        <w:t>7/2011-</w:t>
      </w:r>
      <w:r w:rsidR="00325A63">
        <w:t>283</w:t>
      </w:r>
    </w:p>
    <w:p w:rsidRDefault="00915ED5" w:rsidR="00915ED5"/>
    <w:p w:rsidRDefault="00C51DF9" w:rsidP="00C51DF9" w:rsidR="00915ED5" w:rsidRPr="005063CE">
      <w:pPr>
        <w:jc w:val="center"/>
      </w:pPr>
      <w:r w:rsidRPr="005063CE">
        <w:t>R E P U B L I K A     H R V A T S K A</w:t>
      </w:r>
    </w:p>
    <w:p w:rsidRDefault="00915ED5" w:rsidP="0005159F" w:rsidR="001A5887" w:rsidRPr="005063CE">
      <w:pPr>
        <w:jc w:val="center"/>
      </w:pPr>
      <w:r w:rsidRPr="005063CE">
        <w:t>R J E Š E N J E</w:t>
      </w:r>
    </w:p>
    <w:p w:rsidRDefault="00915ED5" w:rsidR="00915ED5"/>
    <w:p w:rsidRDefault="00915ED5" w:rsidP="0005159F" w:rsidR="00A549DB">
      <w:pPr>
        <w:jc w:val="both"/>
      </w:pPr>
      <w:r>
        <w:tab/>
        <w:t xml:space="preserve">TRGOVAČKI SUD U </w:t>
      </w:r>
      <w:r w:rsidR="007C79B0">
        <w:t xml:space="preserve">OSIJEKU STALNA SLUŽBA </w:t>
      </w:r>
      <w:r w:rsidR="00AE126C">
        <w:t>U SLAVONSKOM BRODU,</w:t>
      </w:r>
      <w:r>
        <w:t xml:space="preserve"> po stečajnom sucu Vesni Vukelić, u postupku stečaja nad dužnikom </w:t>
      </w:r>
      <w:r w:rsidR="00AE126C">
        <w:t>NOVOGRADNJA</w:t>
      </w:r>
      <w:r w:rsidR="007C79B0">
        <w:t xml:space="preserve"> </w:t>
      </w:r>
      <w:proofErr w:type="spellStart"/>
      <w:r w:rsidR="00D03981">
        <w:t>d.d</w:t>
      </w:r>
      <w:proofErr w:type="spellEnd"/>
      <w:r w:rsidR="003815A8">
        <w:t>,</w:t>
      </w:r>
      <w:r w:rsidR="007C79B0">
        <w:t xml:space="preserve"> u stečaju Slavonski Brod</w:t>
      </w:r>
      <w:r w:rsidR="007F4D3F">
        <w:t>,</w:t>
      </w:r>
      <w:r>
        <w:t xml:space="preserve"> </w:t>
      </w:r>
      <w:r w:rsidR="009663CA">
        <w:t xml:space="preserve">nakon održanog </w:t>
      </w:r>
      <w:r w:rsidR="00BF7BC6">
        <w:t>dvadesetprvog</w:t>
      </w:r>
      <w:r w:rsidR="00F20174">
        <w:t xml:space="preserve"> </w:t>
      </w:r>
      <w:r w:rsidR="009663CA">
        <w:t xml:space="preserve">ročišta za javnu dražbu radi unovčenja dijela imovine stečajnog dužnika, odlučujući o dosudi nekretnine, dana </w:t>
      </w:r>
      <w:r w:rsidR="0026070A">
        <w:t>29.prosinca</w:t>
      </w:r>
      <w:r w:rsidR="00AE126C">
        <w:t xml:space="preserve"> 2016</w:t>
      </w:r>
      <w:r w:rsidR="009663CA">
        <w:t>.g.</w:t>
      </w:r>
    </w:p>
    <w:p w:rsidRDefault="009663CA" w:rsidP="004519BF" w:rsidR="001A5887" w:rsidRPr="005063CE">
      <w:pPr>
        <w:jc w:val="center"/>
      </w:pPr>
      <w:r w:rsidRPr="005063CE">
        <w:t>r i j e š i o    j e</w:t>
      </w:r>
    </w:p>
    <w:p w:rsidRDefault="0026261D" w:rsidR="0026261D"/>
    <w:p w:rsidRDefault="009663CA" w:rsidP="00AE126C" w:rsidR="00017748">
      <w:pPr>
        <w:jc w:val="both"/>
      </w:pPr>
      <w:r>
        <w:tab/>
      </w:r>
      <w:r w:rsidRPr="003B5097">
        <w:rPr>
          <w:b/>
        </w:rPr>
        <w:t xml:space="preserve">I </w:t>
      </w:r>
      <w:r w:rsidR="0041286C" w:rsidRPr="003B5097">
        <w:rPr>
          <w:b/>
        </w:rPr>
        <w:t>–</w:t>
      </w:r>
      <w:r w:rsidR="0041286C">
        <w:t xml:space="preserve"> </w:t>
      </w:r>
      <w:r w:rsidR="00C97E1A">
        <w:t>Ponuditelju</w:t>
      </w:r>
      <w:r w:rsidR="00ED0668">
        <w:t xml:space="preserve"> kao kupcu</w:t>
      </w:r>
      <w:r w:rsidR="009623A0">
        <w:t xml:space="preserve"> </w:t>
      </w:r>
      <w:r w:rsidR="00BF7BC6">
        <w:t>PRUD STROJEVI d.o.o. Zagreb</w:t>
      </w:r>
      <w:r w:rsidR="009909E9">
        <w:t>,</w:t>
      </w:r>
      <w:r w:rsidR="00BF7BC6">
        <w:t xml:space="preserve"> 3. Maksimirsko naselje 4, OIB 15017919694</w:t>
      </w:r>
      <w:r w:rsidR="001C321B">
        <w:t xml:space="preserve">  </w:t>
      </w:r>
      <w:r w:rsidR="009A2A22">
        <w:t xml:space="preserve">dosuđuje se dio imovine </w:t>
      </w:r>
      <w:r w:rsidR="00DA6FBF">
        <w:t xml:space="preserve">vlasništva stečajnog dužnika </w:t>
      </w:r>
      <w:r w:rsidR="00AE126C">
        <w:t>NOVOGRADNJA</w:t>
      </w:r>
      <w:r w:rsidR="00D03981">
        <w:t xml:space="preserve"> </w:t>
      </w:r>
      <w:proofErr w:type="spellStart"/>
      <w:r w:rsidR="00D03981">
        <w:t>d.d</w:t>
      </w:r>
      <w:proofErr w:type="spellEnd"/>
      <w:r w:rsidR="007C79B0">
        <w:t xml:space="preserve">, u stečaju </w:t>
      </w:r>
      <w:proofErr w:type="spellStart"/>
      <w:r w:rsidR="007C79B0">
        <w:t>Slav.Brodu</w:t>
      </w:r>
      <w:proofErr w:type="spellEnd"/>
      <w:r w:rsidR="007F4D3F">
        <w:t>,</w:t>
      </w:r>
      <w:r w:rsidR="00325CBA">
        <w:t xml:space="preserve"> i to:</w:t>
      </w:r>
      <w:r w:rsidR="003948BF">
        <w:t xml:space="preserve"> </w:t>
      </w:r>
    </w:p>
    <w:p w:rsidRDefault="00AD4922" w:rsidP="00AD4922" w:rsidR="00AD4922">
      <w:pPr>
        <w:jc w:val="both"/>
      </w:pPr>
    </w:p>
    <w:p w:rsidRDefault="00BF7BC6" w:rsidP="00AD4922" w:rsidR="00AD4922">
      <w:pPr>
        <w:jc w:val="both"/>
      </w:pPr>
      <w:r>
        <w:t>Suvlasnički dijelovi n</w:t>
      </w:r>
      <w:r w:rsidR="00AD4922">
        <w:t xml:space="preserve">ekretnine upisane u z.k.ul. 8398, k.o. Slavonski Brod, koja se sastoji iz k.č.br. 3239, Poslovno trgovački centar Novogradnja, Trg J. </w:t>
      </w:r>
      <w:proofErr w:type="spellStart"/>
      <w:r w:rsidR="00AD4922">
        <w:t>Godlara</w:t>
      </w:r>
      <w:proofErr w:type="spellEnd"/>
      <w:r w:rsidR="00AD4922">
        <w:t xml:space="preserve"> sa </w:t>
      </w:r>
      <w:smartTag w:element="metricconverter" w:uri="urn:schemas-microsoft-com:office:smarttags">
        <w:smartTagPr>
          <w:attr w:val="1342 m2" w:name="ProductID"/>
        </w:smartTagPr>
        <w:r w:rsidR="00AD4922">
          <w:t>1342 m2</w:t>
        </w:r>
      </w:smartTag>
      <w:r w:rsidR="00AD4922">
        <w:t xml:space="preserve"> i to:</w:t>
      </w:r>
    </w:p>
    <w:p w:rsidRDefault="00AD4922" w:rsidP="00AD4922" w:rsidR="00AD4922">
      <w:pPr>
        <w:jc w:val="both"/>
      </w:pPr>
    </w:p>
    <w:p w:rsidRDefault="00AD4922" w:rsidP="00AD4922" w:rsidR="00AD4922">
      <w:pPr>
        <w:jc w:val="both"/>
      </w:pPr>
    </w:p>
    <w:p w:rsidRDefault="00AD4922" w:rsidP="00AD4922" w:rsidR="00AD4922">
      <w:pPr>
        <w:jc w:val="both"/>
      </w:pPr>
      <w:r>
        <w:t>Poduložak                                                      Površina                     Upisani</w:t>
      </w:r>
    </w:p>
    <w:p w:rsidRDefault="00AD4922" w:rsidP="00AD4922" w:rsidR="00AD4922">
      <w:pPr>
        <w:jc w:val="both"/>
      </w:pPr>
      <w:r>
        <w:t>broj:                            O  p  i   s                        m2                            tereti</w:t>
      </w:r>
    </w:p>
    <w:p w:rsidRDefault="00AD4922" w:rsidP="00AD4922" w:rsidR="00AD4922">
      <w:pPr>
        <w:jc w:val="both"/>
      </w:pPr>
      <w:r>
        <w:t xml:space="preserve">  6                    III kat, lokal br. 67                  45,14               Z-925/03,  Z-2248/07</w:t>
      </w:r>
    </w:p>
    <w:p w:rsidRDefault="00AD4922" w:rsidP="00AD4922" w:rsidR="00AD4922">
      <w:pPr>
        <w:jc w:val="both"/>
      </w:pPr>
      <w:r>
        <w:t xml:space="preserve">  7                    III kat, lokal br. 68                  16,32                          "          "                      </w:t>
      </w:r>
    </w:p>
    <w:p w:rsidRDefault="00AD4922" w:rsidP="00AD4922" w:rsidR="00AD4922">
      <w:pPr>
        <w:jc w:val="both"/>
      </w:pPr>
      <w:r>
        <w:t xml:space="preserve">  8                    III kat, lokal br. 69                  18,89                          "          "</w:t>
      </w:r>
    </w:p>
    <w:p w:rsidRDefault="00AD4922" w:rsidP="00AD4922" w:rsidR="00AD4922">
      <w:pPr>
        <w:jc w:val="both"/>
      </w:pPr>
      <w:r>
        <w:t xml:space="preserve">  9                    III kat, lokal br. 70                  19,31                          "          "</w:t>
      </w:r>
    </w:p>
    <w:p w:rsidRDefault="00AD4922" w:rsidP="00AD4922" w:rsidR="00AD4922">
      <w:pPr>
        <w:jc w:val="both"/>
      </w:pPr>
      <w:r>
        <w:t>10                    III kat, lokal br. 71                  19,82                          "          "</w:t>
      </w:r>
    </w:p>
    <w:p w:rsidRDefault="00AD4922" w:rsidP="00AD4922" w:rsidR="00AD4922">
      <w:pPr>
        <w:jc w:val="both"/>
      </w:pPr>
      <w:r>
        <w:t>11                    III kat, lokal br. 72                  19,94                          "          "</w:t>
      </w:r>
    </w:p>
    <w:p w:rsidRDefault="00AD4922" w:rsidP="00AD4922" w:rsidR="00AD4922">
      <w:pPr>
        <w:jc w:val="both"/>
      </w:pPr>
      <w:r>
        <w:t>12                    III kat, lokal br. 73                  19,80                          "          "</w:t>
      </w:r>
    </w:p>
    <w:p w:rsidRDefault="00AD4922" w:rsidP="00AD4922" w:rsidR="00AD4922">
      <w:pPr>
        <w:jc w:val="both"/>
      </w:pPr>
      <w:r>
        <w:t>13                    III kat, lokal br. 74                  19,84                          "          "</w:t>
      </w:r>
    </w:p>
    <w:p w:rsidRDefault="00AD4922" w:rsidP="00AD4922" w:rsidR="00AD4922">
      <w:pPr>
        <w:jc w:val="both"/>
      </w:pPr>
      <w:r>
        <w:t>14                    III kat, lokal br. 75                  17,59                          "          "</w:t>
      </w:r>
    </w:p>
    <w:p w:rsidRDefault="00AD4922" w:rsidP="00AD4922" w:rsidR="00AD4922">
      <w:pPr>
        <w:jc w:val="both"/>
      </w:pPr>
      <w:r>
        <w:t>15                    III,kat, lokal br. 76                  15,31                          "          "</w:t>
      </w:r>
    </w:p>
    <w:p w:rsidRDefault="00AD4922" w:rsidP="00AD4922" w:rsidR="00AD4922">
      <w:pPr>
        <w:jc w:val="both"/>
      </w:pPr>
      <w:r>
        <w:t>16                    III kat, lokal br. 77                  15,31                          "          "</w:t>
      </w:r>
    </w:p>
    <w:p w:rsidRDefault="00AD4922" w:rsidP="00AD4922" w:rsidR="00AD4922">
      <w:pPr>
        <w:jc w:val="both"/>
      </w:pPr>
      <w:r>
        <w:t>17                    III kat, lokal br. 78                  10,86                          "          "</w:t>
      </w:r>
    </w:p>
    <w:p w:rsidRDefault="00AD4922" w:rsidP="00AD4922" w:rsidR="00AD4922">
      <w:pPr>
        <w:jc w:val="both"/>
      </w:pPr>
      <w:r>
        <w:t>18                    III kat, lokal br. 79                  54,79                          "          "</w:t>
      </w:r>
    </w:p>
    <w:p w:rsidRDefault="00AD4922" w:rsidP="00AD4922" w:rsidR="00AD4922">
      <w:pPr>
        <w:jc w:val="both"/>
      </w:pPr>
      <w:r>
        <w:t>19                    III kat, lokal br. 80                  15,68                          "          "</w:t>
      </w:r>
    </w:p>
    <w:p w:rsidRDefault="00AD4922" w:rsidP="00AD4922" w:rsidR="00AD4922">
      <w:pPr>
        <w:jc w:val="both"/>
      </w:pPr>
    </w:p>
    <w:p w:rsidRDefault="00BF7BC6" w:rsidP="00AD4922" w:rsidR="00BF7BC6">
      <w:pPr>
        <w:jc w:val="both"/>
      </w:pPr>
    </w:p>
    <w:p w:rsidRDefault="00BF7BC6" w:rsidP="00AD4922" w:rsidR="00BF7BC6">
      <w:pPr>
        <w:jc w:val="both"/>
      </w:pPr>
    </w:p>
    <w:p w:rsidRDefault="00BF7BC6" w:rsidP="00AD4922" w:rsidR="00BF7BC6">
      <w:pPr>
        <w:jc w:val="both"/>
      </w:pPr>
    </w:p>
    <w:p w:rsidRDefault="00AD4922" w:rsidP="00AD4922" w:rsidR="00A65A99">
      <w:pPr>
        <w:jc w:val="both"/>
      </w:pPr>
      <w:r>
        <w:t xml:space="preserve">      </w:t>
      </w:r>
    </w:p>
    <w:p w:rsidRDefault="00AD4922" w:rsidP="00AD4922" w:rsidR="00AD4922">
      <w:pPr>
        <w:jc w:val="both"/>
      </w:pPr>
      <w:r>
        <w:lastRenderedPageBreak/>
        <w:t xml:space="preserve">                                                         -2-</w:t>
      </w:r>
    </w:p>
    <w:p w:rsidRDefault="00A65A99" w:rsidP="00A65A99" w:rsidR="00A65A99">
      <w:pPr>
        <w:jc w:val="right"/>
      </w:pPr>
    </w:p>
    <w:p w:rsidRDefault="00AD4922" w:rsidP="00AD4922" w:rsidR="00AD4922">
      <w:pPr>
        <w:jc w:val="both"/>
      </w:pPr>
      <w:r>
        <w:t>Poduložak                                                      Površina                     Upisani</w:t>
      </w:r>
    </w:p>
    <w:p w:rsidRDefault="00AD4922" w:rsidP="00AD4922" w:rsidR="00AD4922">
      <w:pPr>
        <w:jc w:val="both"/>
      </w:pPr>
      <w:r>
        <w:t>broj:                            O  p  i  s                         m2                            tereti</w:t>
      </w:r>
    </w:p>
    <w:p w:rsidRDefault="00AD4922" w:rsidP="00AD4922" w:rsidR="00AD4922">
      <w:pPr>
        <w:jc w:val="both"/>
      </w:pPr>
      <w:r>
        <w:t>20                    III kat, lokal br. 81                  17,64               Z-925/03,  Z-2248/07</w:t>
      </w:r>
    </w:p>
    <w:p w:rsidRDefault="00AD4922" w:rsidP="00AD4922" w:rsidR="00AD4922">
      <w:pPr>
        <w:jc w:val="both"/>
      </w:pPr>
      <w:r>
        <w:t>21                    III kat, lokal br. 82                  19,13                          "          "</w:t>
      </w:r>
    </w:p>
    <w:p w:rsidRDefault="00AD4922" w:rsidP="00AD4922" w:rsidR="00AD4922">
      <w:pPr>
        <w:jc w:val="both"/>
      </w:pPr>
      <w:r>
        <w:t>22                    III kat, lokal br. 83                  19,90                          "          "</w:t>
      </w:r>
    </w:p>
    <w:p w:rsidRDefault="00AD4922" w:rsidP="00AD4922" w:rsidR="00AD4922">
      <w:pPr>
        <w:jc w:val="both"/>
      </w:pPr>
      <w:r>
        <w:t>23                    III kat, lokal br. 84                  20,97                          "          "</w:t>
      </w:r>
    </w:p>
    <w:p w:rsidRDefault="00AD4922" w:rsidP="00AD4922" w:rsidR="00AD4922">
      <w:pPr>
        <w:jc w:val="both"/>
      </w:pPr>
      <w:r>
        <w:t>24                    III kat, lokal br. 85                  21,98                          "          "</w:t>
      </w:r>
    </w:p>
    <w:p w:rsidRDefault="00AD4922" w:rsidP="00AD4922" w:rsidR="00AD4922">
      <w:pPr>
        <w:jc w:val="both"/>
      </w:pPr>
      <w:r>
        <w:t>25                    III kat, lokal br. 86                  22,55                          "          "</w:t>
      </w:r>
    </w:p>
    <w:p w:rsidRDefault="00AD4922" w:rsidP="00AD4922" w:rsidR="00AD4922">
      <w:pPr>
        <w:jc w:val="both"/>
      </w:pPr>
      <w:r>
        <w:t>26                    III kat, lokal br. 87                  22,69                          "          "</w:t>
      </w:r>
    </w:p>
    <w:p w:rsidRDefault="00AD4922" w:rsidP="00AD4922" w:rsidR="00AD4922">
      <w:pPr>
        <w:jc w:val="both"/>
      </w:pPr>
      <w:r>
        <w:t>27                    III kat, lokal br. 88                  17,13                          "          "</w:t>
      </w:r>
    </w:p>
    <w:p w:rsidRDefault="00AD4922" w:rsidP="00AD4922" w:rsidR="00AD4922">
      <w:pPr>
        <w:jc w:val="both"/>
      </w:pPr>
      <w:r>
        <w:t xml:space="preserve">28                    </w:t>
      </w:r>
      <w:proofErr w:type="spellStart"/>
      <w:r>
        <w:t>priz</w:t>
      </w:r>
      <w:proofErr w:type="spellEnd"/>
      <w:r>
        <w:t xml:space="preserve">. </w:t>
      </w:r>
      <w:proofErr w:type="spellStart"/>
      <w:r>
        <w:t>posl</w:t>
      </w:r>
      <w:proofErr w:type="spellEnd"/>
      <w:r>
        <w:t xml:space="preserve">. </w:t>
      </w:r>
      <w:proofErr w:type="spellStart"/>
      <w:r>
        <w:t>pros</w:t>
      </w:r>
      <w:proofErr w:type="spellEnd"/>
      <w:r>
        <w:t>. br. 3 stari dio    4,00                          "          "</w:t>
      </w:r>
    </w:p>
    <w:p w:rsidRDefault="00AD4922" w:rsidP="00AD4922" w:rsidR="00AD4922">
      <w:pPr>
        <w:jc w:val="both"/>
      </w:pPr>
      <w:r>
        <w:t>30                    prizemlje, lokal br. 1a              64,00                          "          "</w:t>
      </w:r>
    </w:p>
    <w:p w:rsidRDefault="00AD4922" w:rsidP="00AD4922" w:rsidR="00AD4922">
      <w:pPr>
        <w:jc w:val="both"/>
      </w:pPr>
      <w:r>
        <w:t>31                    prizemlje, lokal br. 16  63,40                          "          "</w:t>
      </w:r>
    </w:p>
    <w:p w:rsidRDefault="00AD4922" w:rsidP="00AD4922" w:rsidR="00AD4922">
      <w:pPr>
        <w:jc w:val="both"/>
      </w:pPr>
      <w:r>
        <w:t>32                    prizemlje, lokal br. 16a 70,09                          "          "</w:t>
      </w:r>
    </w:p>
    <w:p w:rsidRDefault="00AD4922" w:rsidP="00AD4922" w:rsidR="00AD4922">
      <w:pPr>
        <w:jc w:val="both"/>
      </w:pPr>
      <w:r>
        <w:t xml:space="preserve">34                    prizemlje, lokal br. 18  23,78              </w:t>
      </w:r>
      <w:r w:rsidR="00E43DAB">
        <w:t xml:space="preserve">          </w:t>
      </w:r>
      <w:r>
        <w:t xml:space="preserve"> Z-101/00, Z-925/03, </w:t>
      </w:r>
    </w:p>
    <w:p w:rsidRDefault="00AD4922" w:rsidP="00AD4922" w:rsidR="00AD4922">
      <w:pPr>
        <w:jc w:val="both"/>
      </w:pPr>
      <w:r>
        <w:t xml:space="preserve">                                                                                               </w:t>
      </w:r>
      <w:r w:rsidR="00E43DAB">
        <w:t xml:space="preserve">       </w:t>
      </w:r>
      <w:r>
        <w:t>Z-2248/07</w:t>
      </w:r>
    </w:p>
    <w:p w:rsidRDefault="00AD4922" w:rsidP="00AD4922" w:rsidR="00AD4922">
      <w:pPr>
        <w:jc w:val="both"/>
      </w:pPr>
      <w:r>
        <w:t xml:space="preserve">35                    prizemlje, lokal br. 19  18,00               </w:t>
      </w:r>
      <w:r w:rsidR="00E43DAB">
        <w:t xml:space="preserve">           </w:t>
      </w:r>
      <w:r>
        <w:t xml:space="preserve">Z-101/00, Z-925/03, </w:t>
      </w:r>
    </w:p>
    <w:p w:rsidRDefault="00AD4922" w:rsidP="00AD4922" w:rsidR="00AD4922">
      <w:pPr>
        <w:jc w:val="both"/>
      </w:pPr>
      <w:r>
        <w:t xml:space="preserve">                                                                                               </w:t>
      </w:r>
      <w:r w:rsidR="00E43DAB">
        <w:t xml:space="preserve">       </w:t>
      </w:r>
      <w:r>
        <w:t>Z-2248/07</w:t>
      </w:r>
    </w:p>
    <w:p w:rsidRDefault="00AD4922" w:rsidP="00AD4922" w:rsidR="00AD4922">
      <w:pPr>
        <w:jc w:val="both"/>
      </w:pPr>
      <w:r>
        <w:t xml:space="preserve">36                    prizemlje, lokal br. 20  25,53              </w:t>
      </w:r>
      <w:r w:rsidR="00E43DAB">
        <w:t xml:space="preserve">    </w:t>
      </w:r>
      <w:r>
        <w:t xml:space="preserve"> </w:t>
      </w:r>
      <w:r w:rsidR="00E43DAB">
        <w:t xml:space="preserve">      </w:t>
      </w:r>
      <w:r>
        <w:t>Z-925/03,  Z-2248/07</w:t>
      </w:r>
    </w:p>
    <w:p w:rsidRDefault="00AD4922" w:rsidP="00AD4922" w:rsidR="00AD4922">
      <w:pPr>
        <w:jc w:val="both"/>
      </w:pPr>
      <w:r>
        <w:t>37                    prizemlje, lokal br. 21  17,70                          "          "</w:t>
      </w:r>
    </w:p>
    <w:p w:rsidRDefault="00AD4922" w:rsidP="00AD4922" w:rsidR="00AD4922">
      <w:pPr>
        <w:jc w:val="both"/>
      </w:pPr>
      <w:r>
        <w:t>38                    prizemlje, lokal br. 22  19,26                          "          "</w:t>
      </w:r>
    </w:p>
    <w:p w:rsidRDefault="00AD4922" w:rsidP="00AD4922" w:rsidR="00AD4922">
      <w:pPr>
        <w:jc w:val="both"/>
      </w:pPr>
      <w:r>
        <w:t>39                    prizemlje, lokal br. 23  20,41                          "          "</w:t>
      </w:r>
    </w:p>
    <w:p w:rsidRDefault="00AD4922" w:rsidP="00AD4922" w:rsidR="00AD4922">
      <w:pPr>
        <w:jc w:val="both"/>
      </w:pPr>
      <w:r>
        <w:t>40                    prizemlje, lokal br. 24  21,13                          "          "</w:t>
      </w:r>
    </w:p>
    <w:p w:rsidRDefault="00AD4922" w:rsidP="00AD4922" w:rsidR="00AD4922">
      <w:pPr>
        <w:jc w:val="both"/>
      </w:pPr>
      <w:r>
        <w:t xml:space="preserve">41                    prizemlje, lokal br. 25  22,16              </w:t>
      </w:r>
      <w:r w:rsidR="00E43DAB">
        <w:t xml:space="preserve">    </w:t>
      </w:r>
      <w:r>
        <w:t xml:space="preserve"> </w:t>
      </w:r>
      <w:r w:rsidR="00E43DAB">
        <w:t xml:space="preserve">        </w:t>
      </w:r>
      <w:r>
        <w:t xml:space="preserve">Z-101/00, Z-925/03, </w:t>
      </w:r>
    </w:p>
    <w:p w:rsidRDefault="00AD4922" w:rsidP="00AD4922" w:rsidR="00AD4922">
      <w:pPr>
        <w:jc w:val="both"/>
      </w:pPr>
      <w:r>
        <w:t xml:space="preserve">                                                                                               </w:t>
      </w:r>
      <w:r w:rsidR="00E43DAB">
        <w:t xml:space="preserve">        </w:t>
      </w:r>
      <w:r>
        <w:t>Z-2248/07</w:t>
      </w:r>
    </w:p>
    <w:p w:rsidRDefault="00AD4922" w:rsidP="00AD4922" w:rsidR="00AD4922">
      <w:pPr>
        <w:jc w:val="both"/>
      </w:pPr>
      <w:r>
        <w:t xml:space="preserve">44                    prizemlje, lokal br. 28  23,35              </w:t>
      </w:r>
      <w:r w:rsidR="00E43DAB">
        <w:t xml:space="preserve">     </w:t>
      </w:r>
      <w:r>
        <w:t xml:space="preserve"> </w:t>
      </w:r>
      <w:r w:rsidR="00E43DAB">
        <w:t xml:space="preserve">       </w:t>
      </w:r>
      <w:r>
        <w:t xml:space="preserve">Z-101/00, Z-925/03, </w:t>
      </w:r>
    </w:p>
    <w:p w:rsidRDefault="00AD4922" w:rsidP="00AD4922" w:rsidR="00AD4922">
      <w:pPr>
        <w:jc w:val="both"/>
      </w:pPr>
      <w:r>
        <w:t xml:space="preserve">                                                                                               </w:t>
      </w:r>
      <w:r w:rsidR="00E43DAB">
        <w:t xml:space="preserve">         </w:t>
      </w:r>
      <w:r>
        <w:t>Z-2248/07</w:t>
      </w:r>
    </w:p>
    <w:p w:rsidRDefault="00AD4922" w:rsidP="00AD4922" w:rsidR="00AD4922">
      <w:pPr>
        <w:jc w:val="both"/>
      </w:pPr>
      <w:r>
        <w:t>45                    I kat,         lokal br. 1a             55,47               Z-925/03,  Z-2248/07</w:t>
      </w:r>
    </w:p>
    <w:p w:rsidRDefault="00AD4922" w:rsidP="00AD4922" w:rsidR="00AD4922">
      <w:pPr>
        <w:jc w:val="both"/>
      </w:pPr>
      <w:r>
        <w:t>46                    I kat,    lokal br. 1b                  29,45                          "          "</w:t>
      </w:r>
    </w:p>
    <w:p w:rsidRDefault="00AD4922" w:rsidP="00AD4922" w:rsidR="00AD4922">
      <w:pPr>
        <w:jc w:val="both"/>
      </w:pPr>
      <w:r>
        <w:t>47                    I kat,    lokal br. 1c                  28,12                          "          "</w:t>
      </w:r>
    </w:p>
    <w:p w:rsidRDefault="00AD4922" w:rsidP="00AD4922" w:rsidR="00AD4922">
      <w:pPr>
        <w:jc w:val="both"/>
      </w:pPr>
      <w:r>
        <w:t>48                    I kat,    lokal br. 1d                  26,61                          "          "</w:t>
      </w:r>
    </w:p>
    <w:p w:rsidRDefault="00AD4922" w:rsidP="00AD4922" w:rsidR="00AD4922">
      <w:pPr>
        <w:jc w:val="both"/>
      </w:pPr>
      <w:r>
        <w:t>49                    I kat,    lokal br. 1e                  77,00                          "          "</w:t>
      </w:r>
    </w:p>
    <w:p w:rsidRDefault="00AD4922" w:rsidP="00AD4922" w:rsidR="00AD4922">
      <w:pPr>
        <w:jc w:val="both"/>
      </w:pPr>
      <w:r>
        <w:t>50                    I kat,    lokal br. 29                  24,54                          "          "</w:t>
      </w:r>
    </w:p>
    <w:p w:rsidRDefault="00AD4922" w:rsidP="00AD4922" w:rsidR="00AD4922">
      <w:pPr>
        <w:jc w:val="both"/>
      </w:pPr>
      <w:r>
        <w:t>51                    I kat,    lokal br. 30                  22,71                          "          "</w:t>
      </w:r>
    </w:p>
    <w:p w:rsidRDefault="00AD4922" w:rsidP="00AD4922" w:rsidR="00AD4922">
      <w:pPr>
        <w:jc w:val="both"/>
      </w:pPr>
      <w:r>
        <w:t>52                    I kat,    lokal br. 31                  20,73                          "          "</w:t>
      </w:r>
    </w:p>
    <w:p w:rsidRDefault="00AD4922" w:rsidP="00AD4922" w:rsidR="00AD4922">
      <w:pPr>
        <w:jc w:val="both"/>
      </w:pPr>
      <w:r>
        <w:t>53                    I kat,    lokal br. 32                  17,59                          "          "</w:t>
      </w:r>
    </w:p>
    <w:p w:rsidRDefault="00AD4922" w:rsidP="00AD4922" w:rsidR="00AD4922">
      <w:pPr>
        <w:jc w:val="both"/>
      </w:pPr>
      <w:r>
        <w:t>54                    I kat,    lokal br. 33                  15,31                          "          "</w:t>
      </w:r>
    </w:p>
    <w:p w:rsidRDefault="00AD4922" w:rsidP="00AD4922" w:rsidR="00AD4922">
      <w:pPr>
        <w:jc w:val="both"/>
      </w:pPr>
      <w:r>
        <w:t>55                    I kat,    lokal br. 34                  15,31                          "          "</w:t>
      </w:r>
    </w:p>
    <w:p w:rsidRDefault="00AD4922" w:rsidP="00AD4922" w:rsidR="00AD4922">
      <w:pPr>
        <w:jc w:val="both"/>
      </w:pPr>
      <w:r>
        <w:t>56                    I kat,    lokal br. 35                  10,86                          "          "</w:t>
      </w:r>
    </w:p>
    <w:p w:rsidRDefault="00AD4922" w:rsidP="00AD4922" w:rsidR="00AD4922">
      <w:pPr>
        <w:jc w:val="both"/>
      </w:pPr>
      <w:r>
        <w:t>57                    I kat,    lokal br. 36                  15,72                          "          "</w:t>
      </w:r>
    </w:p>
    <w:p w:rsidRDefault="00AD4922" w:rsidP="00AD4922" w:rsidR="00AD4922">
      <w:pPr>
        <w:jc w:val="both"/>
      </w:pPr>
      <w:r>
        <w:t>58                    I kat,    lokal br. 37                  17,64                          "          "</w:t>
      </w:r>
    </w:p>
    <w:p w:rsidRDefault="00AD4922" w:rsidP="00AD4922" w:rsidR="00AD4922">
      <w:pPr>
        <w:jc w:val="both"/>
      </w:pPr>
      <w:r>
        <w:t>59                    I kat,    lokal br. 38                  19,13                          "          "</w:t>
      </w:r>
    </w:p>
    <w:p w:rsidRDefault="00AD4922" w:rsidP="00AD4922" w:rsidR="00AD4922">
      <w:pPr>
        <w:jc w:val="both"/>
      </w:pPr>
      <w:r>
        <w:t>60                    I kat,    lokal br. 39                  19,90                          "          "</w:t>
      </w:r>
    </w:p>
    <w:p w:rsidRDefault="00AD4922" w:rsidP="00AD4922" w:rsidR="00AD4922">
      <w:pPr>
        <w:jc w:val="both"/>
      </w:pPr>
      <w:r>
        <w:t>61                    I kat,    lokal br. 40                  20,97                          "          "</w:t>
      </w:r>
    </w:p>
    <w:p w:rsidRDefault="00AD4922" w:rsidP="00AD4922" w:rsidR="00AD4922">
      <w:pPr>
        <w:jc w:val="both"/>
      </w:pPr>
      <w:r>
        <w:t>62                    I kat,    lokal br. 41                  21,98                          "          "</w:t>
      </w:r>
    </w:p>
    <w:p w:rsidRDefault="00AD4922" w:rsidP="00AD4922" w:rsidR="00AD4922">
      <w:pPr>
        <w:jc w:val="both"/>
      </w:pPr>
      <w:r>
        <w:t>63                    I kat,    lokal br. 42                  22,55                          "          "</w:t>
      </w:r>
    </w:p>
    <w:p w:rsidRDefault="00AD4922" w:rsidP="00AD4922" w:rsidR="00AD4922">
      <w:pPr>
        <w:jc w:val="both"/>
      </w:pPr>
      <w:r>
        <w:t>64                    I kat,    lokal br. 43                  22,56                          "          "</w:t>
      </w:r>
    </w:p>
    <w:p w:rsidRDefault="00AD4922" w:rsidP="00AD4922" w:rsidR="00AD4922">
      <w:pPr>
        <w:jc w:val="both"/>
      </w:pPr>
      <w:r>
        <w:t>65                    I kat,    lokal br. 44                  17,03                          "          "</w:t>
      </w:r>
    </w:p>
    <w:p w:rsidRDefault="00AD4922" w:rsidP="00AD4922" w:rsidR="00AD4922">
      <w:pPr>
        <w:jc w:val="both"/>
      </w:pPr>
    </w:p>
    <w:p w:rsidRDefault="00AD4922" w:rsidP="00AD4922" w:rsidR="00AD4922">
      <w:pPr>
        <w:jc w:val="both"/>
      </w:pPr>
      <w:r>
        <w:t xml:space="preserve">                                                               -3-       </w:t>
      </w:r>
    </w:p>
    <w:p w:rsidRDefault="00AD4922" w:rsidP="00AD4922" w:rsidR="00AD4922">
      <w:pPr>
        <w:jc w:val="both"/>
      </w:pPr>
    </w:p>
    <w:p w:rsidRDefault="00AD4922" w:rsidP="00AD4922" w:rsidR="00AD4922">
      <w:pPr>
        <w:jc w:val="both"/>
      </w:pPr>
    </w:p>
    <w:p w:rsidRDefault="00AD4922" w:rsidP="00AD4922" w:rsidR="00AD4922">
      <w:pPr>
        <w:jc w:val="both"/>
      </w:pPr>
      <w:r>
        <w:t xml:space="preserve">Poduložak                                                      Površina                     Upisani </w:t>
      </w:r>
    </w:p>
    <w:p w:rsidRDefault="00AD4922" w:rsidP="00AD4922" w:rsidR="00AD4922">
      <w:pPr>
        <w:jc w:val="both"/>
      </w:pPr>
      <w:r>
        <w:t>broj:                            O  p  i  s                         m2                            tereti</w:t>
      </w:r>
    </w:p>
    <w:p w:rsidRDefault="00AD4922" w:rsidP="00AD4922" w:rsidR="00AD4922">
      <w:pPr>
        <w:jc w:val="both"/>
      </w:pPr>
      <w:r>
        <w:t xml:space="preserve">66                    II kat,   lokal br. 45                  </w:t>
      </w:r>
      <w:proofErr w:type="spellStart"/>
      <w:r>
        <w:t>45</w:t>
      </w:r>
      <w:proofErr w:type="spellEnd"/>
      <w:r>
        <w:t>,14               Z-925/03,  Z-2248/07</w:t>
      </w:r>
    </w:p>
    <w:p w:rsidRDefault="00AD4922" w:rsidP="00AD4922" w:rsidR="00AD4922">
      <w:pPr>
        <w:jc w:val="both"/>
      </w:pPr>
      <w:r>
        <w:t>67                    II kat,   lokal br. 46                  16,32                          "          "</w:t>
      </w:r>
    </w:p>
    <w:p w:rsidRDefault="00AD4922" w:rsidP="00AD4922" w:rsidR="00AD4922">
      <w:pPr>
        <w:jc w:val="both"/>
      </w:pPr>
      <w:r>
        <w:t>68                    II kat,   lokal br. 47                  18,89                          "          "</w:t>
      </w:r>
    </w:p>
    <w:p w:rsidRDefault="00AD4922" w:rsidP="00AD4922" w:rsidR="00AD4922">
      <w:pPr>
        <w:jc w:val="both"/>
      </w:pPr>
      <w:r>
        <w:t>69                    II kat,   lokal br. 48                  19,31                          "          "</w:t>
      </w:r>
    </w:p>
    <w:p w:rsidRDefault="00AD4922" w:rsidP="00AD4922" w:rsidR="00AD4922">
      <w:pPr>
        <w:jc w:val="both"/>
      </w:pPr>
      <w:r>
        <w:t>70                    II kat,   lokal br. 49                  19,82                          "          "</w:t>
      </w:r>
    </w:p>
    <w:p w:rsidRDefault="00AD4922" w:rsidP="00AD4922" w:rsidR="00AD4922">
      <w:pPr>
        <w:jc w:val="both"/>
      </w:pPr>
      <w:r>
        <w:t>71                    II kat,  lokal br. 50                  19,94                          "          "</w:t>
      </w:r>
    </w:p>
    <w:p w:rsidRDefault="00AD4922" w:rsidP="00AD4922" w:rsidR="00AD4922">
      <w:pPr>
        <w:jc w:val="both"/>
      </w:pPr>
      <w:r>
        <w:t>72                    II kat,   lokal br. 51                  19,80                          "          "</w:t>
      </w:r>
    </w:p>
    <w:p w:rsidRDefault="00AD4922" w:rsidP="00AD4922" w:rsidR="00AD4922">
      <w:pPr>
        <w:jc w:val="both"/>
      </w:pPr>
      <w:r>
        <w:t>73                    II kat,   lokal br. 52                  19,84                          "          "</w:t>
      </w:r>
    </w:p>
    <w:p w:rsidRDefault="00AD4922" w:rsidP="00AD4922" w:rsidR="00AD4922">
      <w:pPr>
        <w:jc w:val="both"/>
      </w:pPr>
      <w:r>
        <w:t>74                    II kat,   lokal br. 53                  17,59                          "          "</w:t>
      </w:r>
    </w:p>
    <w:p w:rsidRDefault="00AD4922" w:rsidP="00AD4922" w:rsidR="00AD4922">
      <w:pPr>
        <w:jc w:val="both"/>
      </w:pPr>
      <w:r>
        <w:t>75                    II kat,   lokal br. 54                  15,31                          "          "</w:t>
      </w:r>
    </w:p>
    <w:p w:rsidRDefault="00AD4922" w:rsidP="00AD4922" w:rsidR="00AD4922">
      <w:pPr>
        <w:jc w:val="both"/>
      </w:pPr>
      <w:r>
        <w:t xml:space="preserve">76                    II kat,   lokal br. 55                  15,31                          "          "          </w:t>
      </w:r>
    </w:p>
    <w:p w:rsidRDefault="00AD4922" w:rsidP="00AD4922" w:rsidR="00AD4922">
      <w:pPr>
        <w:jc w:val="both"/>
      </w:pPr>
      <w:r>
        <w:t>77                    II kat,   lokal br. 56                  10,86                          "          "</w:t>
      </w:r>
    </w:p>
    <w:p w:rsidRDefault="00AD4922" w:rsidP="00AD4922" w:rsidR="00AD4922">
      <w:pPr>
        <w:jc w:val="both"/>
      </w:pPr>
      <w:r>
        <w:t>78                    II kat,   lokal br. 57                  54,79                          "          "</w:t>
      </w:r>
    </w:p>
    <w:p w:rsidRDefault="00AD4922" w:rsidP="00AD4922" w:rsidR="00AD4922">
      <w:pPr>
        <w:jc w:val="both"/>
      </w:pPr>
      <w:r>
        <w:t>79                    II kat,   lokal br. 58                  15,68                          "          "</w:t>
      </w:r>
    </w:p>
    <w:p w:rsidRDefault="00AD4922" w:rsidP="00AD4922" w:rsidR="00AD4922">
      <w:pPr>
        <w:jc w:val="both"/>
      </w:pPr>
      <w:r>
        <w:t>80                    II kat,   lokal br. 59                  17,64                          "          "</w:t>
      </w:r>
    </w:p>
    <w:p w:rsidRDefault="00AD4922" w:rsidP="00AD4922" w:rsidR="00AD4922">
      <w:pPr>
        <w:jc w:val="both"/>
      </w:pPr>
      <w:r>
        <w:t>81                    II kat,   lokal br. 60                  19,13                          "          "</w:t>
      </w:r>
    </w:p>
    <w:p w:rsidRDefault="00AD4922" w:rsidP="00AD4922" w:rsidR="00AD4922">
      <w:pPr>
        <w:jc w:val="both"/>
      </w:pPr>
      <w:r>
        <w:t>82                    II kat,   lokal br. 61                  19,90                          "          "</w:t>
      </w:r>
    </w:p>
    <w:p w:rsidRDefault="00AD4922" w:rsidP="00AD4922" w:rsidR="00AD4922">
      <w:pPr>
        <w:jc w:val="both"/>
      </w:pPr>
      <w:r>
        <w:t>83                    II kat,   lokal br. 62                  20,97                          "          "</w:t>
      </w:r>
    </w:p>
    <w:p w:rsidRDefault="00AD4922" w:rsidP="00AD4922" w:rsidR="00AD4922">
      <w:pPr>
        <w:jc w:val="both"/>
      </w:pPr>
      <w:r>
        <w:t>84                    II kat,   lokal br. 63                  21,98                          "          "</w:t>
      </w:r>
    </w:p>
    <w:p w:rsidRDefault="00AD4922" w:rsidP="00AD4922" w:rsidR="00AD4922">
      <w:pPr>
        <w:jc w:val="both"/>
      </w:pPr>
      <w:r>
        <w:t>85                    II kat,   lokal br. 64                  22,55                          "          "</w:t>
      </w:r>
    </w:p>
    <w:p w:rsidRDefault="00AD4922" w:rsidP="00AD4922" w:rsidR="00AD4922">
      <w:pPr>
        <w:jc w:val="both"/>
      </w:pPr>
      <w:r>
        <w:t>86                    II kat,   lokal br. 65                  22,69                          "          "</w:t>
      </w:r>
    </w:p>
    <w:p w:rsidRDefault="00AD4922" w:rsidP="00AD4922" w:rsidR="00AD4922">
      <w:pPr>
        <w:jc w:val="both"/>
      </w:pPr>
      <w:r>
        <w:t>87                    II kat,   lokal br. 66                  17,13                          "          "</w:t>
      </w:r>
    </w:p>
    <w:p w:rsidRDefault="00AD4922" w:rsidP="00AD4922" w:rsidR="00AD4922">
      <w:pPr>
        <w:jc w:val="both"/>
      </w:pPr>
      <w:r>
        <w:t xml:space="preserve">            </w:t>
      </w:r>
    </w:p>
    <w:p w:rsidRDefault="00325CBA" w:rsidP="00AE126C" w:rsidR="00325CBA">
      <w:pPr>
        <w:jc w:val="both"/>
      </w:pPr>
    </w:p>
    <w:p w:rsidRDefault="00325CBA" w:rsidP="00AE126C" w:rsidR="00325CBA">
      <w:pPr>
        <w:jc w:val="both"/>
      </w:pPr>
    </w:p>
    <w:p w:rsidRDefault="0041286C" w:rsidP="0005159F" w:rsidR="007C79B0">
      <w:pPr>
        <w:jc w:val="both"/>
      </w:pPr>
      <w:r>
        <w:tab/>
      </w:r>
      <w:r w:rsidRPr="007C79B0">
        <w:rPr>
          <w:b/>
        </w:rPr>
        <w:t>II –</w:t>
      </w:r>
      <w:r>
        <w:t xml:space="preserve"> </w:t>
      </w:r>
      <w:r w:rsidR="005D67E3">
        <w:t xml:space="preserve">Kupac je dužan </w:t>
      </w:r>
      <w:r w:rsidR="007C79B0">
        <w:t xml:space="preserve">uplatiti </w:t>
      </w:r>
      <w:proofErr w:type="spellStart"/>
      <w:r w:rsidR="007C79B0">
        <w:t>kupovninu</w:t>
      </w:r>
      <w:proofErr w:type="spellEnd"/>
      <w:r w:rsidR="007C79B0">
        <w:t xml:space="preserve"> u iznosu od </w:t>
      </w:r>
      <w:r w:rsidR="00BF7BC6">
        <w:t>505.000,00</w:t>
      </w:r>
      <w:r w:rsidR="007C79B0">
        <w:t xml:space="preserve"> kn umanjenu za uplaćen</w:t>
      </w:r>
      <w:r w:rsidR="003B2E17">
        <w:t>u jamčevinu</w:t>
      </w:r>
      <w:r w:rsidR="007C79B0">
        <w:t xml:space="preserve"> (</w:t>
      </w:r>
      <w:r w:rsidR="00BF7BC6">
        <w:t>50.000,00</w:t>
      </w:r>
      <w:r w:rsidR="00702CE3">
        <w:t xml:space="preserve"> </w:t>
      </w:r>
      <w:r w:rsidR="00000616">
        <w:t>kn) u roku od 30</w:t>
      </w:r>
      <w:r w:rsidR="007C79B0">
        <w:t xml:space="preserve"> dana računajući od dana zaključenja javne dražbe</w:t>
      </w:r>
      <w:r w:rsidR="00000616">
        <w:t xml:space="preserve"> (</w:t>
      </w:r>
      <w:r w:rsidR="00BF7BC6">
        <w:t>28</w:t>
      </w:r>
      <w:r w:rsidR="00AE126C">
        <w:t>.</w:t>
      </w:r>
      <w:r w:rsidR="00BF7BC6">
        <w:t>12</w:t>
      </w:r>
      <w:r w:rsidR="00AE126C">
        <w:t>.2016</w:t>
      </w:r>
      <w:r w:rsidR="00000616">
        <w:t>.)</w:t>
      </w:r>
      <w:r w:rsidR="007C79B0">
        <w:t>.</w:t>
      </w:r>
    </w:p>
    <w:p w:rsidRDefault="00EA6556" w:rsidP="0005159F" w:rsidR="00EA6556">
      <w:pPr>
        <w:jc w:val="both"/>
      </w:pPr>
      <w:r>
        <w:tab/>
        <w:t xml:space="preserve">Uplata se ima izvršiti na depozitni račun </w:t>
      </w:r>
      <w:r w:rsidR="007C79B0">
        <w:t xml:space="preserve">Trgovačkog suda u Osijeku br. </w:t>
      </w:r>
      <w:r w:rsidR="00295E62">
        <w:t>IBAN HR312390001</w:t>
      </w:r>
      <w:r w:rsidR="007C79B0">
        <w:t>13</w:t>
      </w:r>
      <w:r w:rsidR="005B2FD8">
        <w:t xml:space="preserve">00000200, poziv na br. </w:t>
      </w:r>
      <w:r w:rsidR="007756E1">
        <w:t>HR</w:t>
      </w:r>
      <w:r w:rsidR="005B2FD8">
        <w:t>05 221-</w:t>
      </w:r>
      <w:r w:rsidR="00AE126C">
        <w:rPr>
          <w:b/>
        </w:rPr>
        <w:t>7</w:t>
      </w:r>
      <w:r w:rsidR="007C79B0">
        <w:t>-2011.</w:t>
      </w:r>
    </w:p>
    <w:p w:rsidRDefault="00EA6556" w:rsidP="0005159F" w:rsidR="00EA6556">
      <w:pPr>
        <w:jc w:val="both"/>
      </w:pPr>
      <w:r>
        <w:tab/>
        <w:t xml:space="preserve">Ukoliko u tom roku kupac ne položi </w:t>
      </w:r>
      <w:proofErr w:type="spellStart"/>
      <w:r>
        <w:t>kupovninu</w:t>
      </w:r>
      <w:proofErr w:type="spellEnd"/>
      <w:r>
        <w:t xml:space="preserve"> Sud će prodaju oglasiti nevažećom i odrediti novu dražbu, a kupa</w:t>
      </w:r>
      <w:r w:rsidR="006C57C1">
        <w:t>c gubi pravo na povrat jamčevine</w:t>
      </w:r>
      <w:r>
        <w:t>.</w:t>
      </w:r>
    </w:p>
    <w:p w:rsidRDefault="00EA6556" w:rsidP="0005159F" w:rsidR="00EA6556">
      <w:pPr>
        <w:jc w:val="both"/>
      </w:pPr>
    </w:p>
    <w:p w:rsidRDefault="00EA6556" w:rsidP="00FE2D66" w:rsidR="00ED0668">
      <w:pPr>
        <w:ind w:firstLine="708"/>
        <w:jc w:val="both"/>
      </w:pPr>
      <w:r w:rsidRPr="007C79B0">
        <w:rPr>
          <w:b/>
        </w:rPr>
        <w:t>III -</w:t>
      </w:r>
      <w:r>
        <w:t xml:space="preserve"> </w:t>
      </w:r>
      <w:r w:rsidR="007C79B0">
        <w:t>Nekretnin</w:t>
      </w:r>
      <w:r w:rsidR="00E43DAB">
        <w:t>e</w:t>
      </w:r>
      <w:r w:rsidR="009663CA">
        <w:t xml:space="preserve"> </w:t>
      </w:r>
      <w:r w:rsidR="00000616">
        <w:t>naveden</w:t>
      </w:r>
      <w:r w:rsidR="00E43DAB">
        <w:t>e</w:t>
      </w:r>
      <w:r w:rsidR="006C57C1">
        <w:t xml:space="preserve"> u </w:t>
      </w:r>
      <w:r w:rsidR="00000616">
        <w:t xml:space="preserve"> </w:t>
      </w:r>
      <w:proofErr w:type="spellStart"/>
      <w:r w:rsidR="00000616">
        <w:t>toč</w:t>
      </w:r>
      <w:proofErr w:type="spellEnd"/>
      <w:r w:rsidR="00000616">
        <w:t xml:space="preserve">. I, </w:t>
      </w:r>
      <w:r w:rsidR="009663CA">
        <w:t xml:space="preserve">predat će se </w:t>
      </w:r>
      <w:r w:rsidR="00C97E1A">
        <w:t>kupcu</w:t>
      </w:r>
      <w:r w:rsidR="00A25672">
        <w:t xml:space="preserve">, </w:t>
      </w:r>
      <w:r w:rsidR="008B204F">
        <w:t>n</w:t>
      </w:r>
      <w:r w:rsidR="0041286C">
        <w:t xml:space="preserve">akon </w:t>
      </w:r>
      <w:r w:rsidR="00DA6FBF">
        <w:t>što ovo rješenje postan</w:t>
      </w:r>
      <w:r w:rsidR="00C97E1A">
        <w:t>e pravomoćno</w:t>
      </w:r>
      <w:r>
        <w:t xml:space="preserve"> i </w:t>
      </w:r>
      <w:r w:rsidR="007C79B0">
        <w:t xml:space="preserve">nakon što kupac uplati </w:t>
      </w:r>
      <w:proofErr w:type="spellStart"/>
      <w:r w:rsidR="007C79B0">
        <w:t>kupovninu</w:t>
      </w:r>
      <w:proofErr w:type="spellEnd"/>
      <w:r w:rsidR="00C97E1A">
        <w:t xml:space="preserve">, </w:t>
      </w:r>
      <w:r w:rsidR="00A074D5">
        <w:t>kada će se odrediti i prijenos prava vlasništva u</w:t>
      </w:r>
      <w:r w:rsidR="00C97E1A">
        <w:t xml:space="preserve"> zemljišnim knjigama na ime kup</w:t>
      </w:r>
      <w:r w:rsidR="00A618FD">
        <w:t>ca</w:t>
      </w:r>
      <w:r w:rsidR="00ED0668">
        <w:t xml:space="preserve">. </w:t>
      </w:r>
    </w:p>
    <w:p w:rsidRDefault="00FE2D66" w:rsidP="00FE2D66" w:rsidR="00071E64">
      <w:pPr>
        <w:ind w:firstLine="708"/>
        <w:jc w:val="both"/>
      </w:pPr>
      <w:r>
        <w:t xml:space="preserve">Po pravomoćnosti ovog rješenja i uplati </w:t>
      </w:r>
      <w:proofErr w:type="spellStart"/>
      <w:r>
        <w:t>kupovnine</w:t>
      </w:r>
      <w:proofErr w:type="spellEnd"/>
      <w:r>
        <w:t xml:space="preserve"> određuje se u zemljišnim knjigama  b</w:t>
      </w:r>
      <w:r w:rsidR="00F923D7">
        <w:t xml:space="preserve">risanje </w:t>
      </w:r>
      <w:r w:rsidR="00071E64">
        <w:t>svih prava i tereta</w:t>
      </w:r>
      <w:r w:rsidR="00BF7BC6">
        <w:t xml:space="preserve"> </w:t>
      </w:r>
      <w:r w:rsidR="00071E64">
        <w:t>kako slijedi:</w:t>
      </w:r>
    </w:p>
    <w:p w:rsidRDefault="00071E64" w:rsidP="00071E64" w:rsidR="00B9733C">
      <w:pPr>
        <w:numPr>
          <w:ilvl w:val="0"/>
          <w:numId w:val="7"/>
        </w:numPr>
        <w:jc w:val="both"/>
      </w:pPr>
      <w:r>
        <w:t>br. Z-</w:t>
      </w:r>
      <w:r w:rsidR="00BF7BC6">
        <w:t xml:space="preserve">925/03 od  21.02.2003., Z-2248/07 od 7.3.2007., Z-101/00 od  13.01.2000., </w:t>
      </w:r>
    </w:p>
    <w:p w:rsidRDefault="00071E64" w:rsidP="00071E64" w:rsidR="00071E64">
      <w:pPr>
        <w:numPr>
          <w:ilvl w:val="0"/>
          <w:numId w:val="7"/>
        </w:numPr>
        <w:jc w:val="both"/>
      </w:pPr>
      <w:r>
        <w:t>zabilježba otvaranja stečajnog postupka temeljem rješenja ovog suda br. St-1/2009-34 od 3.11.2009.upisana pod br. Z-9143/09 od 3.11.2009.,</w:t>
      </w:r>
    </w:p>
    <w:p w:rsidRDefault="00071E64" w:rsidP="00071E64" w:rsidR="00071E64">
      <w:pPr>
        <w:numPr>
          <w:ilvl w:val="0"/>
          <w:numId w:val="7"/>
        </w:numPr>
        <w:jc w:val="both"/>
      </w:pPr>
      <w:r>
        <w:t>zabilježba prodaje imovine u stečajnom postupku temeljem rješenja ovog suda br. St-7/2011-142 od 11.5.2012. upisana pod br. Z-3463/12 od 14.5.2015.</w:t>
      </w:r>
    </w:p>
    <w:p w:rsidRDefault="005F52AC" w:rsidP="005F52AC" w:rsidR="005F52AC">
      <w:pPr>
        <w:ind w:left="1068"/>
        <w:jc w:val="both"/>
      </w:pPr>
    </w:p>
    <w:p w:rsidRDefault="00B9733C" w:rsidP="00FE2D66" w:rsidR="00B9733C">
      <w:pPr>
        <w:ind w:firstLine="708"/>
        <w:jc w:val="both"/>
      </w:pPr>
    </w:p>
    <w:p w:rsidRDefault="00071E64" w:rsidP="009663CA" w:rsidR="00071E64">
      <w:pPr>
        <w:jc w:val="center"/>
      </w:pPr>
      <w:r>
        <w:t>-2-</w:t>
      </w:r>
    </w:p>
    <w:p w:rsidRDefault="00071E64" w:rsidP="009663CA" w:rsidR="00071E64">
      <w:pPr>
        <w:jc w:val="center"/>
      </w:pPr>
    </w:p>
    <w:p w:rsidRDefault="009663CA" w:rsidP="009663CA" w:rsidR="001A5887" w:rsidRPr="00AE126C">
      <w:pPr>
        <w:jc w:val="center"/>
      </w:pPr>
      <w:r w:rsidRPr="00AE126C">
        <w:t>Obrazloženje</w:t>
      </w:r>
    </w:p>
    <w:p w:rsidRDefault="009663CA" w:rsidR="009663CA"/>
    <w:p w:rsidRDefault="009663CA" w:rsidP="00EA6556" w:rsidR="00016745">
      <w:pPr>
        <w:jc w:val="both"/>
      </w:pPr>
      <w:r>
        <w:tab/>
      </w:r>
      <w:r w:rsidR="00A074D5">
        <w:t xml:space="preserve">U stečajnom postupku koji se vodi nad dužnikom </w:t>
      </w:r>
      <w:r w:rsidR="00AE126C">
        <w:t>NOVOGRADNJA</w:t>
      </w:r>
      <w:r w:rsidR="00D03981">
        <w:t xml:space="preserve"> d.d</w:t>
      </w:r>
      <w:r w:rsidR="00E43DAB">
        <w:t>.</w:t>
      </w:r>
      <w:r w:rsidR="005B2FD8">
        <w:t>,</w:t>
      </w:r>
      <w:r w:rsidR="006A1317">
        <w:t xml:space="preserve"> u stečaju </w:t>
      </w:r>
      <w:proofErr w:type="spellStart"/>
      <w:r w:rsidR="006A1317">
        <w:t>Slav.Brod</w:t>
      </w:r>
      <w:proofErr w:type="spellEnd"/>
      <w:r w:rsidR="001244AA">
        <w:t xml:space="preserve">, </w:t>
      </w:r>
      <w:r w:rsidR="00A074D5">
        <w:t xml:space="preserve"> </w:t>
      </w:r>
      <w:r w:rsidR="00017748">
        <w:t>t</w:t>
      </w:r>
      <w:r w:rsidR="00016745">
        <w:t xml:space="preserve">emeljem pravomoćnog rješenja stečajnog suca o prodaji nekretnine, održano je ukupno </w:t>
      </w:r>
      <w:proofErr w:type="spellStart"/>
      <w:r w:rsidR="004F4407">
        <w:t>dvadeset</w:t>
      </w:r>
      <w:r w:rsidR="00A65A99">
        <w:t>i</w:t>
      </w:r>
      <w:r w:rsidR="004F4407">
        <w:t>jedno</w:t>
      </w:r>
      <w:proofErr w:type="spellEnd"/>
      <w:r w:rsidR="00AE126C">
        <w:t xml:space="preserve"> </w:t>
      </w:r>
      <w:r w:rsidR="00016745">
        <w:t xml:space="preserve"> ročišt</w:t>
      </w:r>
      <w:r w:rsidR="004F4407">
        <w:t>e</w:t>
      </w:r>
      <w:r w:rsidR="00016745">
        <w:t xml:space="preserve"> za javnu dražbu.</w:t>
      </w:r>
    </w:p>
    <w:p w:rsidRDefault="00C97E1A" w:rsidP="00561A06" w:rsidR="00876D09">
      <w:pPr>
        <w:ind w:firstLine="708"/>
        <w:jc w:val="both"/>
      </w:pPr>
      <w:r>
        <w:t xml:space="preserve">Na </w:t>
      </w:r>
      <w:r w:rsidR="004F4407">
        <w:t>dvadesetprvom</w:t>
      </w:r>
      <w:r w:rsidR="00876D09">
        <w:t xml:space="preserve"> </w:t>
      </w:r>
      <w:r w:rsidR="00FE2D66">
        <w:t xml:space="preserve">ročištu </w:t>
      </w:r>
      <w:r w:rsidR="00016745">
        <w:t>koje je</w:t>
      </w:r>
      <w:r w:rsidR="00876D09">
        <w:t xml:space="preserve"> </w:t>
      </w:r>
      <w:r w:rsidR="007661FE">
        <w:t xml:space="preserve">održano dana </w:t>
      </w:r>
      <w:r w:rsidR="004F4407">
        <w:t>28</w:t>
      </w:r>
      <w:r w:rsidR="00AE126C">
        <w:t>.</w:t>
      </w:r>
      <w:r w:rsidR="004F4407">
        <w:t xml:space="preserve"> prosinca</w:t>
      </w:r>
      <w:r w:rsidR="00AE126C">
        <w:t xml:space="preserve"> 2016</w:t>
      </w:r>
      <w:r w:rsidR="007661FE">
        <w:t>.</w:t>
      </w:r>
      <w:r w:rsidR="006A1317">
        <w:t xml:space="preserve"> za naveden</w:t>
      </w:r>
      <w:r w:rsidR="00A65A99">
        <w:t>e</w:t>
      </w:r>
      <w:r w:rsidR="006A1317">
        <w:t xml:space="preserve"> nekretnin</w:t>
      </w:r>
      <w:r w:rsidR="00A65A99">
        <w:t>e</w:t>
      </w:r>
      <w:r w:rsidR="005700DB">
        <w:t xml:space="preserve"> ponudu </w:t>
      </w:r>
      <w:r w:rsidR="00000616">
        <w:t xml:space="preserve"> je </w:t>
      </w:r>
      <w:r w:rsidR="001971D5">
        <w:t>da</w:t>
      </w:r>
      <w:r w:rsidR="00C55508">
        <w:t>l</w:t>
      </w:r>
      <w:r w:rsidR="001971D5">
        <w:t>o</w:t>
      </w:r>
      <w:r w:rsidR="005700DB">
        <w:t xml:space="preserve"> </w:t>
      </w:r>
      <w:proofErr w:type="spellStart"/>
      <w:r w:rsidR="00C55508">
        <w:t>trg.društvo</w:t>
      </w:r>
      <w:proofErr w:type="spellEnd"/>
      <w:r w:rsidR="00C55508">
        <w:t xml:space="preserve"> </w:t>
      </w:r>
      <w:r w:rsidR="004F4407">
        <w:t>PRUD STROJEVI d.o.o. Zagreb</w:t>
      </w:r>
      <w:r w:rsidR="00AE126C">
        <w:t>,</w:t>
      </w:r>
      <w:r w:rsidR="00702CE3">
        <w:t xml:space="preserve"> </w:t>
      </w:r>
      <w:r w:rsidR="00BF3CEA">
        <w:t>kao</w:t>
      </w:r>
      <w:r w:rsidR="005B2FD8">
        <w:t xml:space="preserve"> jedini</w:t>
      </w:r>
      <w:r w:rsidR="00FE2D66">
        <w:t xml:space="preserve"> ponuditelj </w:t>
      </w:r>
      <w:r w:rsidR="006A1317">
        <w:t xml:space="preserve">u iznosu </w:t>
      </w:r>
      <w:r w:rsidR="00FE2D66">
        <w:t>od</w:t>
      </w:r>
      <w:r w:rsidR="00000616">
        <w:t xml:space="preserve"> </w:t>
      </w:r>
      <w:r w:rsidR="004F4407">
        <w:t>505.000,00</w:t>
      </w:r>
      <w:r w:rsidR="00000616">
        <w:t xml:space="preserve"> kn.</w:t>
      </w:r>
    </w:p>
    <w:p w:rsidRDefault="00BF3CEA" w:rsidP="00D2199D" w:rsidR="00630E6A">
      <w:pPr>
        <w:jc w:val="both"/>
      </w:pPr>
      <w:r>
        <w:tab/>
        <w:t xml:space="preserve">Obzirom da je iz priloženih dokaza utvrđeno da je </w:t>
      </w:r>
      <w:r w:rsidR="005B2FD8">
        <w:t>ova</w:t>
      </w:r>
      <w:r w:rsidR="001971D5">
        <w:t>j ponuditelj  izvršio</w:t>
      </w:r>
      <w:r w:rsidR="00D2199D">
        <w:t xml:space="preserve"> uplatu </w:t>
      </w:r>
      <w:r w:rsidR="006A1317">
        <w:t>tražene  jamčevine</w:t>
      </w:r>
      <w:r>
        <w:t xml:space="preserve"> od 10%,</w:t>
      </w:r>
      <w:r w:rsidR="006A1317">
        <w:t xml:space="preserve"> </w:t>
      </w:r>
      <w:r w:rsidR="006A108D">
        <w:t xml:space="preserve">ispunjeni su svi uvjeti </w:t>
      </w:r>
      <w:r w:rsidR="006A1317">
        <w:t xml:space="preserve">da </w:t>
      </w:r>
      <w:r w:rsidR="001971D5">
        <w:t>mu</w:t>
      </w:r>
      <w:r w:rsidR="006A1317">
        <w:t xml:space="preserve"> se nekretnin</w:t>
      </w:r>
      <w:r w:rsidR="00A65A99">
        <w:t>e</w:t>
      </w:r>
      <w:r w:rsidR="006A1317">
        <w:t xml:space="preserve"> dosud</w:t>
      </w:r>
      <w:r w:rsidR="00A65A99">
        <w:t>e</w:t>
      </w:r>
      <w:r w:rsidR="00E36229">
        <w:t>,</w:t>
      </w:r>
      <w:r w:rsidR="00C97E1A">
        <w:t xml:space="preserve"> </w:t>
      </w:r>
      <w:r w:rsidR="005700DB">
        <w:t>zbog čega</w:t>
      </w:r>
      <w:r w:rsidR="004D58F4">
        <w:t xml:space="preserve"> je </w:t>
      </w:r>
      <w:r w:rsidR="00AB15A5">
        <w:t xml:space="preserve">valjalo </w:t>
      </w:r>
      <w:r w:rsidR="00C97E1A">
        <w:t xml:space="preserve"> </w:t>
      </w:r>
      <w:r w:rsidR="00A074D5">
        <w:t xml:space="preserve">odlučiti kao u izreci ovog rješenja temeljem čl. </w:t>
      </w:r>
      <w:r w:rsidR="00C97E1A">
        <w:t>164 Stečajnog zakona</w:t>
      </w:r>
      <w:r w:rsidR="006A1317">
        <w:t xml:space="preserve"> (NN br</w:t>
      </w:r>
      <w:r w:rsidR="00000616">
        <w:t>. 44/</w:t>
      </w:r>
      <w:r w:rsidR="007B2E38">
        <w:t>9</w:t>
      </w:r>
      <w:r w:rsidR="00000616">
        <w:t>6, 29/99, 129/00, 123/03,</w:t>
      </w:r>
      <w:r w:rsidR="006A1317">
        <w:t xml:space="preserve"> 82/06,</w:t>
      </w:r>
      <w:r w:rsidR="00000616">
        <w:t xml:space="preserve"> 116/10, 25/12 133/12,</w:t>
      </w:r>
      <w:r w:rsidR="006A1317">
        <w:t xml:space="preserve"> dalje SZ)</w:t>
      </w:r>
      <w:r w:rsidR="00C97E1A">
        <w:t xml:space="preserve"> uz primjenu čl. </w:t>
      </w:r>
      <w:r w:rsidR="007B2E38">
        <w:t>103 i 108</w:t>
      </w:r>
      <w:r w:rsidR="001A5887">
        <w:t xml:space="preserve"> Ovršnog zakona</w:t>
      </w:r>
      <w:r w:rsidR="006A1317">
        <w:t xml:space="preserve"> (NN br. </w:t>
      </w:r>
      <w:r w:rsidR="007B2E38">
        <w:t>112/12</w:t>
      </w:r>
      <w:r w:rsidR="00FE2D66">
        <w:t xml:space="preserve">, </w:t>
      </w:r>
      <w:r w:rsidR="00E37263">
        <w:t>25/13 i 93/14</w:t>
      </w:r>
      <w:r w:rsidR="006A1317">
        <w:t>)</w:t>
      </w:r>
      <w:r w:rsidR="00102E64">
        <w:t>.</w:t>
      </w:r>
      <w:r w:rsidR="00630E6A">
        <w:tab/>
      </w:r>
    </w:p>
    <w:p w:rsidRDefault="00B9744B" w:rsidP="00D2199D" w:rsidR="00B9744B">
      <w:pPr>
        <w:jc w:val="both"/>
      </w:pPr>
    </w:p>
    <w:p w:rsidRDefault="00CD4033" w:rsidR="00CD4033">
      <w:r>
        <w:tab/>
      </w:r>
      <w:r w:rsidR="00107729">
        <w:t xml:space="preserve">           </w:t>
      </w: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4F4407">
        <w:t>29</w:t>
      </w:r>
      <w:r w:rsidR="00AE126C">
        <w:t>.</w:t>
      </w:r>
      <w:r w:rsidR="004F4407">
        <w:t xml:space="preserve"> prosinca</w:t>
      </w:r>
      <w:r w:rsidR="00AE126C">
        <w:t xml:space="preserve"> 2016</w:t>
      </w:r>
      <w:r>
        <w:t>.godine</w:t>
      </w:r>
    </w:p>
    <w:p w:rsidRDefault="00CD4033" w:rsidR="00CD4033">
      <w:r>
        <w:t xml:space="preserve">                                                                                           </w:t>
      </w:r>
      <w:r w:rsidR="00102E64">
        <w:tab/>
      </w:r>
      <w:r w:rsidR="00102E64">
        <w:tab/>
        <w:t xml:space="preserve">    </w:t>
      </w:r>
      <w:r>
        <w:t xml:space="preserve"> STEČAJNI SUDAC:</w:t>
      </w:r>
    </w:p>
    <w:p w:rsidRDefault="00CD4033" w:rsidR="00CD4033"/>
    <w:p w:rsidRDefault="00CD4033" w:rsidR="00D0797F">
      <w:r>
        <w:t xml:space="preserve">                                                                                           </w:t>
      </w:r>
      <w:r w:rsidR="00102E64">
        <w:tab/>
      </w:r>
      <w:r w:rsidR="00102E64">
        <w:tab/>
        <w:t xml:space="preserve">      </w:t>
      </w:r>
      <w:r w:rsidR="00E43DAB">
        <w:t xml:space="preserve">     </w:t>
      </w:r>
      <w:r>
        <w:t xml:space="preserve">Vesna Vukelić </w:t>
      </w:r>
    </w:p>
    <w:p w:rsidRDefault="008B7254" w:rsidR="008B7254"/>
    <w:p w:rsidRDefault="008B7254" w:rsidP="004F4407" w:rsidR="004F44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B7254" w:rsidR="008B7254"/>
    <w:p w:rsidRDefault="00AE126C" w:rsidR="00AE126C"/>
    <w:p w:rsidRDefault="00AE126C" w:rsidR="00AE126C"/>
    <w:p w:rsidRDefault="00AE126C" w:rsidR="00AE126C"/>
    <w:p w:rsidRDefault="00AE126C" w:rsidR="00AE126C"/>
    <w:p w:rsidRDefault="00F017F5" w:rsidR="0061332D">
      <w:r>
        <w:t>D</w:t>
      </w:r>
      <w:r w:rsidR="00102E64">
        <w:t>ostaviti putem</w:t>
      </w:r>
      <w:r w:rsidR="005063CE">
        <w:t xml:space="preserve"> mrežne stanice e-O</w:t>
      </w:r>
      <w:r w:rsidR="00102E64">
        <w:t>glasne ploče i to:</w:t>
      </w:r>
    </w:p>
    <w:p w:rsidRDefault="0061332D" w:rsidP="00BC2DE0" w:rsidR="006224D3">
      <w:pPr>
        <w:numPr>
          <w:ilvl w:val="0"/>
          <w:numId w:val="2"/>
        </w:numPr>
      </w:pPr>
      <w:proofErr w:type="spellStart"/>
      <w:r>
        <w:t>steč.upravitelju</w:t>
      </w:r>
      <w:proofErr w:type="spellEnd"/>
    </w:p>
    <w:p w:rsidRDefault="00C55508" w:rsidP="00BC2DE0" w:rsidR="00B7663B">
      <w:pPr>
        <w:numPr>
          <w:ilvl w:val="0"/>
          <w:numId w:val="2"/>
        </w:numPr>
      </w:pPr>
      <w:r>
        <w:t xml:space="preserve">kupac </w:t>
      </w:r>
      <w:r w:rsidR="00A65A99">
        <w:t>PRUD STROJEVI d.o.o. Zagreb</w:t>
      </w:r>
    </w:p>
    <w:p w:rsidRDefault="00370871" w:rsidP="00C55508" w:rsidR="00E208C6">
      <w:pPr>
        <w:ind w:left="900"/>
      </w:pPr>
      <w:proofErr w:type="spellStart"/>
      <w:r>
        <w:t>Razlučni</w:t>
      </w:r>
      <w:proofErr w:type="spellEnd"/>
      <w:r w:rsidR="006B11A6">
        <w:t xml:space="preserve"> vj</w:t>
      </w:r>
      <w:r w:rsidR="00611B5E">
        <w:t>e</w:t>
      </w:r>
      <w:r>
        <w:t>rovnik:</w:t>
      </w:r>
      <w:r w:rsidR="00D2199D">
        <w:t xml:space="preserve"> </w:t>
      </w:r>
    </w:p>
    <w:p w:rsidRDefault="00370871" w:rsidP="00C55508" w:rsidR="00370871">
      <w:pPr>
        <w:ind w:left="900"/>
      </w:pPr>
      <w:r>
        <w:t>RH Ministarstvo financija,</w:t>
      </w:r>
      <w:r w:rsidRPr="00370871">
        <w:t xml:space="preserve"> </w:t>
      </w:r>
      <w:r>
        <w:t xml:space="preserve">putem ŽDO Građ.uprav.odjel </w:t>
      </w:r>
      <w:proofErr w:type="spellStart"/>
      <w:r>
        <w:t>Sl.Brod</w:t>
      </w:r>
      <w:proofErr w:type="spellEnd"/>
    </w:p>
    <w:p w:rsidRDefault="00A65A99" w:rsidP="00C55508" w:rsidR="00A65A99">
      <w:pPr>
        <w:ind w:left="900"/>
      </w:pPr>
      <w:proofErr w:type="spellStart"/>
      <w:r>
        <w:t>Mujkić</w:t>
      </w:r>
      <w:proofErr w:type="spellEnd"/>
      <w:r>
        <w:t xml:space="preserve"> Sead d.o.o., Slav. Brod</w:t>
      </w:r>
    </w:p>
    <w:p w:rsidRDefault="00A65A99" w:rsidP="00C55508" w:rsidR="00A65A99">
      <w:pPr>
        <w:ind w:left="900"/>
      </w:pPr>
      <w:r>
        <w:t xml:space="preserve">Pavelić Branka, </w:t>
      </w:r>
      <w:proofErr w:type="spellStart"/>
      <w:r>
        <w:t>Slav.Brod</w:t>
      </w:r>
      <w:proofErr w:type="spellEnd"/>
      <w:r>
        <w:t>, Požeška 2</w:t>
      </w:r>
    </w:p>
    <w:p w:rsidRDefault="0065258C" w:rsidP="00370871" w:rsidR="00370871">
      <w:pPr>
        <w:numPr>
          <w:ilvl w:val="0"/>
          <w:numId w:val="2"/>
        </w:numPr>
      </w:pPr>
      <w:r>
        <w:t xml:space="preserve">Porezna uprava </w:t>
      </w:r>
      <w:proofErr w:type="spellStart"/>
      <w:r>
        <w:t>Slav.Brod</w:t>
      </w:r>
      <w:proofErr w:type="spellEnd"/>
      <w:r w:rsidR="005063CE">
        <w:t>,</w:t>
      </w:r>
    </w:p>
    <w:p w:rsidRDefault="00370871" w:rsidP="00370871" w:rsidR="00370871">
      <w:pPr>
        <w:ind w:left="540"/>
      </w:pPr>
    </w:p>
    <w:p w:rsidRDefault="00370871" w:rsidP="00370871" w:rsidR="00370871">
      <w:pPr>
        <w:ind w:left="900"/>
      </w:pPr>
    </w:p>
    <w:p w:rsidRDefault="00016745" w:rsidP="00370871" w:rsidR="004C1B27">
      <w:pPr>
        <w:ind w:left="900"/>
      </w:pPr>
      <w:r>
        <w:t xml:space="preserve">           </w:t>
      </w:r>
      <w:r w:rsidR="006A108D">
        <w:t xml:space="preserve">Općinskom sudu </w:t>
      </w:r>
      <w:r w:rsidR="00D2199D">
        <w:t xml:space="preserve">u </w:t>
      </w:r>
      <w:proofErr w:type="spellStart"/>
      <w:r w:rsidR="00630E6A">
        <w:t>Slav.Brodu</w:t>
      </w:r>
      <w:proofErr w:type="spellEnd"/>
      <w:r w:rsidR="00BF3CEA">
        <w:t>,</w:t>
      </w:r>
      <w:r w:rsidR="006A108D">
        <w:t xml:space="preserve"> nakon pravomoćnosti</w:t>
      </w:r>
    </w:p>
    <w:sectPr w:rsidR="004C1B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C9F08D1"/>
    <w:multiLevelType w:val="hybridMultilevel"/>
    <w:tmpl w:val="6BCCFE42"/>
    <w:lvl w:tplc="ABB274F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4F0C24"/>
    <w:multiLevelType w:val="hybridMultilevel"/>
    <w:tmpl w:val="F8D484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9E030CD"/>
    <w:multiLevelType w:val="hybridMultilevel"/>
    <w:tmpl w:val="B194269A"/>
    <w:lvl w:tplc="EEA23D5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2950751"/>
    <w:multiLevelType w:val="hybridMultilevel"/>
    <w:tmpl w:val="3F7CD418"/>
    <w:lvl w:tplc="34C4BC72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ED5"/>
    <w:rsid w:val="00000616"/>
    <w:rsid w:val="00016745"/>
    <w:rsid w:val="00017748"/>
    <w:rsid w:val="0005159F"/>
    <w:rsid w:val="00053B41"/>
    <w:rsid w:val="00056E80"/>
    <w:rsid w:val="00057794"/>
    <w:rsid w:val="00071E64"/>
    <w:rsid w:val="000A462D"/>
    <w:rsid w:val="000B3F15"/>
    <w:rsid w:val="000B5754"/>
    <w:rsid w:val="000F3D1B"/>
    <w:rsid w:val="00102E64"/>
    <w:rsid w:val="00107729"/>
    <w:rsid w:val="00113584"/>
    <w:rsid w:val="00113CB4"/>
    <w:rsid w:val="00124351"/>
    <w:rsid w:val="001244AA"/>
    <w:rsid w:val="0014753C"/>
    <w:rsid w:val="0015231E"/>
    <w:rsid w:val="0016200D"/>
    <w:rsid w:val="00162818"/>
    <w:rsid w:val="00166DF4"/>
    <w:rsid w:val="001740A5"/>
    <w:rsid w:val="001971D5"/>
    <w:rsid w:val="001A5887"/>
    <w:rsid w:val="001B1E38"/>
    <w:rsid w:val="001C321B"/>
    <w:rsid w:val="001D05D4"/>
    <w:rsid w:val="002117EA"/>
    <w:rsid w:val="00226FD0"/>
    <w:rsid w:val="00251A81"/>
    <w:rsid w:val="00252946"/>
    <w:rsid w:val="0026070A"/>
    <w:rsid w:val="0026261D"/>
    <w:rsid w:val="00295E62"/>
    <w:rsid w:val="002A6C99"/>
    <w:rsid w:val="002B06AF"/>
    <w:rsid w:val="002D5ACD"/>
    <w:rsid w:val="002F304C"/>
    <w:rsid w:val="002F6749"/>
    <w:rsid w:val="003031E2"/>
    <w:rsid w:val="00304BDC"/>
    <w:rsid w:val="00305D14"/>
    <w:rsid w:val="0032412D"/>
    <w:rsid w:val="003244DF"/>
    <w:rsid w:val="00325A63"/>
    <w:rsid w:val="00325CBA"/>
    <w:rsid w:val="00352936"/>
    <w:rsid w:val="0035346D"/>
    <w:rsid w:val="00365108"/>
    <w:rsid w:val="00370871"/>
    <w:rsid w:val="00376EE0"/>
    <w:rsid w:val="003815A8"/>
    <w:rsid w:val="003948BF"/>
    <w:rsid w:val="003B2E17"/>
    <w:rsid w:val="003B5097"/>
    <w:rsid w:val="003C7803"/>
    <w:rsid w:val="003F6F29"/>
    <w:rsid w:val="00411F59"/>
    <w:rsid w:val="0041286C"/>
    <w:rsid w:val="004174CE"/>
    <w:rsid w:val="00423636"/>
    <w:rsid w:val="004445B1"/>
    <w:rsid w:val="00444CB3"/>
    <w:rsid w:val="004519BF"/>
    <w:rsid w:val="00460E60"/>
    <w:rsid w:val="004624E6"/>
    <w:rsid w:val="00463E37"/>
    <w:rsid w:val="004858D2"/>
    <w:rsid w:val="004A46A5"/>
    <w:rsid w:val="004C1B27"/>
    <w:rsid w:val="004D58F4"/>
    <w:rsid w:val="004F4407"/>
    <w:rsid w:val="0050338E"/>
    <w:rsid w:val="005063CE"/>
    <w:rsid w:val="00506DD9"/>
    <w:rsid w:val="00514478"/>
    <w:rsid w:val="00536FED"/>
    <w:rsid w:val="0054742D"/>
    <w:rsid w:val="00561A06"/>
    <w:rsid w:val="00561E6D"/>
    <w:rsid w:val="00566D07"/>
    <w:rsid w:val="005700DB"/>
    <w:rsid w:val="005B2FD8"/>
    <w:rsid w:val="005C0067"/>
    <w:rsid w:val="005C714F"/>
    <w:rsid w:val="005D1040"/>
    <w:rsid w:val="005D67E3"/>
    <w:rsid w:val="005E7967"/>
    <w:rsid w:val="005F0992"/>
    <w:rsid w:val="005F52AC"/>
    <w:rsid w:val="00611B5E"/>
    <w:rsid w:val="0061332D"/>
    <w:rsid w:val="006224D3"/>
    <w:rsid w:val="00630E6A"/>
    <w:rsid w:val="00630E71"/>
    <w:rsid w:val="0063146A"/>
    <w:rsid w:val="00650C23"/>
    <w:rsid w:val="0065258C"/>
    <w:rsid w:val="00665863"/>
    <w:rsid w:val="00676009"/>
    <w:rsid w:val="0069139C"/>
    <w:rsid w:val="006A108D"/>
    <w:rsid w:val="006A1317"/>
    <w:rsid w:val="006B11A6"/>
    <w:rsid w:val="006C5303"/>
    <w:rsid w:val="006C57C1"/>
    <w:rsid w:val="00702CE3"/>
    <w:rsid w:val="007661FE"/>
    <w:rsid w:val="00775255"/>
    <w:rsid w:val="007756E1"/>
    <w:rsid w:val="00791F91"/>
    <w:rsid w:val="007B2E38"/>
    <w:rsid w:val="007C79B0"/>
    <w:rsid w:val="007D3075"/>
    <w:rsid w:val="007D64CF"/>
    <w:rsid w:val="007E318E"/>
    <w:rsid w:val="007F4D3F"/>
    <w:rsid w:val="008127A8"/>
    <w:rsid w:val="00822DED"/>
    <w:rsid w:val="0082331E"/>
    <w:rsid w:val="00864470"/>
    <w:rsid w:val="00867BA2"/>
    <w:rsid w:val="00876D09"/>
    <w:rsid w:val="008B204F"/>
    <w:rsid w:val="008B6899"/>
    <w:rsid w:val="008B7254"/>
    <w:rsid w:val="008E5B1E"/>
    <w:rsid w:val="008F7D9D"/>
    <w:rsid w:val="00901BE8"/>
    <w:rsid w:val="00915ED5"/>
    <w:rsid w:val="009234B5"/>
    <w:rsid w:val="009262C7"/>
    <w:rsid w:val="0093651C"/>
    <w:rsid w:val="00943560"/>
    <w:rsid w:val="00950126"/>
    <w:rsid w:val="009623A0"/>
    <w:rsid w:val="009663CA"/>
    <w:rsid w:val="009672CA"/>
    <w:rsid w:val="00982A0E"/>
    <w:rsid w:val="009909E9"/>
    <w:rsid w:val="009A012F"/>
    <w:rsid w:val="009A2A22"/>
    <w:rsid w:val="009C11F7"/>
    <w:rsid w:val="009C1A7E"/>
    <w:rsid w:val="009C36FF"/>
    <w:rsid w:val="009C618E"/>
    <w:rsid w:val="009E4C61"/>
    <w:rsid w:val="009F5B3F"/>
    <w:rsid w:val="00A0438A"/>
    <w:rsid w:val="00A074D5"/>
    <w:rsid w:val="00A137AD"/>
    <w:rsid w:val="00A25672"/>
    <w:rsid w:val="00A35252"/>
    <w:rsid w:val="00A549DB"/>
    <w:rsid w:val="00A618FD"/>
    <w:rsid w:val="00A65A99"/>
    <w:rsid w:val="00A81C75"/>
    <w:rsid w:val="00A86A44"/>
    <w:rsid w:val="00AA19ED"/>
    <w:rsid w:val="00AB15A5"/>
    <w:rsid w:val="00AC3A5E"/>
    <w:rsid w:val="00AD1111"/>
    <w:rsid w:val="00AD4922"/>
    <w:rsid w:val="00AD7435"/>
    <w:rsid w:val="00AE126C"/>
    <w:rsid w:val="00AE3541"/>
    <w:rsid w:val="00AE5085"/>
    <w:rsid w:val="00B21128"/>
    <w:rsid w:val="00B24085"/>
    <w:rsid w:val="00B422B0"/>
    <w:rsid w:val="00B4504E"/>
    <w:rsid w:val="00B57298"/>
    <w:rsid w:val="00B6257E"/>
    <w:rsid w:val="00B7663B"/>
    <w:rsid w:val="00B808C0"/>
    <w:rsid w:val="00B9733C"/>
    <w:rsid w:val="00B9744B"/>
    <w:rsid w:val="00BA5840"/>
    <w:rsid w:val="00BB7B90"/>
    <w:rsid w:val="00BC2DE0"/>
    <w:rsid w:val="00BD5520"/>
    <w:rsid w:val="00BE3ECF"/>
    <w:rsid w:val="00BF1B2A"/>
    <w:rsid w:val="00BF1CA4"/>
    <w:rsid w:val="00BF3CEA"/>
    <w:rsid w:val="00BF4808"/>
    <w:rsid w:val="00BF7B41"/>
    <w:rsid w:val="00BF7BC6"/>
    <w:rsid w:val="00C1205F"/>
    <w:rsid w:val="00C22E3A"/>
    <w:rsid w:val="00C31C93"/>
    <w:rsid w:val="00C35BBD"/>
    <w:rsid w:val="00C51DF9"/>
    <w:rsid w:val="00C55508"/>
    <w:rsid w:val="00C57885"/>
    <w:rsid w:val="00C57F29"/>
    <w:rsid w:val="00C665AA"/>
    <w:rsid w:val="00C85C1D"/>
    <w:rsid w:val="00C85C92"/>
    <w:rsid w:val="00C92766"/>
    <w:rsid w:val="00C97E1A"/>
    <w:rsid w:val="00CA2B41"/>
    <w:rsid w:val="00CA2CBA"/>
    <w:rsid w:val="00CC12EC"/>
    <w:rsid w:val="00CD163D"/>
    <w:rsid w:val="00CD4033"/>
    <w:rsid w:val="00CD761F"/>
    <w:rsid w:val="00CE5B87"/>
    <w:rsid w:val="00CE6A04"/>
    <w:rsid w:val="00D03981"/>
    <w:rsid w:val="00D0797F"/>
    <w:rsid w:val="00D10E00"/>
    <w:rsid w:val="00D2199D"/>
    <w:rsid w:val="00D22AC0"/>
    <w:rsid w:val="00D5384A"/>
    <w:rsid w:val="00D6064B"/>
    <w:rsid w:val="00D940F5"/>
    <w:rsid w:val="00DA6FBF"/>
    <w:rsid w:val="00DB1C48"/>
    <w:rsid w:val="00DF1F21"/>
    <w:rsid w:val="00E208C6"/>
    <w:rsid w:val="00E36229"/>
    <w:rsid w:val="00E37263"/>
    <w:rsid w:val="00E43DAB"/>
    <w:rsid w:val="00E50458"/>
    <w:rsid w:val="00E5084D"/>
    <w:rsid w:val="00E50918"/>
    <w:rsid w:val="00E62B2D"/>
    <w:rsid w:val="00E7196A"/>
    <w:rsid w:val="00E85FFB"/>
    <w:rsid w:val="00E976E0"/>
    <w:rsid w:val="00EA6556"/>
    <w:rsid w:val="00EC2CCB"/>
    <w:rsid w:val="00EC4481"/>
    <w:rsid w:val="00ED0668"/>
    <w:rsid w:val="00F017F5"/>
    <w:rsid w:val="00F14A5C"/>
    <w:rsid w:val="00F17381"/>
    <w:rsid w:val="00F20174"/>
    <w:rsid w:val="00F923D7"/>
    <w:rsid w:val="00F94A4A"/>
    <w:rsid w:val="00FA4843"/>
    <w:rsid w:val="00FA5B4E"/>
    <w:rsid w:val="00FC403B"/>
    <w:rsid w:val="00FD508A"/>
    <w:rsid w:val="00FD58FC"/>
    <w:rsid w:val="00FE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1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1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1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St-7/2011</izvorni_sadrzaj>
    <derivirana_varijabla naziv="DomainObject.Predmet.OznakaBroj_1">St-7/2011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I-VI dio - zadnja soba - ormar      
SPIS U KAL.  24.10.</izvorni_sadrzaj>
    <derivirana_varijabla naziv="DomainObject.Predmet.PrimjedbaSuca_1">I-VI dio - zadnja soba - ormar      
SPIS U KAL.  24.10.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NOVOGRADNJA, dioničko društvo za građevinsko-investicijske radove i trgovinu "u stečaju"</izvorni_sadrzaj>
    <derivirana_varijabla naziv="DomainObject.Predmet.ProtustrankaFormated_1">  NOVOGRADNJA, dioničko društvo za građevinsko-investicijske radove i trgovinu "u stečaju"</derivirana_varijabla>
  </DomainObject.Predmet.ProtustrankaFormated>
  <DomainObject.Predmet.ProtustrankaFormatedOIB>
    <izvorni_sadrzaj>  NOVOGRADNJA, dioničko društvo za građevinsko-investicijske radove i trgovinu "u stečaju", OIB 74018188769</izvorni_sadrzaj>
    <derivirana_varijabla naziv="DomainObject.Predmet.ProtustrankaFormatedOIB_1">  NOVOGRADNJA, dioničko društvo za građevinsko-investicijske radove i trgovinu "u stečaju", OIB 74018188769</derivirana_varijabla>
  </DomainObject.Predmet.ProtustrankaFormatedOIB>
  <DomainObject.Predmet.ProtustrankaFormatedWithAdress>
    <izvorni_sadrzaj> NOVOGRADNJA, dioničko društvo za građevinsko-investicijske radove i trgovinu "u stečaju", TRG J. GODLARA 2, 35000 Slavonski Brod</izvorni_sadrzaj>
    <derivirana_varijabla naziv="DomainObject.Predmet.ProtustrankaFormatedWithAdress_1"> NOVOGRADNJA, dioničko društvo za građevinsko-investicijske radove i trgovinu "u stečaju", TRG J. GODLARA 2, 35000 Slavonski Brod</derivirana_varijabla>
  </DomainObject.Predmet.ProtustrankaFormatedWithAdress>
  <DomainObject.Predmet.ProtustrankaFormatedWithAdressOIB>
    <izvorni_sadrzaj> NOVOGRADNJA, dioničko društvo za građevinsko-investicijske radove i trgovinu "u stečaju", OIB 74018188769, TRG J. GODLARA 2, 35000 Slavonski Brod</izvorni_sadrzaj>
    <derivirana_varijabla naziv="DomainObject.Predmet.ProtustrankaFormatedWithAdressOIB_1"> NOVOGRADNJA, dioničko društvo za građevinsko-investicijske radove i trgovinu "u stečaju", OIB 74018188769, TRG J. GODLARA 2, 35000 Slavonski Brod</derivirana_varijabla>
  </DomainObject.Predmet.ProtustrankaFormatedWithAdressOIB>
  <DomainObject.Predmet.ProtustrankaWithAdress>
    <izvorni_sadrzaj>NOVOGRADNJA, dioničko društvo za građevinsko-investicijske radove i trgovinu "u stečaju" TRG J. GODLARA 2, 35000 Slavonski Brod</izvorni_sadrzaj>
    <derivirana_varijabla naziv="DomainObject.Predmet.ProtustrankaWithAdress_1">NOVOGRADNJA, dioničko društvo za građevinsko-investicijske radove i trgovinu "u stečaju" TRG J. GODLARA 2, 35000 Slavonski Brod</derivirana_varijabla>
  </DomainObject.Predmet.ProtustrankaWithAdress>
  <DomainObject.Predmet.ProtustrankaWithAdressOIB>
    <izvorni_sadrzaj>NOVOGRADNJA, dioničko društvo za građevinsko-investicijske radove i trgovinu "u stečaju", OIB 74018188769, TRG J. GODLARA 2, 35000 Slavonski Brod</izvorni_sadrzaj>
    <derivirana_varijabla naziv="DomainObject.Predmet.ProtustrankaWithAdressOIB_1">NOVOGRADNJA, dioničko društvo za građevinsko-investicijske radove i trgovinu "u stečaju", OIB 74018188769, TRG J. GODLARA 2, 35000 Slavonski Brod</derivirana_varijabla>
  </DomainObject.Predmet.ProtustrankaWithAdressOIB>
  <DomainObject.Predmet.ProtustrankaNazivFormated>
    <izvorni_sadrzaj>NOVOGRADNJA, dioničko društvo za građevinsko-investicijske radove i trgovinu "u stečaju"</izvorni_sadrzaj>
    <derivirana_varijabla naziv="DomainObject.Predmet.ProtustrankaNazivFormated_1">NOVOGRADNJA, dioničko društvo za građevinsko-investicijske radove i trgovinu "u stečaju"</derivirana_varijabla>
  </DomainObject.Predmet.ProtustrankaNazivFormated>
  <DomainObject.Predmet.ProtustrankaNazivFormatedOIB>
    <izvorni_sadrzaj>NOVOGRADNJA, dioničko društvo za građevinsko-investicijske radove i trgovinu "u stečaju", OIB 74018188769</izvorni_sadrzaj>
    <derivirana_varijabla naziv="DomainObject.Predmet.ProtustrankaNazivFormatedOIB_1">NOVOGRADNJA, dioničko društvo za građevinsko-investicijske radove i trgovinu "u stečaju", OIB 74018188769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</izvorni_sadrzaj>
    <derivirana_varijabla naziv="DomainObject.Predmet.StrankaFormated_1">  RH MF PU SLAVONSKI BROD</derivirana_varijabla>
  </DomainObject.Predmet.StrankaFormated>
  <DomainObject.Predmet.StrankaFormatedOIB>
    <izvorni_sadrzaj>  RH MF PU SLAVONSKI BROD</izvorni_sadrzaj>
    <derivirana_varijabla naziv="DomainObject.Predmet.StrankaFormatedOIB_1">  RH MF PU SLAVONSKI BROD</derivirana_varijabla>
  </DomainObject.Predmet.StrankaFormatedOIB>
  <DomainObject.Predmet.StrankaFormatedWithAdress>
    <izvorni_sadrzaj> RH MF PU SLAVONSKI BROD, STARČEVIĆEVA, 35000 Slavonski Brod</izvorni_sadrzaj>
    <derivirana_varijabla naziv="DomainObject.Predmet.StrankaFormatedWithAdress_1"> RH MF PU SLAVONSKI BROD, STARČEVIĆEVA, 35000 Slavonski Brod</derivirana_varijabla>
  </DomainObject.Predmet.StrankaFormatedWithAdress>
  <DomainObject.Predmet.StrankaFormatedWithAdressOIB>
    <izvorni_sadrzaj> RH MF PU SLAVONSKI BROD, STARČEVIĆEVA, 35000 Slavonski Brod</izvorni_sadrzaj>
    <derivirana_varijabla naziv="DomainObject.Predmet.StrankaFormatedWithAdressOIB_1"> RH MF PU SLAVONSKI BROD, STARČEVIĆEVA, 35000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MF PU SLAVONSKI BROD</item>
    </izvorni_sadrzaj>
    <derivirana_varijabla naziv="DomainObject.Predmet.StrankaListFormated_1">
      <item>RH MF PU SLAVONSKI BROD</item>
    </derivirana_varijabla>
  </DomainObject.Predmet.StrankaListFormated>
  <DomainObject.Predmet.StrankaListFormatedOIB>
    <izvorni_sadrzaj>
      <item>RH MF PU SLAVONSKI BROD</item>
    </izvorni_sadrzaj>
    <derivirana_varijabla naziv="DomainObject.Predmet.StrankaListFormatedOIB_1">
      <item>RH MF PU SLAVONSKI BROD</item>
    </derivirana_varijabla>
  </DomainObject.Predmet.StrankaListFormatedOIB>
  <DomainObject.Predmet.StrankaListFormatedWithAdress>
    <izvorni_sadrzaj>
      <item>RH MF PU SLAVONSKI BROD, STARČEVIĆEVA, 35000 Slavonski Brod</item>
    </izvorni_sadrzaj>
    <derivirana_varijabla naziv="DomainObject.Predmet.StrankaListFormatedWithAdress_1">
      <item>RH MF PU SLAVONSKI BROD, STARČEVIĆEVA, 35000 Slavonski Brod</item>
    </derivirana_varijabla>
  </DomainObject.Predmet.StrankaListFormatedWithAdress>
  <DomainObject.Predmet.StrankaListFormatedWithAdressOIB>
    <izvorni_sadrzaj>
      <item>RH MF PU SLAVONSKI BROD, STARČEVIĆEVA, 35000 Slavonski Brod</item>
    </izvorni_sadrzaj>
    <derivirana_varijabla naziv="DomainObject.Predmet.StrankaListFormatedWithAdressOIB_1">
      <item>RH MF PU SLAVONSKI BROD, STARČEVIĆEVA, 35000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NOVOGRADNJA, dioničko društvo za građevinsko-investicijske radove i trgovinu "u stečaju"</item>
    </izvorni_sadrzaj>
    <derivirana_varijabla naziv="DomainObject.Predmet.ProtuStrankaListFormated_1">
      <item>NOVOGRADNJA, dioničko društvo za građevinsko-investicijske radove i trgovinu "u stečaju"</item>
    </derivirana_varijabla>
  </DomainObject.Predmet.ProtuStrankaListFormated>
  <DomainObject.Predmet.ProtuStrankaListFormatedOIB>
    <izvorni_sadrzaj>
      <item>NOVOGRADNJA, dioničko društvo za građevinsko-investicijske radove i trgovinu "u stečaju", OIB 74018188769</item>
    </izvorni_sadrzaj>
    <derivirana_varijabla naziv="DomainObject.Predmet.ProtuStrankaListFormatedOIB_1">
      <item>NOVOGRADNJA, dioničko društvo za građevinsko-investicijske radove i trgovinu "u stečaju", OIB 74018188769</item>
    </derivirana_varijabla>
  </DomainObject.Predmet.ProtuStrankaListFormatedOIB>
  <DomainObject.Predmet.ProtuStrankaListFormatedWithAdress>
    <izvorni_sadrzaj>
      <item>NOVOGRADNJA, dioničko društvo za građevinsko-investicijske radove i trgovinu "u stečaju", TRG J. GODLARA 2, 35000 Slavonski Brod</item>
    </izvorni_sadrzaj>
    <derivirana_varijabla naziv="DomainObject.Predmet.ProtuStrankaListFormatedWithAdress_1">
      <item>NOVOGRADNJA, dioničko društvo za građevinsko-investicijske radove i trgovinu "u stečaju", TRG J. GODLARA 2, 35000 Slavonski Brod</item>
    </derivirana_varijabla>
  </DomainObject.Predmet.ProtuStrankaListFormatedWithAdress>
  <DomainObject.Predmet.ProtuStrankaListFormatedWithAdressOIB>
    <izvorni_sadrzaj>
      <item>NOVOGRADNJA, dioničko društvo za građevinsko-investicijske radove i trgovinu "u stečaju", OIB 74018188769, TRG J. GODLARA 2, 35000 Slavonski Brod</item>
    </izvorni_sadrzaj>
    <derivirana_varijabla naziv="DomainObject.Predmet.ProtuStrankaListFormatedWithAdressOIB_1">
      <item>NOVOGRADNJA, dioničko društvo za građevinsko-investicijske radove i trgovinu "u stečaju", OIB 74018188769, TRG J. GODLARA 2, 35000 Slavonski Brod</item>
    </derivirana_varijabla>
  </DomainObject.Predmet.ProtuStrankaListFormatedWithAdressOIB>
  <DomainObject.Predmet.ProtuStrankaListNazivFormated>
    <izvorni_sadrzaj>
      <item>NOVOGRADNJA, dioničko društvo za građevinsko-investicijske radove i trgovinu "u stečaju"</item>
    </izvorni_sadrzaj>
    <derivirana_varijabla naziv="DomainObject.Predmet.ProtuStrankaListNazivFormated_1">
      <item>NOVOGRADNJA, dioničko društvo za građevinsko-investicijske radove i trgovinu "u stečaju"</item>
    </derivirana_varijabla>
  </DomainObject.Predmet.ProtuStrankaListNazivFormated>
  <DomainObject.Predmet.ProtuStrankaListNazivFormatedOIB>
    <izvorni_sadrzaj>
      <item>NOVOGRADNJA, dioničko društvo za građevinsko-investicijske radove i trgovinu "u stečaju", OIB 74018188769</item>
    </izvorni_sadrzaj>
    <derivirana_varijabla naziv="DomainObject.Predmet.ProtuStrankaListNazivFormatedOIB_1">
      <item>NOVOGRADNJA, dioničko društvo za građevinsko-investicijske radove i trgovinu "u stečaju", OIB 74018188769</item>
    </derivirana_varijabla>
  </DomainObject.Predmet.ProtuStrankaListNazivFormatedOIB>
  <DomainObject.Predmet.OstaliListFormated>
    <izvorni_sadrzaj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OstaliListFormated_1"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OstaliListFormated>
  <DomainObject.Predmet.OstaliListFormatedOIB>
    <izvorni_sadrzaj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OstaliListFormatedOIB_1"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OstaliListFormatedOIB>
  <DomainObject.Predmet.OstaliListFormatedWithAdress>
    <izvorni_sadrzaj>
      <item>OD DASOVIĆ I PARTNERI, Frane Petrića 4/3, 10 000 Zagreb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</izvorni_sadrzaj>
    <derivirana_varijabla naziv="DomainObject.Predmet.OstaliListFormatedWithAdress_1">
      <item>OD DASOVIĆ I PARTNERI, Frane Petrića 4/3, 10 000 Zagreb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</derivirana_varijabla>
  </DomainObject.Predmet.OstaliListFormatedWithAdress>
  <DomainObject.Predmet.OstaliListFormatedWithAdressOIB>
    <izvorni_sadrzaj>
      <item>OD DASOVIĆ I PARTNERI, OIB 36538271245, Frane Petrića 4/3, 10 000 Zagreb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</izvorni_sadrzaj>
    <derivirana_varijabla naziv="DomainObject.Predmet.OstaliListFormatedWithAdressOIB_1">
      <item>OD DASOVIĆ I PARTNERI, OIB 36538271245, Frane Petrića 4/3, 10 000 Zagreb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</derivirana_varijabla>
  </DomainObject.Predmet.OstaliListFormatedWithAdressOIB>
  <DomainObject.Predmet.OstaliListNazivFormated>
    <izvorni_sadrzaj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OstaliListNazivFormated_1"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OstaliListNazivFormated>
  <DomainObject.Predmet.OstaliListNazivFormatedOIB>
    <izvorni_sadrzaj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OstaliListNazivFormatedOIB_1"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NOVOGRADNJA, dioničko društvo za građevinsko-investicijske radove i trgovinu "u stečaju"</izvorni_sadrzaj>
    <derivirana_varijabla naziv="DomainObject.Predmet.ProtustrankaIDrugi_1">NOVOGRADNJA, dioničko društvo za građevinsko-investicijske radove i trgovinu "u stečaju"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NOVOGRADNJA, dioničko društvo za građevinsko-investicijske radove i trgovinu "u stečaju", OIB 74018188769, TRG J. GODLARA 2, 35000 Slavonski Brod</izvorni_sadrzaj>
    <derivirana_varijabla naziv="DomainObject.Predmet.ProtustrankaIDrugiAdressOIB_1">NOVOGRADNJA, dioničko društvo za građevinsko-investicijske radove i trgovinu "u stečaju", OIB 74018188769, TRG J. GODLARA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DASOVIĆ I PARTNERI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SudioniciListNaziv_1">
      <item>OD DASOVIĆ I PARTNERI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SudioniciListNaziv>
  <DomainObject.Predmet.SudioniciListAdressOIB>
    <izvorni_sadrzaj>
      <item>OD DASOVIĆ I PARTNERI, OIB 36538271245, Frane Petrića 4/3,10 000 Zagreb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  <item>Željko Stjepanović, 3.Maksimirsko naselje 4,10000 Zagreb</item>
    </izvorni_sadrzaj>
    <derivirana_varijabla naziv="DomainObject.Predmet.SudioniciListAdressOIB_1">
      <item>OD DASOVIĆ I PARTNERI, OIB 36538271245, Frane Petrića 4/3,10 000 Zagreb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  <item>Željko Stjepanović, 3.Maksimirsko naselje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36538271245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36538271245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1240</properties:Words>
  <properties:Characters>5107</properties:Characters>
  <properties:Lines>186</properties:Lines>
  <properties:Paragraphs>126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2016-12-29T09:43:00Z</dcterms:created>
  <dc:creator>Korisnik</dc:creator>
  <cp:lastModifiedBy>wsadmin</cp:lastModifiedBy>
  <cp:lastPrinted>2016-12-29T09:59:00Z</cp:lastPrinted>
  <dcterms:modified xmlns:xsi="http://www.w3.org/2001/XMLSchema-instance" xsi:type="dcterms:W3CDTF">2016-12-29T10:53:00Z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