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4a67" w14:paraId="e974a67" w:rsidRDefault="009C42F1" w:rsidP="009C42F1" w:rsidR="009C42F1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C42F1" w:rsidP="009C42F1" w:rsidR="009C42F1"/>
    <w:p w:rsidRDefault="009C42F1" w:rsidP="009C42F1" w:rsidR="009C42F1">
      <w:r>
        <w:t>REPUBLIKA HRVATSKA</w:t>
      </w:r>
    </w:p>
    <w:p w:rsidRDefault="009C42F1" w:rsidP="009C42F1" w:rsidR="009C42F1">
      <w:r>
        <w:t>Trgovački sud u Zagrebu</w:t>
      </w:r>
    </w:p>
    <w:p w:rsidRDefault="009C42F1" w:rsidP="009C42F1" w:rsidR="009C42F1">
      <w:r>
        <w:t>Zagreb, Amruševa 2/II</w:t>
      </w:r>
    </w:p>
    <w:p w:rsidRDefault="009C42F1" w:rsidP="009C42F1" w:rsidR="009C42F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18. St-4824/2016</w:t>
      </w:r>
    </w:p>
    <w:p w:rsidRDefault="009C42F1" w:rsidP="009C42F1" w:rsidR="009C42F1"/>
    <w:p w:rsidRDefault="009C42F1" w:rsidP="009C42F1" w:rsidR="009C42F1"/>
    <w:p w:rsidRDefault="009C42F1" w:rsidP="009C42F1" w:rsidR="009C42F1">
      <w:r>
        <w:tab/>
      </w:r>
      <w:r>
        <w:tab/>
      </w:r>
      <w:r>
        <w:tab/>
      </w:r>
      <w:r>
        <w:tab/>
        <w:t xml:space="preserve">   R E P U B L I K A  H R V A T S KA</w:t>
      </w:r>
    </w:p>
    <w:p w:rsidRDefault="009C42F1" w:rsidP="009C42F1" w:rsidR="009C42F1"/>
    <w:p w:rsidRDefault="009C42F1" w:rsidP="009C42F1" w:rsidR="009C42F1">
      <w:r>
        <w:t xml:space="preserve"> </w:t>
      </w:r>
      <w:r>
        <w:tab/>
      </w:r>
      <w:r>
        <w:tab/>
      </w:r>
      <w:r>
        <w:tab/>
      </w:r>
      <w:r>
        <w:tab/>
        <w:t xml:space="preserve">                Z A K LJ U Č A K</w:t>
      </w:r>
    </w:p>
    <w:p w:rsidRDefault="00A9370D" w:rsidP="009C42F1" w:rsidR="00A9370D"/>
    <w:p w:rsidRDefault="009C42F1" w:rsidP="009C42F1" w:rsidR="009C42F1"/>
    <w:p w:rsidRDefault="006A59DA" w:rsidP="00A9370D" w:rsidR="009C42F1">
      <w:pPr>
        <w:ind w:firstLine="708"/>
        <w:jc w:val="both"/>
      </w:pPr>
      <w:r w:rsidRPr="006A59DA">
        <w:t>Trgovački sud u Zagrebu, sudac Danijela Uzelac u stečajnom postupku nad dužnikom u stečajnom postupku u povodu prijedloga predlagatelja FINANCIJSKE AGENCIJE, Zagreb, Ulica grada Vukovara 70, OIB: 85821130368, za otvaranje stečajnog postupka nad dužnikom M</w:t>
      </w:r>
      <w:r w:rsidR="00A9370D">
        <w:t>EĐUNARODNO POSLOVNO SAVJETOVANJE</w:t>
      </w:r>
      <w:r w:rsidRPr="006A59DA">
        <w:t xml:space="preserve"> d.o.o., OIB  69761330442, Zagreb, Ulica Grada Vukovara 226d, 16. travnja 2019.</w:t>
      </w:r>
    </w:p>
    <w:p w:rsidRDefault="006A59DA" w:rsidP="006A59DA" w:rsidR="006A59DA" w:rsidRPr="006A59DA">
      <w:pPr>
        <w:ind w:firstLine="708"/>
      </w:pPr>
    </w:p>
    <w:p w:rsidRDefault="009C42F1" w:rsidP="009C42F1" w:rsidR="009C42F1">
      <w:r>
        <w:tab/>
      </w:r>
    </w:p>
    <w:p w:rsidRDefault="009C42F1" w:rsidP="009C42F1" w:rsidR="009C42F1">
      <w:r>
        <w:t xml:space="preserve">               </w:t>
      </w:r>
      <w:r>
        <w:tab/>
      </w:r>
      <w:r>
        <w:tab/>
      </w:r>
      <w:r>
        <w:tab/>
      </w:r>
      <w:r>
        <w:tab/>
        <w:t xml:space="preserve">     z a k lj u č i o   j e </w:t>
      </w:r>
    </w:p>
    <w:p w:rsidRDefault="009C42F1" w:rsidP="009C42F1" w:rsidR="009C42F1"/>
    <w:p w:rsidRDefault="009C42F1" w:rsidP="009C42F1" w:rsidR="009C42F1"/>
    <w:p w:rsidRDefault="009C42F1" w:rsidP="00406316" w:rsidR="009C42F1">
      <w:pPr>
        <w:ind w:firstLine="708"/>
      </w:pPr>
      <w:r>
        <w:t>Zakazuje se ročište radi rasprave o pretpostavkama za otvaran</w:t>
      </w:r>
      <w:r w:rsidR="006A59DA">
        <w:t>je stečajnog postupka za dan 15.</w:t>
      </w:r>
      <w:r>
        <w:t xml:space="preserve"> svibnja 2019. u 9,</w:t>
      </w:r>
      <w:r w:rsidR="00406316">
        <w:t>00</w:t>
      </w:r>
      <w:r>
        <w:t xml:space="preserve"> sati u zgradi Trgovačkog suda u Zagrebu, Petrinjska 8, soba broj 56/III kat – (dvorišna zgrada), na koje ročište se dostavom ovog zaključka pozivaju:</w:t>
      </w:r>
    </w:p>
    <w:p w:rsidRDefault="009C42F1" w:rsidP="009C42F1" w:rsidR="009C42F1">
      <w:r>
        <w:t>- predlagatelj</w:t>
      </w:r>
    </w:p>
    <w:p w:rsidRDefault="009C42F1" w:rsidP="009C42F1" w:rsidR="009C42F1">
      <w:r>
        <w:t xml:space="preserve">- dužnik </w:t>
      </w:r>
    </w:p>
    <w:p w:rsidRDefault="009C42F1" w:rsidP="009C42F1" w:rsidR="00406316">
      <w:r>
        <w:t>- osob</w:t>
      </w:r>
      <w:r w:rsidR="00406316">
        <w:t>a</w:t>
      </w:r>
      <w:r>
        <w:t xml:space="preserve"> ovlaštene za zastupanje dužnika po zakonu </w:t>
      </w:r>
    </w:p>
    <w:p w:rsidRDefault="009C42F1" w:rsidP="009C42F1" w:rsidR="009C42F1">
      <w:r>
        <w:t>- privremeni stečajni upravitelj.</w:t>
      </w:r>
    </w:p>
    <w:p w:rsidRDefault="009C42F1" w:rsidP="009C42F1" w:rsidR="009C42F1"/>
    <w:p w:rsidRDefault="009C42F1" w:rsidP="009C42F1" w:rsidR="009C42F1">
      <w:r>
        <w:t xml:space="preserve">                                                        U Zagrebu </w:t>
      </w:r>
      <w:r w:rsidR="00406316">
        <w:t>16. travnja</w:t>
      </w:r>
      <w:r>
        <w:t xml:space="preserve"> 2019.</w:t>
      </w:r>
    </w:p>
    <w:p w:rsidRDefault="009C42F1" w:rsidP="009C42F1" w:rsidR="009C42F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9C42F1" w:rsidP="009C42F1" w:rsidR="009C42F1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9C42F1" w:rsidP="009C42F1" w:rsidR="009C42F1"/>
    <w:p w:rsidRDefault="009C42F1" w:rsidP="009C42F1" w:rsidR="009C42F1">
      <w:r>
        <w:t>Uputa o pravnom lijeku: Protiv zaključka nije dopušten pravni lijek (čl. 19. st. 7. SZ).</w:t>
      </w:r>
    </w:p>
    <w:p w:rsidRDefault="009C42F1" w:rsidP="009C42F1" w:rsidR="009C42F1"/>
    <w:p w:rsidRDefault="009C42F1" w:rsidP="009C42F1" w:rsidR="009C42F1"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Za točnost otpravka:</w:t>
      </w:r>
    </w:p>
    <w:p w:rsidRDefault="009C42F1" w:rsidP="009C42F1" w:rsidR="009C42F1"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Katarina Franjić</w:t>
      </w:r>
    </w:p>
    <w:p w:rsidRDefault="00BB5D3C" w:rsidP="009C42F1" w:rsidR="00BB5D3C"/>
    <w:sectPr w:rsidR="00BB5D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38B6"/>
    <w:rsid w:val="00406316"/>
    <w:rsid w:val="006A59DA"/>
    <w:rsid w:val="009C42F1"/>
    <w:rsid w:val="00A53323"/>
    <w:rsid w:val="00A738B6"/>
    <w:rsid w:val="00A9370D"/>
    <w:rsid w:val="00BB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33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332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33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3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3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3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3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33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332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33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3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3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3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3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4824</izvorni_sadrzaj>
    <derivirana_varijabla naziv="DomainObject.Predmet.Broj_1">4824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St-4824/2016</izvorni_sadrzaj>
    <derivirana_varijabla naziv="DomainObject.Predmet.OznakaBroj_1">St-4824/2016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MEĐUNARODNO POSLOVNO SAVJETOVANJE društvo s ograničenom odgovornošću za usluge</izvorni_sadrzaj>
    <derivirana_varijabla naziv="DomainObject.Predmet.ProtustrankaFormated_1">  MEĐUNARODNO POSLOVNO SAVJETOVANJE društvo s ograničenom odgovornošću za usluge</derivirana_varijabla>
  </DomainObject.Predmet.ProtustrankaFormated>
  <DomainObject.Predmet.ProtustrankaFormatedOIB>
    <izvorni_sadrzaj>  MEĐUNARODNO POSLOVNO SAVJETOVANJE društvo s ograničenom odgovornošću za usluge, OIB 69761330442</izvorni_sadrzaj>
    <derivirana_varijabla naziv="DomainObject.Predmet.ProtustrankaFormatedOIB_1">  MEĐUNARODNO POSLOVNO SAVJETOVANJE društvo s ograničenom odgovornošću za usluge, OIB 69761330442</derivirana_varijabla>
  </DomainObject.Predmet.ProtustrankaFormatedOIB>
  <DomainObject.Predmet.ProtustrankaFormatedWithAdress>
    <izvorni_sadrzaj> MEĐUNARODNO POSLOVNO SAVJETOVANJE društvo s ograničenom odgovornošću za usluge, Ulica grada Vukovara 226/d., 10000 Zagreb</izvorni_sadrzaj>
    <derivirana_varijabla naziv="DomainObject.Predmet.ProtustrankaFormatedWithAdress_1"> MEĐUNARODNO POSLOVNO SAVJETOVANJE društvo s ograničenom odgovornošću za usluge, Ulica grada Vukovara 226/d., 10000 Zagreb</derivirana_varijabla>
  </DomainObject.Predmet.ProtustrankaFormatedWithAdress>
  <DomainObject.Predmet.ProtustrankaFormatedWithAdressOIB>
    <izvorni_sadrzaj> MEĐUNARODNO POSLOVNO SAVJETOVANJE društvo s ograničenom odgovornošću za usluge, OIB 69761330442, Ulica grada Vukovara 226/d., 10000 Zagreb</izvorni_sadrzaj>
    <derivirana_varijabla naziv="DomainObject.Predmet.ProtustrankaFormatedWithAdressOIB_1"> MEĐUNARODNO POSLOVNO SAVJETOVANJE društvo s ograničenom odgovornošću za usluge, OIB 69761330442, Ulica grada Vukovara 226/d., 10000 Zagreb</derivirana_varijabla>
  </DomainObject.Predmet.ProtustrankaFormatedWithAdressOIB>
  <DomainObject.Predmet.ProtustrankaWithAdress>
    <izvorni_sadrzaj>MEĐUNARODNO POSLOVNO SAVJETOVANJE društvo s ograničenom odgovornošću za usluge Ulica grada Vukovara 226/d., 10000 Zagreb</izvorni_sadrzaj>
    <derivirana_varijabla naziv="DomainObject.Predmet.ProtustrankaWithAdress_1">MEĐUNARODNO POSLOVNO SAVJETOVANJE društvo s ograničenom odgovornošću za usluge Ulica grada Vukovara 226/d., 10000 Zagreb</derivirana_varijabla>
  </DomainObject.Predmet.ProtustrankaWithAdress>
  <DomainObject.Predmet.ProtustrankaWithAdressOIB>
    <izvorni_sadrzaj>MEĐUNARODNO POSLOVNO SAVJETOVANJE društvo s ograničenom odgovornošću za usluge, OIB 69761330442, Ulica grada Vukovara 226/d., 10000 Zagreb</izvorni_sadrzaj>
    <derivirana_varijabla naziv="DomainObject.Predmet.ProtustrankaWithAdressOIB_1">MEĐUNARODNO POSLOVNO SAVJETOVANJE društvo s ograničenom odgovornošću za usluge, OIB 69761330442, Ulica grada Vukovara 226/d., 10000 Zagreb</derivirana_varijabla>
  </DomainObject.Predmet.ProtustrankaWithAdressOIB>
  <DomainObject.Predmet.ProtustrankaNazivFormated>
    <izvorni_sadrzaj>MEĐUNARODNO POSLOVNO SAVJETOVANJE društvo s ograničenom odgovornošću za usluge</izvorni_sadrzaj>
    <derivirana_varijabla naziv="DomainObject.Predmet.ProtustrankaNazivFormated_1">MEĐUNARODNO POSLOVNO SAVJETOVANJE društvo s ograničenom odgovornošću za usluge</derivirana_varijabla>
  </DomainObject.Predmet.ProtustrankaNazivFormated>
  <DomainObject.Predmet.ProtustrankaNazivFormatedOIB>
    <izvorni_sadrzaj>MEĐUNARODNO POSLOVNO SAVJETOVANJE društvo s ograničenom odgovornošću za usluge, OIB 69761330442</izvorni_sadrzaj>
    <derivirana_varijabla naziv="DomainObject.Predmet.ProtustrankaNazivFormatedOIB_1">MEĐUNARODNO POSLOVNO SAVJETOVANJE društvo s ograničenom odgovornošću za usluge, OIB 69761330442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Trninić; vjerovnici</izvorni_sadrzaj>
    <derivirana_varijabla naziv="DomainObject.Predmet.StrankaFormated_1">  FINA Regionalni centar Zagreb; Miroslav Trninić; vjerovnici</derivirana_varijabla>
  </DomainObject.Predmet.StrankaFormated>
  <DomainObject.Predmet.StrankaFormatedOIB>
    <izvorni_sadrzaj>  FINA Regionalni centar Zagreb, OIB 85821130368; Miroslav Trninić, OIB 07211623758; vjerovnici</izvorni_sadrzaj>
    <derivirana_varijabla naziv="DomainObject.Predmet.StrankaFormatedOIB_1">  FINA Regionalni centar Zagreb, OIB 85821130368; Miroslav Trninić, OIB 07211623758; vjerovnici</derivirana_varijabla>
  </DomainObject.Predmet.StrankaFormatedOIB>
  <DomainObject.Predmet.StrankaFormatedWithAdress>
    <izvorni_sadrzaj> FINA Regionalni centar Zagreb, Trg svibanjskih žrtava 1995. 1, 10000 Zagreb; Miroslav Trninić, Zinke Kunc 1, 10000 Zagreb; vjerovnici</izvorni_sadrzaj>
    <derivirana_varijabla naziv="DomainObject.Predmet.StrankaFormatedWithAdress_1"> FINA Regionalni centar Zagreb, Trg svibanjskih žrtava 1995. 1, 10000 Zagreb; Miroslav Trninić, Zinke Kunc 1, 10000 Zagreb; vjerovnici</derivirana_varijabla>
  </DomainObject.Predmet.StrankaFormatedWithAdress>
  <DomainObject.Predmet.StrankaFormatedWithAdressOIB>
    <izvorni_sadrzaj> FINA Regionalni centar Zagreb, OIB 85821130368, Trg svibanjskih žrtava 1995. 1, 10000 Zagreb; Miroslav Trninić, OIB 07211623758, Zinke Kunc 1, 10000 Zagreb; vjerovnici</izvorni_sadrzaj>
    <derivirana_varijabla naziv="DomainObject.Predmet.StrankaFormatedWithAdressOIB_1"> FINA Regionalni centar Zagreb, OIB 85821130368, Trg svibanjskih žrtava 1995. 1, 10000 Zagreb; Miroslav Trninić, OIB 07211623758, Zinke Kunc 1, 10000 Zagreb; vjerovnici</derivirana_varijabla>
  </DomainObject.Predmet.StrankaFormatedWithAdressOIB>
  <DomainObject.Predmet.StrankaWithAdress>
    <izvorni_sadrzaj>FINA Regionalni centar Zagreb Trg svibanjskih žrtava 1995. 1,10000 Zagreb,Miroslav Trninić Zinke Kunc 1,10000 Zagreb,vjerovnici </izvorni_sadrzaj>
    <derivirana_varijabla naziv="DomainObject.Predmet.StrankaWithAdress_1">FINA Regionalni centar Zagreb Trg svibanjskih žrtava 1995. 1,10000 Zagreb,Miroslav Trninić Zinke Kunc 1,10000 Zagreb,vjerovnici </derivirana_varijabla>
  </DomainObject.Predmet.StrankaWithAdress>
  <DomainObject.Predmet.StrankaWithAdressOIB>
    <izvorni_sadrzaj>FINA Regionalni centar Zagreb, OIB 85821130368, Trg svibanjskih žrtava 1995. 1,10000 Zagreb,Miroslav Trninić, OIB 07211623758, Zinke Kunc 1,10000 Zagreb,vjerovnici</izvorni_sadrzaj>
    <derivirana_varijabla naziv="DomainObject.Predmet.StrankaWithAdressOIB_1">FINA Regionalni centar Zagreb, OIB 85821130368, Trg svibanjskih žrtava 1995. 1,10000 Zagreb,Miroslav Trninić, OIB 07211623758, Zinke Kunc 1,10000 Zagreb,vjerovnici</derivirana_varijabla>
  </DomainObject.Predmet.StrankaWithAdressOIB>
  <DomainObject.Predmet.StrankaNazivFormated>
    <izvorni_sadrzaj>FINA Regionalni centar Zagreb,Miroslav Trninić,vjerovnici</izvorni_sadrzaj>
    <derivirana_varijabla naziv="DomainObject.Predmet.StrankaNazivFormated_1">FINA Regionalni centar Zagreb,Miroslav Trninić,vjerovnici</derivirana_varijabla>
  </DomainObject.Predmet.StrankaNazivFormated>
  <DomainObject.Predmet.StrankaNazivFormatedOIB>
    <izvorni_sadrzaj>FINA Regionalni centar Zagreb, OIB 85821130368,Miroslav Trninić, OIB 07211623758,vjerovnici</izvorni_sadrzaj>
    <derivirana_varijabla naziv="DomainObject.Predmet.StrankaNazivFormatedOIB_1">FINA Regionalni centar Zagreb, OIB 85821130368,Miroslav Trninić, OIB 07211623758,vjerovnici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Miroslav Trninić</item>
      <item>vjerovnici</item>
    </izvorni_sadrzaj>
    <derivirana_varijabla naziv="DomainObject.Predmet.StrankaListFormated_1">
      <item>FINA Regionalni centar Zagreb</item>
      <item>Miroslav Trninić</item>
      <item>vjerovnici</item>
    </derivirana_varijabla>
  </DomainObject.Predmet.StrankaListFormated>
  <DomainObject.Predmet.StrankaListFormatedOIB>
    <izvorni_sadrzaj>
      <item>FINA Regionalni centar Zagreb, OIB 85821130368</item>
      <item>Miroslav Trninić, OIB 07211623758</item>
      <item>vjerovnici</item>
    </izvorni_sadrzaj>
    <derivirana_varijabla naziv="DomainObject.Predmet.StrankaListFormatedOIB_1">
      <item>FINA Regionalni centar Zagreb, OIB 85821130368</item>
      <item>Miroslav Trninić, OIB 07211623758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Miroslav Trninić, Zinke Kunc 1, 10000 Zagreb</item>
      <item>vjerovnici</item>
    </izvorni_sadrzaj>
    <derivirana_varijabla naziv="DomainObject.Predmet.StrankaListFormatedWithAdress_1">
      <item>FINA Regionalni centar Zagreb, Trg svibanjskih žrtava 1995. 1, 10000 Zagreb</item>
      <item>Miroslav Trninić, Zinke Kunc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Miroslav Trninić, OIB 07211623758, Zinke Kunc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Miroslav Trninić, OIB 07211623758, Zinke Kunc 1, 10000 Zagreb</item>
      <item>vjerovnici</item>
    </derivirana_varijabla>
  </DomainObject.Predmet.StrankaListFormatedWithAdressOIB>
  <DomainObject.Predmet.StrankaListNazivFormated>
    <izvorni_sadrzaj>
      <item>FINA Regionalni centar Zagreb</item>
      <item>Miroslav Trninić</item>
      <item>vjerovnici</item>
    </izvorni_sadrzaj>
    <derivirana_varijabla naziv="DomainObject.Predmet.StrankaListNazivFormated_1">
      <item>FINA Regionalni centar Zagreb</item>
      <item>Miroslav Trninić</item>
      <item>vjerovnici</item>
    </derivirana_varijabla>
  </DomainObject.Predmet.StrankaListNazivFormated>
  <DomainObject.Predmet.StrankaListNazivFormatedOIB>
    <izvorni_sadrzaj>
      <item>FINA Regionalni centar Zagreb, OIB 85821130368</item>
      <item>Miroslav Trninić, OIB 07211623758</item>
      <item>vjerovnici</item>
    </izvorni_sadrzaj>
    <derivirana_varijabla naziv="DomainObject.Predmet.StrankaListNazivFormatedOIB_1">
      <item>FINA Regionalni centar Zagreb, OIB 85821130368</item>
      <item>Miroslav Trninić, OIB 07211623758</item>
      <item>vjerovnici</item>
    </derivirana_varijabla>
  </DomainObject.Predmet.StrankaListNazivFormatedOIB>
  <DomainObject.Predmet.ProtuStrankaListFormated>
    <izvorni_sadrzaj>
      <item>MEĐUNARODNO POSLOVNO SAVJETOVANJE društvo s ograničenom odgovornošću za usluge</item>
    </izvorni_sadrzaj>
    <derivirana_varijabla naziv="DomainObject.Predmet.ProtuStrankaListFormated_1">
      <item>MEĐUNARODNO POSLOVNO SAVJETOVANJE društvo s ograničenom odgovornošću za usluge</item>
    </derivirana_varijabla>
  </DomainObject.Predmet.ProtuStrankaListFormated>
  <DomainObject.Predmet.ProtuStrankaListFormatedOIB>
    <izvorni_sadrzaj>
      <item>MEĐUNARODNO POSLOVNO SAVJETOVANJE društvo s ograničenom odgovornošću za usluge, OIB 69761330442</item>
    </izvorni_sadrzaj>
    <derivirana_varijabla naziv="DomainObject.Predmet.ProtuStrankaListFormatedOIB_1">
      <item>MEĐUNARODNO POSLOVNO SAVJETOVANJE društvo s ograničenom odgovornošću za usluge, OIB 69761330442</item>
    </derivirana_varijabla>
  </DomainObject.Predmet.ProtuStrankaListFormatedOIB>
  <DomainObject.Predmet.ProtuStrankaListFormatedWithAdress>
    <izvorni_sadrzaj>
      <item>MEĐUNARODNO POSLOVNO SAVJETOVANJE društvo s ograničenom odgovornošću za usluge, Ulica grada Vukovara 226/d., 10000 Zagreb</item>
    </izvorni_sadrzaj>
    <derivirana_varijabla naziv="DomainObject.Predmet.ProtuStrankaListFormatedWithAdress_1">
      <item>MEĐUNARODNO POSLOVNO SAVJETOVANJE društvo s ograničenom odgovornošću za usluge, Ulica grada Vukovara 226/d., 10000 Zagreb</item>
    </derivirana_varijabla>
  </DomainObject.Predmet.ProtuStrankaListFormatedWithAdress>
  <DomainObject.Predmet.ProtuStrankaListFormatedWithAdressOIB>
    <izvorni_sadrzaj>
      <item>MEĐUNARODNO POSLOVNO SAVJETOVANJE društvo s ograničenom odgovornošću za usluge, OIB 69761330442, Ulica grada Vukovara 226/d., 10000 Zagreb</item>
    </izvorni_sadrzaj>
    <derivirana_varijabla naziv="DomainObject.Predmet.ProtuStrankaListFormatedWithAdressOIB_1">
      <item>MEĐUNARODNO POSLOVNO SAVJETOVANJE društvo s ograničenom odgovornošću za usluge, OIB 69761330442, Ulica grada Vukovara 226/d., 10000 Zagreb</item>
    </derivirana_varijabla>
  </DomainObject.Predmet.ProtuStrankaListFormatedWithAdressOIB>
  <DomainObject.Predmet.ProtuStrankaListNazivFormated>
    <izvorni_sadrzaj>
      <item>MEĐUNARODNO POSLOVNO SAVJETOVANJE društvo s ograničenom odgovornošću za usluge</item>
    </izvorni_sadrzaj>
    <derivirana_varijabla naziv="DomainObject.Predmet.ProtuStrankaListNazivFormated_1">
      <item>MEĐUNARODNO POSLOVNO SAVJETOVANJE društvo s ograničenom odgovornošću za usluge</item>
    </derivirana_varijabla>
  </DomainObject.Predmet.ProtuStrankaListNazivFormated>
  <DomainObject.Predmet.ProtuStrankaListNazivFormatedOIB>
    <izvorni_sadrzaj>
      <item>MEĐUNARODNO POSLOVNO SAVJETOVANJE društvo s ograničenom odgovornošću za usluge, OIB 69761330442</item>
    </izvorni_sadrzaj>
    <derivirana_varijabla naziv="DomainObject.Predmet.ProtuStrankaListNazivFormatedOIB_1">
      <item>MEĐUNARODNO POSLOVNO SAVJETOVANJE društvo s ograničenom odgovornošću za usluge, OIB 69761330442</item>
    </derivirana_varijabla>
  </DomainObject.Predmet.ProtuStrankaListNazivFormatedOIB>
  <DomainObject.Predmet.OstaliListFormated>
    <izvorni_sadrzaj>
      <item>Miroslav Trninić</item>
    </izvorni_sadrzaj>
    <derivirana_varijabla naziv="DomainObject.Predmet.OstaliListFormated_1">
      <item>Miroslav Trninić</item>
    </derivirana_varijabla>
  </DomainObject.Predmet.OstaliListFormated>
  <DomainObject.Predmet.OstaliListFormatedOIB>
    <izvorni_sadrzaj>
      <item>Miroslav Trninić, OIB 07211623758</item>
    </izvorni_sadrzaj>
    <derivirana_varijabla naziv="DomainObject.Predmet.OstaliListFormatedOIB_1">
      <item>Miroslav Trninić, OIB 07211623758</item>
    </derivirana_varijabla>
  </DomainObject.Predmet.OstaliListFormatedOIB>
  <DomainObject.Predmet.OstaliListFormatedWithAdress>
    <izvorni_sadrzaj>
      <item>Miroslav Trninić, Zinke Kunc 1, 10000 Zagreb</item>
    </izvorni_sadrzaj>
    <derivirana_varijabla naziv="DomainObject.Predmet.OstaliListFormatedWithAdress_1">
      <item>Miroslav Trninić, Zinke Kunc 1, 10000 Zagreb</item>
    </derivirana_varijabla>
  </DomainObject.Predmet.OstaliListFormatedWithAdress>
  <DomainObject.Predmet.OstaliListFormatedWithAdressOIB>
    <izvorni_sadrzaj>
      <item>Miroslav Trninić, OIB 07211623758, Zinke Kunc 1, 10000 Zagreb</item>
    </izvorni_sadrzaj>
    <derivirana_varijabla naziv="DomainObject.Predmet.OstaliListFormatedWithAdressOIB_1">
      <item>Miroslav Trninić, OIB 07211623758, Zinke Kunc 1, 10000 Zagreb</item>
    </derivirana_varijabla>
  </DomainObject.Predmet.OstaliListFormatedWithAdressOIB>
  <DomainObject.Predmet.OstaliListNazivFormated>
    <izvorni_sadrzaj>
      <item>Miroslav Trninić</item>
    </izvorni_sadrzaj>
    <derivirana_varijabla naziv="DomainObject.Predmet.OstaliListNazivFormated_1">
      <item>Miroslav Trninić</item>
    </derivirana_varijabla>
  </DomainObject.Predmet.OstaliListNazivFormated>
  <DomainObject.Predmet.OstaliListNazivFormatedOIB>
    <izvorni_sadrzaj>
      <item>Miroslav Trninić, OIB 07211623758</item>
    </izvorni_sadrzaj>
    <derivirana_varijabla naziv="DomainObject.Predmet.OstaliListNazivFormatedOIB_1">
      <item>Miroslav Trninić, OIB 07211623758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MEĐUNARODNO POSLOVNO SAVJETOVANJE društvo s ograničenom odgovornošću za usluge</izvorni_sadrzaj>
    <derivirana_varijabla naziv="DomainObject.Predmet.ProtustrankaIDrugi_1">MEĐUNARODNO POSLOVNO SAVJETOVANJE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MEĐUNARODNO POSLOVNO SAVJETOVANJE društvo s ograničenom odgovornošću za usluge, OIB 69761330442, Ulica grada Vukovara 226/d., 10000 Zagreb</izvorni_sadrzaj>
    <derivirana_varijabla naziv="DomainObject.Predmet.ProtustrankaIDrugiAdressOIB_1">MEĐUNARODNO POSLOVNO SAVJETOVANJE društvo s ograničenom odgovornošću za usluge, OIB 69761330442, Ulica grada Vukovara 226/d.,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MEĐUNARODNO POSLOVNO SAVJETOVANJE društvo s ograničenom odgovornošću za usluge</item>
      <item>Miroslav Trninić</item>
      <item>Miroslav Trninić</item>
      <item>vjerovnici</item>
    </izvorni_sadrzaj>
    <derivirana_varijabla naziv="DomainObject.Predmet.SudioniciListNaziv_1">
      <item>FINA Regionalni centar Zagreb</item>
      <item>MEĐUNARODNO POSLOVNO SAVJETOVANJE društvo s ograničenom odgovornošću za usluge</item>
      <item>Miroslav Trninić</item>
      <item>Miroslav Trninić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MEĐUNARODNO POSLOVNO SAVJETOVANJE društvo s ograničenom odgovornošću za usluge, OIB 69761330442, Ulica grada Vukovara 226/d.,10000 Zagreb</item>
      <item>Miroslav Trninić, OIB 07211623758, Zinke Kunc 1,10000 Zagreb</item>
      <item>Miroslav Trninić, OIB 07211623758, Zinke Kunc 1,10000 Zagreb</item>
      <item>vjerovnici</item>
    </izvorni_sadrzaj>
    <derivirana_varijabla naziv="DomainObject.Predmet.SudioniciListAdressOIB_1">
      <item>FINA Regionalni centar Zagreb, OIB 85821130368, Trg svibanjskih žrtava 1995. 1,10000 Zagreb</item>
      <item>MEĐUNARODNO POSLOVNO SAVJETOVANJE društvo s ograničenom odgovornošću za usluge, OIB 69761330442, Ulica grada Vukovara 226/d.,10000 Zagreb</item>
      <item>Miroslav Trninić, OIB 07211623758, Zinke Kunc 1,10000 Zagreb</item>
      <item>Miroslav Trninić, OIB 07211623758, Zinke Kunc 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69761330442</item>
      <item>, OIB 07211623758</item>
      <item>, OIB 07211623758</item>
      <item>, OIB null</item>
    </izvorni_sadrzaj>
    <derivirana_varijabla naziv="DomainObject.Predmet.SudioniciListNazivOIB_1">
      <item>, OIB 85821130368</item>
      <item>, OIB 69761330442</item>
      <item>, OIB 07211623758</item>
      <item>, OIB 07211623758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>12. ožujka 2019.</izvorni_sadrzaj>
    <derivirana_varijabla naziv="DomainObject.PredzadnjaOdlukaIzPredmeta.DatumDonosenjaOdluke_1">12. ožujka 2019.</derivirana_varijabla>
  </DomainObject.PredzadnjaOdlukaIzPredmeta.DatumDonosenjaOdluke>
  <DomainObject.PredzadnjaOdlukaIzPredmeta.Oznaka>
    <izvorni_sadrzaj>St-4824/2016-28</izvorni_sadrzaj>
    <derivirana_varijabla naziv="DomainObject.PredzadnjaOdlukaIzPredmeta.Oznaka_1">St-4824/2016-28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179</properties:Words>
  <properties:Characters>895</properties:Characters>
  <properties:Lines>39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2019-04-16T12:30:00Z</dcterms:created>
  <dc:creator>Danijela Uzelac</dc:creator>
  <dc:description/>
  <cp:keywords/>
  <cp:lastModifiedBy>Katarina Franjić</cp:lastModifiedBy>
  <dcterms:modified xmlns:xsi="http://www.w3.org/2001/XMLSchema-instance" xsi:type="dcterms:W3CDTF">2019-04-16T13:09:00Z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(st-4824-16 zaklkučak ročište radi utvrđenja pretpostavki.docx)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