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9c92d" w14:paraId="6b9c92d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FD7570" w:rsidP="00C504F9" w:rsidR="00FD7570">
      <w:pPr>
        <w:ind w:left="5040"/>
        <w:jc w:val="right"/>
      </w:pPr>
      <w:r>
        <w:t>LOVRE PREDOVAN</w:t>
      </w:r>
    </w:p>
    <w:p w:rsidRDefault="00FD7570" w:rsidP="00C504F9" w:rsidR="001C1A94">
      <w:pPr>
        <w:ind w:left="5040"/>
        <w:jc w:val="right"/>
      </w:pPr>
      <w:proofErr w:type="spellStart"/>
      <w:r w:rsidRPr="00AE05AE">
        <w:t>Mećale</w:t>
      </w:r>
      <w:proofErr w:type="spellEnd"/>
      <w:r w:rsidRPr="00AE05AE">
        <w:t xml:space="preserve"> 5</w:t>
      </w:r>
    </w:p>
    <w:p w:rsidRDefault="00FD7570" w:rsidP="00C504F9" w:rsidR="00FD7570">
      <w:pPr>
        <w:ind w:left="5040"/>
        <w:jc w:val="right"/>
      </w:pPr>
      <w:r>
        <w:t>Vrsi</w:t>
      </w:r>
    </w:p>
    <w:p w:rsidRDefault="001C1A94" w:rsidP="00C504F9" w:rsidR="001C1A94">
      <w:pPr>
        <w:ind w:left="5040"/>
        <w:jc w:val="right"/>
      </w:pPr>
    </w:p>
    <w:p w:rsidRDefault="00044505" w:rsidP="00F2122B" w:rsidR="00044505" w:rsidRPr="00B0613D">
      <w:pPr>
        <w:ind w:left="5040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20E83">
        <w:t>76</w:t>
      </w:r>
      <w:r w:rsidR="00FD7570">
        <w:t>5</w:t>
      </w:r>
      <w:r>
        <w:t>/16-</w:t>
      </w:r>
      <w:r w:rsidR="00FD7570">
        <w:t>9</w:t>
      </w:r>
      <w:r>
        <w:t xml:space="preserve"> od </w:t>
      </w:r>
      <w:r w:rsidR="00584032">
        <w:t>1</w:t>
      </w:r>
      <w:r w:rsidR="001C1A94">
        <w:t>9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FD7570">
        <w:t xml:space="preserve">VERCHE AEDIFICATIO d.o.o., </w:t>
      </w:r>
      <w:proofErr w:type="spellStart"/>
      <w:r w:rsidR="00FD7570">
        <w:t>Vrsi</w:t>
      </w:r>
      <w:proofErr w:type="spellEnd"/>
      <w:r w:rsidR="00FD7570">
        <w:t xml:space="preserve">, </w:t>
      </w:r>
      <w:proofErr w:type="spellStart"/>
      <w:r w:rsidR="00FD7570">
        <w:t>Vrsi</w:t>
      </w:r>
      <w:proofErr w:type="spellEnd"/>
      <w:r w:rsidR="00FD7570">
        <w:t xml:space="preserve"> 4, </w:t>
      </w:r>
      <w:proofErr w:type="spellStart"/>
      <w:r w:rsidR="00FD7570">
        <w:t>Vrsi</w:t>
      </w:r>
      <w:proofErr w:type="spellEnd"/>
      <w:r w:rsidR="00FD7570">
        <w:t>, OIB: 29159736604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D7570">
        <w:t>09</w:t>
      </w:r>
      <w:r w:rsidR="008C71F3">
        <w:t>,</w:t>
      </w:r>
      <w:r w:rsidR="00FD7570">
        <w:t>00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D7570">
        <w:t>09</w:t>
      </w:r>
      <w:r w:rsidR="008C71F3">
        <w:t>,</w:t>
      </w:r>
      <w:r w:rsidR="00FD7570">
        <w:t>02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84032">
        <w:t>1</w:t>
      </w:r>
      <w:r w:rsidR="001C1A94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DD7485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5238493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220E83">
      <w:rPr>
        <w:b/>
        <w:bCs/>
        <w:sz w:val="28"/>
      </w:rPr>
      <w:t>76</w:t>
    </w:r>
    <w:r w:rsidR="00FD7570">
      <w:rPr>
        <w:b/>
        <w:bCs/>
        <w:sz w:val="28"/>
      </w:rPr>
      <w:t>5</w:t>
    </w:r>
    <w:r>
      <w:rPr>
        <w:b/>
        <w:bCs/>
        <w:sz w:val="28"/>
      </w:rPr>
      <w:t>/16-</w:t>
    </w:r>
    <w:r w:rsidR="00FD7570">
      <w:rPr>
        <w:b/>
        <w:bCs/>
        <w:sz w:val="28"/>
      </w:rPr>
      <w:t>10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A04F0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4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4F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4F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4F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4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4F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4F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4F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VERCHE AEDIFICATIO društvo s ograničenom odgovornošću za proizvodnju, trgovinu i poslovne usluge</izvorni_sadrzaj>
    <derivirana_varijabla naziv="DomainObject.Predmet.ProtustrankaFormated_1">  VERCHE AEDIFICATIO društvo s ograničenom odgovornošću za proizvodnju, trgovinu i poslovne usluge</derivirana_varijabla>
  </DomainObject.Predmet.ProtustrankaFormated>
  <DomainObject.Predmet.ProtustrankaFormatedOIB>
    <izvorni_sadrzaj>  VERCHE AEDIFICATIO društvo s ograničenom odgovornošću za proizvodnju, trgovinu i poslovne usluge, OIB 29159736604</izvorni_sadrzaj>
    <derivirana_varijabla naziv="DomainObject.Predmet.ProtustrankaFormatedOIB_1">  VERCHE AEDIFICATIO društvo s ograničenom odgovornošću za proizvodnju, trgovinu i poslovne usluge, OIB 29159736604</derivirana_varijabla>
  </DomainObject.Predmet.ProtustrankaFormatedOIB>
  <DomainObject.Predmet.ProtustrankaFormatedWithAdress>
    <izvorni_sadrzaj> VERCHE AEDIFICATIO društvo s ograničenom odgovornošću za proizvodnju, trgovinu i poslovne usluge, Vrsi 4 , 23235 Vrsi</izvorni_sadrzaj>
    <derivirana_varijabla naziv="DomainObject.Predmet.ProtustrankaFormatedWithAdress_1"> VERCHE AEDIFICATIO društvo s ograničenom odgovornošću za proizvodnju, trgovinu i poslovne usluge, Vrsi 4 , 23235 Vrsi</derivirana_varijabla>
  </DomainObject.Predmet.ProtustrankaFormatedWithAdress>
  <DomainObject.Predmet.ProtustrankaFormatedWithAdressOIB>
    <izvorni_sadrzaj> VERCHE AEDIFICATIO društvo s ograničenom odgovornošću za proizvodnju, trgovinu i poslovne usluge, OIB 29159736604, Vrsi 4 , 23235 Vrsi</izvorni_sadrzaj>
    <derivirana_varijabla naziv="DomainObject.Predmet.ProtustrankaFormatedWithAdressOIB_1"> VERCHE AEDIFICATIO društvo s ograničenom odgovornošću za proizvodnju, trgovinu i poslovne usluge, OIB 29159736604, Vrsi 4 , 23235 Vrsi</derivirana_varijabla>
  </DomainObject.Predmet.ProtustrankaFormatedWithAdressOIB>
  <DomainObject.Predmet.ProtustrankaWithAdress>
    <izvorni_sadrzaj>VERCHE AEDIFICATIO društvo s ograničenom odgovornošću za proizvodnju, trgovinu i poslovne usluge Vrsi 4 , 23235 Vrsi</izvorni_sadrzaj>
    <derivirana_varijabla naziv="DomainObject.Predmet.ProtustrankaWithAdress_1">VERCHE AEDIFICATIO društvo s ograničenom odgovornošću za proizvodnju, trgovinu i poslovne usluge Vrsi 4 , 23235 Vrsi</derivirana_varijabla>
  </DomainObject.Predmet.ProtustrankaWithAdress>
  <DomainObject.Predmet.ProtustrankaWithAdressOIB>
    <izvorni_sadrzaj>VERCHE AEDIFICATIO društvo s ograničenom odgovornošću za proizvodnju, trgovinu i poslovne usluge, OIB 29159736604, Vrsi 4 , 23235 Vrsi</izvorni_sadrzaj>
    <derivirana_varijabla naziv="DomainObject.Predmet.ProtustrankaWithAdressOIB_1">VERCHE AEDIFICATIO društvo s ograničenom odgovornošću za proizvodnju, trgovinu i poslovne usluge, OIB 29159736604, Vrsi 4 , 23235 Vrsi</derivirana_varijabla>
  </DomainObject.Predmet.ProtustrankaWithAdressOIB>
  <DomainObject.Predmet.ProtustrankaNazivFormated>
    <izvorni_sadrzaj>VERCHE AEDIFICATIO društvo s ograničenom odgovornošću za proizvodnju, trgovinu i poslovne usluge</izvorni_sadrzaj>
    <derivirana_varijabla naziv="DomainObject.Predmet.ProtustrankaNazivFormated_1">VERCHE AEDIFICATIO društvo s ograničenom odgovornošću za proizvodnju, trgovinu i poslovne usluge</derivirana_varijabla>
  </DomainObject.Predmet.ProtustrankaNazivFormated>
  <DomainObject.Predmet.ProtustrankaNazivFormatedOIB>
    <izvorni_sadrzaj>VERCHE AEDIFICATIO društvo s ograničenom odgovornošću za proizvodnju, trgovinu i poslovne usluge, OIB 29159736604</izvorni_sadrzaj>
    <derivirana_varijabla naziv="DomainObject.Predmet.ProtustrankaNazivFormatedOIB_1">VERCHE AEDIFICATIO društvo s ograničenom odgovornošću za proizvodnju, trgovinu i poslovne usluge, OIB 29159736604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VERCHE AEDIFICATIO društvo s ograničenom odgovornošću za proizvodnju, trgovinu i poslovne usluge</item>
    </izvorni_sadrzaj>
    <derivirana_varijabla naziv="DomainObject.Predmet.ProtuStrankaListFormated_1">
      <item>VERCHE AEDIFICATIO društvo s ograničenom odgovornošću za proizvodnju, trgovinu i poslovne usluge</item>
    </derivirana_varijabla>
  </DomainObject.Predmet.ProtuStrankaListFormated>
  <DomainObject.Predmet.ProtuStrankaListFormatedOIB>
    <izvorni_sadrzaj>
      <item>VERCHE AEDIFICATIO društvo s ograničenom odgovornošću za proizvodnju, trgovinu i poslovne usluge, OIB 29159736604</item>
    </izvorni_sadrzaj>
    <derivirana_varijabla naziv="DomainObject.Predmet.ProtuStrankaListFormatedOIB_1">
      <item>VERCHE AEDIFICATIO društvo s ograničenom odgovornošću za proizvodnju, trgovinu i poslovne usluge, OIB 29159736604</item>
    </derivirana_varijabla>
  </DomainObject.Predmet.ProtuStrankaListFormatedOIB>
  <DomainObject.Predmet.ProtuStrankaListFormatedWithAdress>
    <izvorni_sadrzaj>
      <item>VERCHE AEDIFICATIO društvo s ograničenom odgovornošću za proizvodnju, trgovinu i poslovne usluge, Vrsi 4 , 23235 Vrsi</item>
    </izvorni_sadrzaj>
    <derivirana_varijabla naziv="DomainObject.Predmet.ProtuStrankaListFormatedWithAdress_1">
      <item>VERCHE AEDIFICATIO društvo s ograničenom odgovornošću za proizvodnju, trgovinu i poslovne usluge, Vrsi 4 , 23235 Vrsi</item>
    </derivirana_varijabla>
  </DomainObject.Predmet.ProtuStrankaListFormatedWithAdress>
  <DomainObject.Predmet.ProtuStrankaListFormatedWithAdressOIB>
    <izvorni_sadrzaj>
      <item>VERCHE AEDIFICATIO društvo s ograničenom odgovornošću za proizvodnju, trgovinu i poslovne usluge, OIB 29159736604, Vrsi 4 , 23235 Vrsi</item>
    </izvorni_sadrzaj>
    <derivirana_varijabla naziv="DomainObject.Predmet.ProtuStrankaListFormatedWithAdressOIB_1">
      <item>VERCHE AEDIFICATIO društvo s ograničenom odgovornošću za proizvodnju, trgovinu i poslovne usluge, OIB 29159736604, Vrsi 4 , 23235 Vrsi</item>
    </derivirana_varijabla>
  </DomainObject.Predmet.ProtuStrankaListFormatedWithAdressOIB>
  <DomainObject.Predmet.ProtuStrankaListNazivFormated>
    <izvorni_sadrzaj>
      <item>VERCHE AEDIFICATIO društvo s ograničenom odgovornošću za proizvodnju, trgovinu i poslovne usluge</item>
    </izvorni_sadrzaj>
    <derivirana_varijabla naziv="DomainObject.Predmet.ProtuStrankaListNazivFormated_1">
      <item>VERCHE AEDIFICATIO društvo s ograničenom odgovornošću za proizvodnju, trgovinu i poslovne usluge</item>
    </derivirana_varijabla>
  </DomainObject.Predmet.ProtuStrankaListNazivFormated>
  <DomainObject.Predmet.ProtuStrankaListNazivFormatedOIB>
    <izvorni_sadrzaj>
      <item>VERCHE AEDIFICATIO društvo s ograničenom odgovornošću za proizvodnju, trgovinu i poslovne usluge, OIB 29159736604</item>
    </izvorni_sadrzaj>
    <derivirana_varijabla naziv="DomainObject.Predmet.ProtuStrankaListNazivFormatedOIB_1">
      <item>VERCHE AEDIFICATIO društvo s ograničenom odgovornošću za proizvodnju, trgovinu i poslovne usluge, OIB 29159736604</item>
    </derivirana_varijabla>
  </DomainObject.Predmet.ProtuStrankaListNazivFormatedOIB>
  <DomainObject.Predmet.OstaliListFormated>
    <izvorni_sadrzaj>
      <item>Lovre Predovan</item>
    </izvorni_sadrzaj>
    <derivirana_varijabla naziv="DomainObject.Predmet.OstaliListFormated_1">
      <item>Lovre Predovan</item>
    </derivirana_varijabla>
  </DomainObject.Predmet.OstaliListFormated>
  <DomainObject.Predmet.OstaliListFormatedOIB>
    <izvorni_sadrzaj>
      <item>Lovre Predovan, OIB 80793700704</item>
    </izvorni_sadrzaj>
    <derivirana_varijabla naziv="DomainObject.Predmet.OstaliListFormatedOIB_1">
      <item>Lovre Predovan, OIB 80793700704</item>
    </derivirana_varijabla>
  </DomainObject.Predmet.OstaliListFormatedOIB>
  <DomainObject.Predmet.OstaliListFormatedWithAdress>
    <izvorni_sadrzaj>
      <item>Lovre Predovan, Mećale 5, 23235 Vrsi</item>
    </izvorni_sadrzaj>
    <derivirana_varijabla naziv="DomainObject.Predmet.OstaliListFormatedWithAdress_1">
      <item>Lovre Predovan, Mećale 5, 23235 Vrsi</item>
    </derivirana_varijabla>
  </DomainObject.Predmet.OstaliListFormatedWithAdress>
  <DomainObject.Predmet.OstaliListFormatedWithAdressOIB>
    <izvorni_sadrzaj>
      <item>Lovre Predovan, OIB 80793700704, Mećale 5, 23235 Vrsi</item>
    </izvorni_sadrzaj>
    <derivirana_varijabla naziv="DomainObject.Predmet.OstaliListFormatedWithAdressOIB_1">
      <item>Lovre Predovan, OIB 80793700704, Mećale 5, 23235 Vrsi</item>
    </derivirana_varijabla>
  </DomainObject.Predmet.OstaliListFormatedWithAdressOIB>
  <DomainObject.Predmet.OstaliListNazivFormated>
    <izvorni_sadrzaj>
      <item>Lovre Predovan</item>
    </izvorni_sadrzaj>
    <derivirana_varijabla naziv="DomainObject.Predmet.OstaliListNazivFormated_1">
      <item>Lovre Predovan</item>
    </derivirana_varijabla>
  </DomainObject.Predmet.OstaliListNazivFormated>
  <DomainObject.Predmet.OstaliListNazivFormatedOIB>
    <izvorni_sadrzaj>
      <item>Lovre Predovan, OIB 80793700704</item>
    </izvorni_sadrzaj>
    <derivirana_varijabla naziv="DomainObject.Predmet.OstaliListNazivFormatedOIB_1">
      <item>Lovre Predovan, OIB 80793700704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VERCHE AEDIFICATIO društvo s ograničenom odgovornošću za proizvodnju, trgovinu i poslovne usluge</izvorni_sadrzaj>
    <derivirana_varijabla naziv="DomainObject.Predmet.ProtustrankaIDrugi_1">VERCHE AEDIFICATIO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VERCHE AEDIFICATIO društvo s ograničenom odgovornošću za proizvodnju, trgovinu i poslovne usluge, OIB 29159736604, Vrsi 4 , 23235 Vrsi</izvorni_sadrzaj>
    <derivirana_varijabla naziv="DomainObject.Predmet.ProtustrankaIDrugiAdressOIB_1">VERCHE AEDIFICATIO društvo s ograničenom odgovornošću za proizvodnju, trgovinu i poslovne usluge, OIB 29159736604, Vrsi 4 , 23235 Vrsi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VERCHE AEDIFICATIO društvo s ograničenom odgovornošću za proizvodnju, trgovinu i poslovne usluge</item>
      <item>FINA</item>
      <item>Lovre Predovan</item>
    </izvorni_sadrzaj>
    <derivirana_varijabla naziv="DomainObject.Predmet.SudioniciListNaziv_1">
      <item>VERCHE AEDIFICATIO društvo s ograničenom odgovornošću za proizvodnju, trgovinu i poslovne usluge</item>
      <item>FINA</item>
      <item>Lovre Predovan</item>
    </derivirana_varijabla>
  </DomainObject.Predmet.SudioniciListNaziv>
  <DomainObject.Predmet.SudioniciListAdressOIB>
    <izvorni_sadrzaj>
      <item>VERCHE AEDIFICATIO društvo s ograničenom odgovornošću za proizvodnju, trgovinu i poslovne usluge, OIB 29159736604, Vrsi 4 ,23235 Vrsi</item>
      <item>FINA, OIB 85821130368</item>
      <item>Lovre Predovan, OIB 80793700704, Mećale 5,23235 Vrsi</item>
    </izvorni_sadrzaj>
    <derivirana_varijabla naziv="DomainObject.Predmet.SudioniciListAdressOIB_1">
      <item>VERCHE AEDIFICATIO društvo s ograničenom odgovornošću za proizvodnju, trgovinu i poslovne usluge, OIB 29159736604, Vrsi 4 ,23235 Vrsi</item>
      <item>FINA, OIB 85821130368</item>
      <item>Lovre Predovan, OIB 80793700704, Mećale 5,23235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29159736604</item>
      <item>, OIB 85821130368</item>
      <item>, OIB 80793700704</item>
    </izvorni_sadrzaj>
    <derivirana_varijabla naziv="DomainObject.Predmet.SudioniciListNazivOIB_1">
      <item>, OIB 29159736604</item>
      <item>, OIB 85821130368</item>
      <item>, OIB 80793700704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E78806-DB7A-4905-AFE6-C7400F835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855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2016-05-19T07:51:00Z</dcterms:created>
  <dc:creator>Ardena Bajlo</dc:creator>
  <cp:lastModifiedBy>Martina Kalmeta</cp:lastModifiedBy>
  <cp:lastPrinted>2016-05-19T07:44:00Z</cp:lastPrinted>
  <dcterms:modified xmlns:xsi="http://www.w3.org/2001/XMLSchema-instance" xsi:type="dcterms:W3CDTF">2016-05-20T06:35:00Z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