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d1b1" w14:paraId="9cad1b1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9A2EC0" w:rsidRPr="004A5522">
        <w:rPr>
          <w:rFonts w:cs="Times New Roman" w:eastAsia="Calibri" w:hAnsi="Times New Roman" w:ascii="Times New Roman"/>
          <w:sz w:val="24"/>
          <w:szCs w:val="24"/>
        </w:rPr>
        <w:t>COLLIGO d.o.o.</w:t>
      </w:r>
      <w:r w:rsidR="009A2EC0">
        <w:rPr>
          <w:rFonts w:cs="Times New Roman" w:eastAsia="Calibri" w:hAnsi="Times New Roman" w:ascii="Times New Roman"/>
          <w:sz w:val="24"/>
          <w:szCs w:val="24"/>
        </w:rPr>
        <w:t xml:space="preserve"> u stečaju</w:t>
      </w:r>
      <w:r w:rsidR="009A2EC0" w:rsidRPr="004A5522">
        <w:rPr>
          <w:rFonts w:cs="Times New Roman" w:eastAsia="Calibri" w:hAnsi="Times New Roman" w:ascii="Times New Roman"/>
          <w:sz w:val="24"/>
          <w:szCs w:val="24"/>
        </w:rPr>
        <w:t xml:space="preserve"> Dugi rat, Poljička cesta 133, OIB: 54771173716,</w:t>
      </w:r>
      <w:r w:rsidR="00B507CF">
        <w:rPr>
          <w:rFonts w:cs="Times New Roman" w:hAnsi="Times New Roman" w:ascii="Times New Roman"/>
          <w:sz w:val="24"/>
          <w:szCs w:val="24"/>
        </w:rPr>
        <w:t xml:space="preserve"> dana </w:t>
      </w:r>
      <w:r w:rsidR="009F4227">
        <w:rPr>
          <w:rFonts w:cs="Times New Roman" w:hAnsi="Times New Roman" w:ascii="Times New Roman"/>
          <w:sz w:val="24"/>
          <w:szCs w:val="24"/>
        </w:rPr>
        <w:t>24. ožujka 2017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BF082B" w:rsid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</w:t>
      </w:r>
      <w:r w:rsidR="009F4227">
        <w:rPr>
          <w:rFonts w:cs="Times New Roman" w:hAnsi="Times New Roman" w:ascii="Times New Roman"/>
          <w:sz w:val="24"/>
          <w:szCs w:val="24"/>
        </w:rPr>
        <w:t>95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F4227">
        <w:rPr>
          <w:rFonts w:cs="Times New Roman" w:hAnsi="Times New Roman" w:ascii="Times New Roman"/>
          <w:sz w:val="24"/>
          <w:szCs w:val="24"/>
        </w:rPr>
        <w:t xml:space="preserve">st. 4. </w:t>
      </w:r>
      <w:r w:rsidR="009F4227" w:rsidRPr="009F4227">
        <w:rPr>
          <w:rFonts w:cs="Times New Roman" w:hAnsi="Times New Roman" w:ascii="Times New Roman"/>
          <w:sz w:val="24"/>
          <w:szCs w:val="24"/>
        </w:rPr>
        <w:t>Stečajnog zakona (˝Narodne novine˝ broj 71/15; dalje: SZ)</w:t>
      </w:r>
      <w:r w:rsidRPr="006B7C8D">
        <w:rPr>
          <w:rFonts w:cs="Times New Roman" w:hAnsi="Times New Roman" w:ascii="Times New Roman"/>
          <w:sz w:val="24"/>
          <w:szCs w:val="24"/>
        </w:rPr>
        <w:t xml:space="preserve"> u sudskoj pisarnici se sa danom </w:t>
      </w:r>
      <w:r w:rsidR="009F4227">
        <w:rPr>
          <w:rFonts w:cs="Times New Roman" w:hAnsi="Times New Roman" w:ascii="Times New Roman"/>
          <w:sz w:val="24"/>
          <w:szCs w:val="24"/>
        </w:rPr>
        <w:t>24. ožujka 2017</w:t>
      </w:r>
      <w:r w:rsidR="00BF082B">
        <w:rPr>
          <w:rFonts w:cs="Times New Roman" w:hAnsi="Times New Roman" w:ascii="Times New Roman"/>
          <w:sz w:val="24"/>
          <w:szCs w:val="24"/>
        </w:rPr>
        <w:t>.</w:t>
      </w:r>
      <w:r w:rsidRPr="006B7C8D">
        <w:rPr>
          <w:rFonts w:cs="Times New Roman" w:hAnsi="Times New Roman" w:ascii="Times New Roman"/>
          <w:sz w:val="24"/>
          <w:szCs w:val="24"/>
        </w:rPr>
        <w:t xml:space="preserve"> godine izlaž</w:t>
      </w:r>
      <w:r w:rsidR="009F4227">
        <w:rPr>
          <w:rFonts w:cs="Times New Roman" w:hAnsi="Times New Roman" w:ascii="Times New Roman"/>
          <w:sz w:val="24"/>
          <w:szCs w:val="24"/>
        </w:rPr>
        <w:t>e</w:t>
      </w:r>
      <w:r w:rsidR="009A2EC0">
        <w:rPr>
          <w:rFonts w:cs="Times New Roman" w:hAnsi="Times New Roman" w:ascii="Times New Roman"/>
          <w:sz w:val="24"/>
          <w:szCs w:val="24"/>
        </w:rPr>
        <w:t xml:space="preserve"> </w:t>
      </w:r>
      <w:r w:rsidR="009F4227">
        <w:rPr>
          <w:rFonts w:cs="Times New Roman" w:hAnsi="Times New Roman" w:ascii="Times New Roman"/>
          <w:sz w:val="24"/>
          <w:szCs w:val="24"/>
        </w:rPr>
        <w:t>ispitani završni račun</w:t>
      </w:r>
      <w:r w:rsidR="009A2EC0">
        <w:rPr>
          <w:rFonts w:cs="Times New Roman" w:hAnsi="Times New Roman" w:ascii="Times New Roman"/>
          <w:sz w:val="24"/>
          <w:szCs w:val="24"/>
        </w:rPr>
        <w:t xml:space="preserve">, </w:t>
      </w:r>
      <w:r w:rsidRPr="006B7C8D">
        <w:rPr>
          <w:rFonts w:cs="Times New Roman" w:hAnsi="Times New Roman" w:ascii="Times New Roman"/>
          <w:sz w:val="24"/>
          <w:szCs w:val="24"/>
        </w:rPr>
        <w:t>na uvid svim sudionicima do održavanja</w:t>
      </w:r>
      <w:r w:rsidR="00BF082B">
        <w:rPr>
          <w:rFonts w:cs="Times New Roman" w:hAnsi="Times New Roman" w:ascii="Times New Roman"/>
          <w:sz w:val="24"/>
          <w:szCs w:val="24"/>
        </w:rPr>
        <w:t xml:space="preserve"> </w:t>
      </w:r>
      <w:r w:rsidR="009F4227">
        <w:rPr>
          <w:rFonts w:cs="Times New Roman" w:hAnsi="Times New Roman" w:ascii="Times New Roman"/>
          <w:sz w:val="24"/>
          <w:szCs w:val="24"/>
        </w:rPr>
        <w:t>završnog</w:t>
      </w:r>
      <w:r w:rsidR="0034567D">
        <w:rPr>
          <w:rFonts w:cs="Times New Roman" w:hAnsi="Times New Roman" w:ascii="Times New Roman"/>
          <w:sz w:val="24"/>
          <w:szCs w:val="24"/>
        </w:rPr>
        <w:t xml:space="preserve"> </w:t>
      </w:r>
      <w:r w:rsidRPr="006B7C8D">
        <w:rPr>
          <w:rFonts w:cs="Times New Roman" w:hAnsi="Times New Roman" w:ascii="Times New Roman"/>
          <w:sz w:val="24"/>
          <w:szCs w:val="24"/>
        </w:rPr>
        <w:t xml:space="preserve">ročišta koje će se održati </w:t>
      </w:r>
      <w:r w:rsidR="009F4227">
        <w:rPr>
          <w:rFonts w:cs="Times New Roman" w:hAnsi="Times New Roman" w:ascii="Times New Roman"/>
          <w:sz w:val="24"/>
          <w:szCs w:val="24"/>
        </w:rPr>
        <w:t>5</w:t>
      </w:r>
      <w:r w:rsidR="00BF082B">
        <w:rPr>
          <w:rFonts w:cs="Times New Roman" w:hAnsi="Times New Roman" w:ascii="Times New Roman"/>
          <w:sz w:val="24"/>
          <w:szCs w:val="24"/>
        </w:rPr>
        <w:t>. svibnja 201</w:t>
      </w:r>
      <w:r w:rsidR="009F4227">
        <w:rPr>
          <w:rFonts w:cs="Times New Roman" w:hAnsi="Times New Roman" w:ascii="Times New Roman"/>
          <w:sz w:val="24"/>
          <w:szCs w:val="24"/>
        </w:rPr>
        <w:t>7. godine</w:t>
      </w:r>
      <w:r w:rsidRPr="006B7C8D">
        <w:rPr>
          <w:rFonts w:cs="Times New Roman" w:hAnsi="Times New Roman" w:ascii="Times New Roman"/>
          <w:sz w:val="24"/>
          <w:szCs w:val="24"/>
        </w:rPr>
        <w:t>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9F4227">
        <w:rPr>
          <w:rFonts w:cs="Times New Roman" w:hAnsi="Times New Roman" w:ascii="Times New Roman"/>
          <w:sz w:val="24"/>
          <w:szCs w:val="24"/>
        </w:rPr>
        <w:t>24. ožujka 2017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6B7C8D">
      <w:rPr>
        <w:rFonts w:cs="Times New Roman" w:hAnsi="Times New Roman" w:ascii="Times New Roman"/>
        <w:sz w:val="24"/>
        <w:szCs w:val="24"/>
      </w:rPr>
      <w:t>6</w:t>
    </w:r>
    <w:r w:rsidR="009A2EC0">
      <w:rPr>
        <w:rFonts w:cs="Times New Roman" w:hAnsi="Times New Roman" w:ascii="Times New Roman"/>
        <w:sz w:val="24"/>
        <w:szCs w:val="24"/>
      </w:rPr>
      <w:t>1</w:t>
    </w:r>
    <w:r w:rsidR="006B7C8D">
      <w:rPr>
        <w:rFonts w:cs="Times New Roman"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115B73"/>
    <w:rsid w:val="00137D05"/>
    <w:rsid w:val="001826F0"/>
    <w:rsid w:val="002218F8"/>
    <w:rsid w:val="002279DA"/>
    <w:rsid w:val="002A6F85"/>
    <w:rsid w:val="003022B9"/>
    <w:rsid w:val="0034567D"/>
    <w:rsid w:val="00347CAB"/>
    <w:rsid w:val="00347F0E"/>
    <w:rsid w:val="003C5EE7"/>
    <w:rsid w:val="003D787B"/>
    <w:rsid w:val="0048081D"/>
    <w:rsid w:val="004A4B64"/>
    <w:rsid w:val="00507696"/>
    <w:rsid w:val="00516892"/>
    <w:rsid w:val="0057018E"/>
    <w:rsid w:val="0059567F"/>
    <w:rsid w:val="005B1DE5"/>
    <w:rsid w:val="0064688C"/>
    <w:rsid w:val="00646B20"/>
    <w:rsid w:val="006B7C8D"/>
    <w:rsid w:val="0077277F"/>
    <w:rsid w:val="0079766F"/>
    <w:rsid w:val="00886E80"/>
    <w:rsid w:val="008C3540"/>
    <w:rsid w:val="00923A34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9F4227"/>
    <w:rsid w:val="00A40557"/>
    <w:rsid w:val="00A60D8F"/>
    <w:rsid w:val="00A93074"/>
    <w:rsid w:val="00B15E7C"/>
    <w:rsid w:val="00B507CF"/>
    <w:rsid w:val="00B726F7"/>
    <w:rsid w:val="00B928CD"/>
    <w:rsid w:val="00BA72BB"/>
    <w:rsid w:val="00BF082B"/>
    <w:rsid w:val="00C0749D"/>
    <w:rsid w:val="00C47AE4"/>
    <w:rsid w:val="00CF212C"/>
    <w:rsid w:val="00D47DCF"/>
    <w:rsid w:val="00E11A2F"/>
    <w:rsid w:val="00E4510A"/>
    <w:rsid w:val="00E50E80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0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E8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50E8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50E8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50E8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0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E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50E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50E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50E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dio spisa poslan je na VTS, a cijeli spis fizički je i dalje u Referadi 11</izvorni_sadrzaj>
    <derivirana_varijabla naziv="DomainObject.Predmet.PrimjedbaSuca_1">Samo dio spisa poslan je na VTS, a cijeli spis fizički je i dalje u Referadi 11</derivirana_varijabla>
  </DomainObject.Predmet.PrimjedbaSuca>
  <DomainObject.Predmet.ProtustrankaFormated>
    <izvorni_sadrzaj>  COLLIGO, d.o.o. za zbrinjavanje otpada u stečaju</izvorni_sadrzaj>
    <derivirana_varijabla naziv="DomainObject.Predmet.ProtustrankaFormated_1">  COLLIGO, d.o.o. za zbrinjavanje otpada u stečaju</derivirana_varijabla>
  </DomainObject.Predmet.ProtustrankaFormated>
  <DomainObject.Predmet.ProtustrankaFormatedOIB>
    <izvorni_sadrzaj>  COLLIGO, d.o.o. za zbrinjavanje otpada u stečaju, OIB 54771173716</izvorni_sadrzaj>
    <derivirana_varijabla naziv="DomainObject.Predmet.ProtustrankaFormatedOIB_1">  COLLIGO, d.o.o. za zbrinjavanje otpada u stečaju, OIB 54771173716</derivirana_varijabla>
  </DomainObject.Predmet.ProtustrankaFormatedOIB>
  <DomainObject.Predmet.ProtustrankaFormatedWithAdress>
    <izvorni_sadrzaj> COLLIGO, d.o.o. za zbrinjavanje otpada u stečaju, Poljička cesta 133, 21315 Dugi Rat</izvorni_sadrzaj>
    <derivirana_varijabla naziv="DomainObject.Predmet.ProtustrankaFormatedWithAdress_1"> COLLIGO, d.o.o. za zbrinjavanje otpada u stečaju, Poljička cesta 133, 21315 Dugi Rat</derivirana_varijabla>
  </DomainObject.Predmet.ProtustrankaFormatedWithAdress>
  <DomainObject.Predmet.ProtustrankaFormatedWithAdressOIB>
    <izvorni_sadrzaj> COLLIGO, d.o.o. za zbrinjavanje otpada u stečaju, OIB 54771173716, Poljička cesta 133, 21315 Dugi Rat</izvorni_sadrzaj>
    <derivirana_varijabla naziv="DomainObject.Predmet.ProtustrankaFormatedWithAdressOIB_1"> COLLIGO, d.o.o. za zbrinjavanje otpada u stečaju, OIB 54771173716, Poljička cesta 133, 21315 Dugi Rat</derivirana_varijabla>
  </DomainObject.Predmet.ProtustrankaFormatedWithAdressOIB>
  <DomainObject.Predmet.ProtustrankaWithAdress>
    <izvorni_sadrzaj>COLLIGO, d.o.o. za zbrinjavanje otpada u stečaju Poljička cesta 133, 21315 Dugi Rat</izvorni_sadrzaj>
    <derivirana_varijabla naziv="DomainObject.Predmet.ProtustrankaWithAdress_1">COLLIGO, d.o.o. za zbrinjavanje otpada u stečaju Poljička cesta 133, 21315 Dugi Rat</derivirana_varijabla>
  </DomainObject.Predmet.ProtustrankaWithAdress>
  <DomainObject.Predmet.ProtustrankaWithAdressOIB>
    <izvorni_sadrzaj>COLLIGO, d.o.o. za zbrinjavanje otpada u stečaju, OIB 54771173716, Poljička cesta 133, 21315 Dugi Rat</izvorni_sadrzaj>
    <derivirana_varijabla naziv="DomainObject.Predmet.ProtustrankaWithAdressOIB_1">COLLIGO, d.o.o. za zbrinjavanje otpada u stečaju, OIB 54771173716, Poljička cesta 133, 21315 Dugi Rat</derivirana_varijabla>
  </DomainObject.Predmet.ProtustrankaWithAdressOIB>
  <DomainObject.Predmet.ProtustrankaNazivFormated>
    <izvorni_sadrzaj>COLLIGO, d.o.o. za zbrinjavanje otpada u stečaju</izvorni_sadrzaj>
    <derivirana_varijabla naziv="DomainObject.Predmet.ProtustrankaNazivFormated_1">COLLIGO, d.o.o. za zbrinjavanje otpada u stečaju</derivirana_varijabla>
  </DomainObject.Predmet.ProtustrankaNazivFormated>
  <DomainObject.Predmet.ProtustrankaNazivFormatedOIB>
    <izvorni_sadrzaj>COLLIGO, d.o.o. za zbrinjavanje otpada u stečaju, OIB 54771173716</izvorni_sadrzaj>
    <derivirana_varijabla naziv="DomainObject.Predmet.ProtustrankaNazivFormatedOIB_1">COLLIGO, d.o.o. za zbrinjavanje otpada u stečaju, OIB 54771173716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Matijević zastupanog po punomoćniku Dejan Bilić</izvorni_sadrzaj>
    <derivirana_varijabla naziv="DomainObject.Predmet.StrankaFormated_1">  Mario Matijević zastupanog po punomoćniku Dejan Bilić</derivirana_varijabla>
  </DomainObject.Predmet.StrankaFormated>
  <DomainObject.Predmet.StrankaFormatedOIB>
    <izvorni_sadrzaj>  Mario Matijević, OIB 32940069191 zastupanog po punomoćniku Dejan Bilić</izvorni_sadrzaj>
    <derivirana_varijabla naziv="DomainObject.Predmet.StrankaFormatedOIB_1">  Mario Matijević, OIB 32940069191 zastupanog po punomoćniku Dejan Bilić</derivirana_varijabla>
  </DomainObject.Predmet.StrankaFormatedOIB>
  <DomainObject.Predmet.StrankaFormatedWithAdress>
    <izvorni_sadrzaj> Mario Matijević, Dućki Put 7, 21315 Dugi Rat zastupanog po punomoćniku Dejan Bilić</izvorni_sadrzaj>
    <derivirana_varijabla naziv="DomainObject.Predmet.StrankaFormatedWithAdress_1"> Mario Matijević, Dućki Put 7, 21315 Dugi Rat zastupanog po punomoćniku Dejan Bilić</derivirana_varijabla>
  </DomainObject.Predmet.StrankaFormatedWithAdress>
  <DomainObject.Predmet.StrankaFormatedWithAdressOIB>
    <izvorni_sadrzaj> Mario Matijević, OIB 32940069191, Dućki Put 7, 21315 Dugi Rat zastupanog po punomoćniku Dejan Bilić</izvorni_sadrzaj>
    <derivirana_varijabla naziv="DomainObject.Predmet.StrankaFormatedWithAdressOIB_1"> Mario Matijević, OIB 32940069191, Dućki Put 7, 21315 Dugi Rat zastupanog po punomoćniku Dejan Bilić</derivirana_varijabla>
  </DomainObject.Predmet.StrankaFormatedWithAdressOIB>
  <DomainObject.Predmet.StrankaWithAdress>
    <izvorni_sadrzaj>Mario Matijević Dućki Put 7,21315 Dugi Rat</izvorni_sadrzaj>
    <derivirana_varijabla naziv="DomainObject.Predmet.StrankaWithAdress_1">Mario Matijević Dućki Put 7,21315 Dugi Rat</derivirana_varijabla>
  </DomainObject.Predmet.StrankaWithAdress>
  <DomainObject.Predmet.StrankaWithAdressOIB>
    <izvorni_sadrzaj>Mario Matijević, OIB 32940069191, Dućki Put 7,21315 Dugi Rat</izvorni_sadrzaj>
    <derivirana_varijabla naziv="DomainObject.Predmet.StrankaWithAdressOIB_1">Mario Matijević, OIB 32940069191, Dućki Put 7,21315 Dugi Rat</derivirana_varijabla>
  </DomainObject.Predmet.StrankaWithAdressOIB>
  <DomainObject.Predmet.StrankaNazivFormated>
    <izvorni_sadrzaj>Mario Matijević</izvorni_sadrzaj>
    <derivirana_varijabla naziv="DomainObject.Predmet.StrankaNazivFormated_1">Mario Matijević</derivirana_varijabla>
  </DomainObject.Predmet.StrankaNazivFormated>
  <DomainObject.Predmet.StrankaNazivFormatedOIB>
    <izvorni_sadrzaj>Mario Matijević, OIB 32940069191</izvorni_sadrzaj>
    <derivirana_varijabla naziv="DomainObject.Predmet.StrankaNazivFormatedOIB_1">Mario Matijević, OIB 32940069191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Mario Matijević zastupanog po punomoćniku Dejan Bilić</item>
    </izvorni_sadrzaj>
    <derivirana_varijabla naziv="DomainObject.Predmet.StrankaListFormated_1">
      <item>Mario Matijević zastupanog po punomoćniku Dejan Bilić</item>
    </derivirana_varijabla>
  </DomainObject.Predmet.StrankaListFormated>
  <DomainObject.Predmet.StrankaListFormatedOIB>
    <izvorni_sadrzaj>
      <item>Mario Matijević, OIB 32940069191 zastupanog po punomoćniku Dejan Bilić</item>
    </izvorni_sadrzaj>
    <derivirana_varijabla naziv="DomainObject.Predmet.StrankaListFormatedOIB_1">
      <item>Mario Matijević, OIB 32940069191 zastupanog po punomoćniku Dejan Bilić</item>
    </derivirana_varijabla>
  </DomainObject.Predmet.StrankaListFormatedOIB>
  <DomainObject.Predmet.StrankaListFormatedWithAdress>
    <izvorni_sadrzaj>
      <item>Mario Matijević, Dućki Put 7, 21315 Dugi Rat zastupanog po punomoćniku Dejan Bilić</item>
    </izvorni_sadrzaj>
    <derivirana_varijabla naziv="DomainObject.Predmet.StrankaListFormatedWithAdress_1">
      <item>Mario Matijević, Dućki Put 7, 21315 Dugi Rat zastupanog po punomoćniku Dejan Bilić</item>
    </derivirana_varijabla>
  </DomainObject.Predmet.StrankaListFormatedWithAdress>
  <DomainObject.Predmet.StrankaListFormatedWithAdressOIB>
    <izvorni_sadrzaj>
      <item>Mario Matijević, OIB 32940069191, Dućki Put 7, 21315 Dugi Rat zastupanog po punomoćniku Dejan Bilić</item>
    </izvorni_sadrzaj>
    <derivirana_varijabla naziv="DomainObject.Predmet.StrankaListFormatedWithAdressOIB_1">
      <item>Mario Matijević, OIB 32940069191, Dućki Put 7, 21315 Dugi Rat zastupanog po punomoćniku Dejan Bilić</item>
    </derivirana_varijabla>
  </DomainObject.Predmet.StrankaListFormatedWithAdressOIB>
  <DomainObject.Predmet.StrankaListNazivFormated>
    <izvorni_sadrzaj>
      <item>Mario Matijević</item>
    </izvorni_sadrzaj>
    <derivirana_varijabla naziv="DomainObject.Predmet.StrankaListNazivFormated_1">
      <item>Mario Matijević</item>
    </derivirana_varijabla>
  </DomainObject.Predmet.StrankaListNazivFormated>
  <DomainObject.Predmet.StrankaListNazivFormatedOIB>
    <izvorni_sadrzaj>
      <item>Mario Matijević, OIB 32940069191</item>
    </izvorni_sadrzaj>
    <derivirana_varijabla naziv="DomainObject.Predmet.StrankaListNazivFormatedOIB_1">
      <item>Mario Matijević, OIB 32940069191</item>
    </derivirana_varijabla>
  </DomainObject.Predmet.StrankaListNazivFormatedOIB>
  <DomainObject.Predmet.ProtuStrankaListFormated>
    <izvorni_sadrzaj>
      <item>COLLIGO, d.o.o. za zbrinjavanje otpada u stečaju</item>
    </izvorni_sadrzaj>
    <derivirana_varijabla naziv="DomainObject.Predmet.ProtuStrankaListFormated_1">
      <item>COLLIGO, d.o.o. za zbrinjavanje otpada u stečaju</item>
    </derivirana_varijabla>
  </DomainObject.Predmet.ProtuStrankaListFormated>
  <DomainObject.Predmet.ProtuStrankaListFormatedOIB>
    <izvorni_sadrzaj>
      <item>COLLIGO, d.o.o. za zbrinjavanje otpada u stečaju, OIB 54771173716</item>
    </izvorni_sadrzaj>
    <derivirana_varijabla naziv="DomainObject.Predmet.ProtuStrankaListFormatedOIB_1">
      <item>COLLIGO, d.o.o. za zbrinjavanje otpada u stečaju, OIB 54771173716</item>
    </derivirana_varijabla>
  </DomainObject.Predmet.ProtuStrankaListFormatedOIB>
  <DomainObject.Predmet.ProtuStrankaListFormatedWithAdress>
    <izvorni_sadrzaj>
      <item>COLLIGO, d.o.o. za zbrinjavanje otpada u stečaju, Poljička cesta 133, 21315 Dugi Rat</item>
    </izvorni_sadrzaj>
    <derivirana_varijabla naziv="DomainObject.Predmet.ProtuStrankaListFormatedWithAdress_1">
      <item>COLLIGO, d.o.o. za zbrinjavanje otpada u stečaju, Poljička cesta 133, 21315 Dugi Rat</item>
    </derivirana_varijabla>
  </DomainObject.Predmet.ProtuStrankaListFormatedWithAdress>
  <DomainObject.Predmet.ProtuStrankaListFormatedWithAdressOIB>
    <izvorni_sadrzaj>
      <item>COLLIGO, d.o.o. za zbrinjavanje otpada u stečaju, OIB 54771173716, Poljička cesta 133, 21315 Dugi Rat</item>
    </izvorni_sadrzaj>
    <derivirana_varijabla naziv="DomainObject.Predmet.ProtuStrankaListFormatedWithAdressOIB_1">
      <item>COLLIGO, d.o.o. za zbrinjavanje otpada u stečaju, OIB 54771173716, Poljička cesta 133, 21315 Dugi Rat</item>
    </derivirana_varijabla>
  </DomainObject.Predmet.ProtuStrankaListFormatedWithAdressOIB>
  <DomainObject.Predmet.ProtuStrankaListNazivFormated>
    <izvorni_sadrzaj>
      <item>COLLIGO, d.o.o. za zbrinjavanje otpada u stečaju</item>
    </izvorni_sadrzaj>
    <derivirana_varijabla naziv="DomainObject.Predmet.ProtuStrankaListNazivFormated_1">
      <item>COLLIGO, d.o.o. za zbrinjavanje otpada u stečaju</item>
    </derivirana_varijabla>
  </DomainObject.Predmet.ProtuStrankaListNazivFormated>
  <DomainObject.Predmet.ProtuStrankaListNazivFormatedOIB>
    <izvorni_sadrzaj>
      <item>COLLIGO, d.o.o. za zbrinjavanje otpada u stečaju, OIB 54771173716</item>
    </izvorni_sadrzaj>
    <derivirana_varijabla naziv="DomainObject.Predmet.ProtuStrankaListNazivFormatedOIB_1">
      <item>COLLIGO, d.o.o. za zbrinjavanje otpada u stečaju, OIB 54771173716</item>
    </derivirana_varijabla>
  </DomainObject.Predmet.ProtuStrankaListNazivFormatedOIB>
  <DomainObject.Predmet.OstaliListFormated>
    <izvorni_sadrzaj>
      <item>Dejan Bilić punomoćnik sudionika u postupku Mario Matijević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OstaliListFormated_1">
      <item>Dejan Bilić punomoćnik sudionika u postupku Mario Matijević</item>
      <item>Općinski sud u Splitu - ZK odjel</item>
      <item>Perica Mitrović</item>
      <item>PROJEKT UVALA d.o.o. za poslovanje nekretninama i konzalting</item>
      <item>Kruno Peronja</item>
    </derivirana_varijabla>
  </DomainObject.Predmet.OstaliListFormated>
  <DomainObject.Predmet.OstaliListFormatedOIB>
    <izvorni_sadrzaj>
      <item>Dejan Bilić punomoćnik sudionika u postupku Mario Matijević</item>
      <item>Općinski sud u Splitu - ZK odjel</item>
      <item>Perica Mitrović, OIB 29538074286</item>
      <item>PROJEKT UVALA d.o.o. za poslovanje nekretninama i konzalting, OIB 17962681980</item>
      <item>Kruno Peronja</item>
    </izvorni_sadrzaj>
    <derivirana_varijabla naziv="DomainObject.Predmet.OstaliListFormatedOIB_1">
      <item>Dejan Bilić punomoćnik sudionika u postupku Mario Matijević</item>
      <item>Općinski sud u Splitu - ZK odjel</item>
      <item>Perica Mitrović, OIB 29538074286</item>
      <item>PROJEKT UVALA d.o.o. za poslovanje nekretninama i konzalting, OIB 17962681980</item>
      <item>Kruno Peronja</item>
    </derivirana_varijabla>
  </DomainObject.Predmet.OstaliListFormatedOIB>
  <DomainObject.Predmet.OstaliListFormatedWithAdress>
    <izvorni_sadrzaj>
      <item>Dejan Bilić, Vukovarska 24C, 21217 Kaštel Stari punomoćnik sudionika u postupku Mario Matijević</item>
      <item>Općinski sud u Splitu - ZK odjel, Gundulićeva 29, 21000 Split</item>
      <item>Perica Mitrović, Bjelolasička 23, 31000 Osijek</item>
      <item>PROJEKT UVALA d.o.o. za poslovanje nekretninama i konzalting, Poljička cesta 133, 21315 Dugi Rat</item>
      <item>Kruno Peronja, Domovinskog rata 29b/V, 21000 Split</item>
    </izvorni_sadrzaj>
    <derivirana_varijabla naziv="DomainObject.Predmet.OstaliListFormatedWithAdress_1">
      <item>Dejan Bilić, Vukovarska 24C, 21217 Kaštel Stari punomoćnik sudionika u postupku Mario Matijević</item>
      <item>Općinski sud u Splitu - ZK odjel, Gundulićeva 29, 21000 Split</item>
      <item>Perica Mitrović, Bjelolasička 23, 31000 Osijek</item>
      <item>PROJEKT UVALA d.o.o. za poslovanje nekretninama i konzalting, Poljička cesta 133, 21315 Dugi Rat</item>
      <item>Kruno Peronja, Domovinskog rata 29b/V, 21000 Split</item>
    </derivirana_varijabla>
  </DomainObject.Predmet.OstaliListFormatedWithAdress>
  <DomainObject.Predmet.OstaliListFormatedWithAdressOIB>
    <izvorni_sadrzaj>
      <item>Dejan Bilić, Vukovarska 24C, 21217 Kaštel Stari punomoćnik sudionika u postupku Mario Matijević</item>
      <item>Općinski sud u Splitu - ZK odjel, Gundulićeva 29, 21000 Split</item>
      <item>Perica Mitrović, OIB 29538074286, Bjelolasička 23, 31000 Osijek</item>
      <item>PROJEKT UVALA d.o.o. za poslovanje nekretninama i konzalting, OIB 17962681980, Poljička cesta 133, 21315 Dugi Rat</item>
      <item>Kruno Peronja, Domovinskog rata 29b/V, 21000 Split</item>
    </izvorni_sadrzaj>
    <derivirana_varijabla naziv="DomainObject.Predmet.OstaliListFormatedWithAdressOIB_1">
      <item>Dejan Bilić, Vukovarska 24C, 21217 Kaštel Stari punomoćnik sudionika u postupku Mario Matijević</item>
      <item>Općinski sud u Splitu - ZK odjel, Gundulićeva 29, 21000 Split</item>
      <item>Perica Mitrović, OIB 29538074286, Bjelolasička 23, 31000 Osijek</item>
      <item>PROJEKT UVALA d.o.o. za poslovanje nekretninama i konzalting, OIB 17962681980, Poljička cesta 133, 21315 Dugi Rat</item>
      <item>Kruno Peronja, Domovinskog rata 29b/V, 21000 Split</item>
    </derivirana_varijabla>
  </DomainObject.Predmet.OstaliListFormatedWithAdressOIB>
  <DomainObject.Predmet.OstaliListNazivFormated>
    <izvorni_sadrzaj>
      <item>Dejan Bilić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OstaliListNazivFormated_1">
      <item>Dejan Bilić</item>
      <item>Općinski sud u Splitu - ZK odjel</item>
      <item>Perica Mitrović</item>
      <item>PROJEKT UVALA d.o.o. za poslovanje nekretninama i konzalting</item>
      <item>Kruno Peronja</item>
    </derivirana_varijabla>
  </DomainObject.Predmet.OstaliListNazivFormated>
  <DomainObject.Predmet.OstaliListNazivFormatedOIB>
    <izvorni_sadrzaj>
      <item>Dejan Bilić</item>
      <item>Općinski sud u Splitu - ZK odjel</item>
      <item>Perica Mitrović, OIB 29538074286</item>
      <item>PROJEKT UVALA d.o.o. za poslovanje nekretninama i konzalting, OIB 17962681980</item>
      <item>Kruno Peronja</item>
    </izvorni_sadrzaj>
    <derivirana_varijabla naziv="DomainObject.Predmet.OstaliListNazivFormatedOIB_1">
      <item>Dejan Bilić</item>
      <item>Općinski sud u Splitu - ZK odjel</item>
      <item>Perica Mitrović, OIB 29538074286</item>
      <item>PROJEKT UVALA d.o.o. za poslovanje nekretninama i konzalting, OIB 17962681980</item>
      <item>Kruno Peronja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Matijević</izvorni_sadrzaj>
    <derivirana_varijabla naziv="DomainObject.Predmet.StrankaIDrugi_1">Mario Matijević</derivirana_varijabla>
  </DomainObject.Predmet.StrankaIDrugi>
  <DomainObject.Predmet.ProtustrankaIDrugi>
    <izvorni_sadrzaj>COLLIGO, d.o.o. za zbrinjavanje otpada u stečaju</izvorni_sadrzaj>
    <derivirana_varijabla naziv="DomainObject.Predmet.ProtustrankaIDrugi_1">COLLIGO, d.o.o. za zbrinjavanje otpada u stečaju</derivirana_varijabla>
  </DomainObject.Predmet.ProtustrankaIDrugi>
  <DomainObject.Predmet.StrankaIDrugiAdressOIB>
    <izvorni_sadrzaj>Mario Matijević, OIB 32940069191, Dućki Put 7, 21315 Dugi Rat</izvorni_sadrzaj>
    <derivirana_varijabla naziv="DomainObject.Predmet.StrankaIDrugiAdressOIB_1">Mario Matijević, OIB 32940069191, Dućki Put 7, 21315 Dugi Rat</derivirana_varijabla>
  </DomainObject.Predmet.StrankaIDrugiAdressOIB>
  <DomainObject.Predmet.ProtustrankaIDrugiAdressOIB>
    <izvorni_sadrzaj>COLLIGO, d.o.o. za zbrinjavanje otpada u stečaju, OIB 54771173716, Poljička cesta 133, 21315 Dugi Rat</izvorni_sadrzaj>
    <derivirana_varijabla naziv="DomainObject.Predmet.ProtustrankaIDrugiAdressOIB_1">COLLIGO, d.o.o. za zbrinjavanje otpada u stečaju, OIB 54771173716, Poljička cesta 133,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Matijević</item>
      <item>COLLIGO, d.o.o. za zbrinjavanje otpada u stečaju</item>
      <item>Dejan Bilić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SudioniciListNaziv_1">
      <item>Mario Matijević</item>
      <item>COLLIGO, d.o.o. za zbrinjavanje otpada u stečaju</item>
      <item>Dejan Bilić</item>
      <item>Općinski sud u Splitu - ZK odjel</item>
      <item>Perica Mitrović</item>
      <item>PROJEKT UVALA d.o.o. za poslovanje nekretninama i konzalting</item>
      <item>Kruno Peronja</item>
    </derivirana_varijabla>
  </DomainObject.Predmet.SudioniciListNaziv>
  <DomainObject.Predmet.SudioniciListAdressOIB>
    <izvorni_sadrzaj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Perica Mitrović, OIB 29538074286, Bjelolasička 23,31000 Osijek</item>
      <item>PROJEKT UVALA d.o.o. za poslovanje nekretninama i konzalting, OIB 17962681980, Poljička cesta 133,21315 Dugi Rat</item>
      <item>Kruno Peronja, Domovinskog rata 29b/V,21000 Split</item>
    </izvorni_sadrzaj>
    <derivirana_varijabla naziv="DomainObject.Predmet.SudioniciListAdressOIB_1"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Perica Mitrović, OIB 29538074286, Bjelolasička 23,31000 Osijek</item>
      <item>PROJEKT UVALA d.o.o. za poslovanje nekretninama i konzalting, OIB 17962681980, Poljička cesta 133,21315 Dugi Rat</item>
      <item>Kruno Peronja, Domovinskog rata 29b/V,21000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32940069191</item>
      <item>, OIB 54771173716</item>
      <item>, OIB null</item>
      <item>, OIB null</item>
      <item>, OIB 29538074286</item>
      <item>, OIB 17962681980</item>
      <item>, OIB null</item>
    </izvorni_sadrzaj>
    <derivirana_varijabla naziv="DomainObject.Predmet.SudioniciListNazivOIB_1">
      <item>, OIB 32940069191</item>
      <item>, OIB 54771173716</item>
      <item>, OIB null</item>
      <item>, OIB null</item>
      <item>, OIB 29538074286</item>
      <item>, OIB 17962681980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BA0A95-6DF0-4CF2-9B61-7539459E07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644</properties:Characters>
  <properties:Lines>32</properties:Lines>
  <properties:Paragraphs>17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2017-03-23T14:10:00Z</cp:lastPrinted>
  <dcterms:modified xmlns:xsi="http://www.w3.org/2001/XMLSchema-instance" xsi:type="dcterms:W3CDTF">2017-03-24T08:42:00Z</dcterms:modified>
  <cp:revision>45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