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6399" w14:paraId="57f639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03ECB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St-3905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03ECB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03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DOM-DUBRAVA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03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graditeljsko-stambena i poljoprivredna zadruga branitelja,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774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103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XI Ravnice 10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03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 080558513,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03ECB">
        <w:rPr>
          <w:rFonts w:cs="Times New Roman" w:eastAsia="Times New Roman" w:hAnsi="Times New Roman" w:ascii="Times New Roman"/>
          <w:sz w:val="24"/>
          <w:szCs w:val="24"/>
          <w:lang w:eastAsia="hr-HR"/>
        </w:rPr>
        <w:t>96082387346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03ECB" w:rsidRPr="00103ECB">
        <w:rPr>
          <w:rFonts w:cs="Times New Roman" w:eastAsia="Times New Roman" w:hAnsi="Times New Roman" w:ascii="Times New Roman"/>
          <w:sz w:val="24"/>
          <w:szCs w:val="24"/>
          <w:lang w:eastAsia="hr-HR"/>
        </w:rPr>
        <w:t>ZA DOM-DUBRAVA, graditeljsko-stambena i poljoprivredna zadruga branitelja, Zagreb, XI Ravnice 10, MBS: 080558513, OIB: 96082387346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8907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Mirjana Dujmović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907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90769">
        <w:rPr>
          <w:rFonts w:cs="Times New Roman" w:eastAsia="Times New Roman" w:hAnsi="Times New Roman" w:ascii="Times New Roman"/>
          <w:sz w:val="24"/>
          <w:szCs w:val="24"/>
          <w:lang w:eastAsia="hr-HR"/>
        </w:rPr>
        <w:t>Božidara Magovca 48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52B88">
        <w:rPr>
          <w:rFonts w:cs="Times New Roman" w:eastAsia="Times New Roman" w:hAnsi="Times New Roman" w:ascii="Times New Roman"/>
          <w:sz w:val="24"/>
          <w:szCs w:val="24"/>
          <w:lang w:eastAsia="hr-HR"/>
        </w:rPr>
        <w:t>30711927799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03ECB" w:rsidRPr="00103ECB">
        <w:rPr>
          <w:rFonts w:cs="Times New Roman" w:hAnsi="Times New Roman" w:ascii="Times New Roman"/>
          <w:sz w:val="24"/>
          <w:szCs w:val="24"/>
        </w:rPr>
        <w:t>ZA DOM-DUBRAVA, graditeljsko-stambena i poljoprivredna zadruga branitelja, Zagreb, XI Ravnice 10, MBS: 080558513, OIB: 96082387346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64E38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260466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103E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F4C" w:rsidP="00BA36F5" w:rsidR="00B32F4C">
      <w:pPr>
        <w:spacing w:lineRule="auto" w:line="240" w:after="0"/>
      </w:pPr>
      <w:r>
        <w:separator/>
      </w:r>
    </w:p>
  </w:endnote>
  <w:endnote w:id="0" w:type="continuationSeparator">
    <w:p w:rsidRDefault="00B32F4C" w:rsidP="00BA36F5" w:rsidR="00B32F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F4C" w:rsidP="00BA36F5" w:rsidR="00B32F4C">
      <w:pPr>
        <w:spacing w:lineRule="auto" w:line="240" w:after="0"/>
      </w:pPr>
      <w:r>
        <w:separator/>
      </w:r>
    </w:p>
  </w:footnote>
  <w:footnote w:id="0" w:type="continuationSeparator">
    <w:p w:rsidRDefault="00B32F4C" w:rsidP="00BA36F5" w:rsidR="00B32F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C1E5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103ECB">
      <w:rPr>
        <w:rFonts w:cs="Times New Roman" w:hAnsi="Times New Roman" w:ascii="Times New Roman"/>
        <w:sz w:val="24"/>
        <w:szCs w:val="24"/>
      </w:rPr>
      <w:tab/>
      <w:t>24. St-3905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E223B"/>
    <w:rsid w:val="000F3A15"/>
    <w:rsid w:val="000F55D7"/>
    <w:rsid w:val="00102FA9"/>
    <w:rsid w:val="00103ECB"/>
    <w:rsid w:val="001100EB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64E38"/>
    <w:rsid w:val="0028717D"/>
    <w:rsid w:val="002B5FFE"/>
    <w:rsid w:val="002D5756"/>
    <w:rsid w:val="00303D06"/>
    <w:rsid w:val="00342C52"/>
    <w:rsid w:val="003442E0"/>
    <w:rsid w:val="00393011"/>
    <w:rsid w:val="003A1F20"/>
    <w:rsid w:val="003C0253"/>
    <w:rsid w:val="003F2428"/>
    <w:rsid w:val="004670C2"/>
    <w:rsid w:val="00490029"/>
    <w:rsid w:val="004A1A51"/>
    <w:rsid w:val="004B55D8"/>
    <w:rsid w:val="004B7D7E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604F51"/>
    <w:rsid w:val="00614847"/>
    <w:rsid w:val="006A7C4C"/>
    <w:rsid w:val="0070453A"/>
    <w:rsid w:val="00717D7B"/>
    <w:rsid w:val="00741848"/>
    <w:rsid w:val="007451DD"/>
    <w:rsid w:val="00752B88"/>
    <w:rsid w:val="007659BE"/>
    <w:rsid w:val="007957A2"/>
    <w:rsid w:val="007A69D6"/>
    <w:rsid w:val="007D2A99"/>
    <w:rsid w:val="007D30AD"/>
    <w:rsid w:val="007D3B7C"/>
    <w:rsid w:val="007E7B9C"/>
    <w:rsid w:val="007F7756"/>
    <w:rsid w:val="00806CDA"/>
    <w:rsid w:val="008078E4"/>
    <w:rsid w:val="00836110"/>
    <w:rsid w:val="00851F31"/>
    <w:rsid w:val="00872421"/>
    <w:rsid w:val="00890769"/>
    <w:rsid w:val="008C2F53"/>
    <w:rsid w:val="008D776D"/>
    <w:rsid w:val="00912C77"/>
    <w:rsid w:val="00915B22"/>
    <w:rsid w:val="009341C9"/>
    <w:rsid w:val="00971484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2D96"/>
    <w:rsid w:val="00A555E6"/>
    <w:rsid w:val="00A60064"/>
    <w:rsid w:val="00A7364C"/>
    <w:rsid w:val="00A7445F"/>
    <w:rsid w:val="00AE5B6E"/>
    <w:rsid w:val="00B228D8"/>
    <w:rsid w:val="00B32F4C"/>
    <w:rsid w:val="00B621A2"/>
    <w:rsid w:val="00BA36F5"/>
    <w:rsid w:val="00BC1E5B"/>
    <w:rsid w:val="00BC2E43"/>
    <w:rsid w:val="00BE3395"/>
    <w:rsid w:val="00BF0F60"/>
    <w:rsid w:val="00C4774D"/>
    <w:rsid w:val="00C537FD"/>
    <w:rsid w:val="00C64D92"/>
    <w:rsid w:val="00C9607A"/>
    <w:rsid w:val="00CA6C01"/>
    <w:rsid w:val="00CB6138"/>
    <w:rsid w:val="00CF3A5B"/>
    <w:rsid w:val="00D16060"/>
    <w:rsid w:val="00D16D7D"/>
    <w:rsid w:val="00D40C44"/>
    <w:rsid w:val="00D4538A"/>
    <w:rsid w:val="00D71DA5"/>
    <w:rsid w:val="00D8240A"/>
    <w:rsid w:val="00DA028F"/>
    <w:rsid w:val="00DA38AC"/>
    <w:rsid w:val="00DB2C37"/>
    <w:rsid w:val="00DC1676"/>
    <w:rsid w:val="00DE5400"/>
    <w:rsid w:val="00DE71BE"/>
    <w:rsid w:val="00E01338"/>
    <w:rsid w:val="00E3781F"/>
    <w:rsid w:val="00E649C2"/>
    <w:rsid w:val="00E737E4"/>
    <w:rsid w:val="00E87F27"/>
    <w:rsid w:val="00EC2DE2"/>
    <w:rsid w:val="00EC61CA"/>
    <w:rsid w:val="00ED300E"/>
    <w:rsid w:val="00ED3E26"/>
    <w:rsid w:val="00EE65C6"/>
    <w:rsid w:val="00F47FCE"/>
    <w:rsid w:val="00F82A4C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C1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E5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C1E5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C1E5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C1E5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C1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E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C1E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C1E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C1E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3905</izvorni_sadrzaj>
    <derivirana_varijabla naziv="DomainObject.Predmet.Broj_1">3905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St-3905/2015</izvorni_sadrzaj>
    <derivirana_varijabla naziv="DomainObject.Predmet.OznakaBroj_1">St-3905/2015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 DOM-DUBRAVA graditeljsko-stambena i poljoprivredna zadruga branitelja</izvorni_sadrzaj>
    <derivirana_varijabla naziv="DomainObject.Predmet.ProtustrankaFormated_1">  ZA DOM-DUBRAVA graditeljsko-stambena i poljoprivredna zadruga branitelja</derivirana_varijabla>
  </DomainObject.Predmet.ProtustrankaFormated>
  <DomainObject.Predmet.ProtustrankaFormatedOIB>
    <izvorni_sadrzaj>  ZA DOM-DUBRAVA graditeljsko-stambena i poljoprivredna zadruga branitelja, OIB 96082387346</izvorni_sadrzaj>
    <derivirana_varijabla naziv="DomainObject.Predmet.ProtustrankaFormatedOIB_1">  ZA DOM-DUBRAVA graditeljsko-stambena i poljoprivredna zadruga branitelja, OIB 96082387346</derivirana_varijabla>
  </DomainObject.Predmet.ProtustrankaFormatedOIB>
  <DomainObject.Predmet.ProtustrankaFormatedWithAdress>
    <izvorni_sadrzaj> ZA DOM-DUBRAVA graditeljsko-stambena i poljoprivredna zadruga branitelja, XI Ravnice 10, 10000 Zagreb</izvorni_sadrzaj>
    <derivirana_varijabla naziv="DomainObject.Predmet.ProtustrankaFormatedWithAdress_1"> ZA DOM-DUBRAVA graditeljsko-stambena i poljoprivredna zadruga branitelja, XI Ravnice 10, 10000 Zagreb</derivirana_varijabla>
  </DomainObject.Predmet.ProtustrankaFormatedWithAdress>
  <DomainObject.Predmet.ProtustrankaFormatedWithAdressOIB>
    <izvorni_sadrzaj> ZA DOM-DUBRAVA graditeljsko-stambena i poljoprivredna zadruga branitelja, OIB 96082387346, XI Ravnice 10, 10000 Zagreb</izvorni_sadrzaj>
    <derivirana_varijabla naziv="DomainObject.Predmet.ProtustrankaFormatedWithAdressOIB_1"> ZA DOM-DUBRAVA graditeljsko-stambena i poljoprivredna zadruga branitelja, OIB 96082387346, XI Ravnice 10, 10000 Zagreb</derivirana_varijabla>
  </DomainObject.Predmet.ProtustrankaFormatedWithAdressOIB>
  <DomainObject.Predmet.ProtustrankaWithAdress>
    <izvorni_sadrzaj>ZA DOM-DUBRAVA graditeljsko-stambena i poljoprivredna zadruga branitelja XI Ravnice 10, 10000 Zagreb</izvorni_sadrzaj>
    <derivirana_varijabla naziv="DomainObject.Predmet.ProtustrankaWithAdress_1">ZA DOM-DUBRAVA graditeljsko-stambena i poljoprivredna zadruga branitelja XI Ravnice 10, 10000 Zagreb</derivirana_varijabla>
  </DomainObject.Predmet.ProtustrankaWithAdress>
  <DomainObject.Predmet.ProtustrankaWithAdressOIB>
    <izvorni_sadrzaj>ZA DOM-DUBRAVA graditeljsko-stambena i poljoprivredna zadruga branitelja, OIB 96082387346, XI Ravnice 10, 10000 Zagreb</izvorni_sadrzaj>
    <derivirana_varijabla naziv="DomainObject.Predmet.ProtustrankaWithAdressOIB_1">ZA DOM-DUBRAVA graditeljsko-stambena i poljoprivredna zadruga branitelja, OIB 96082387346, XI Ravnice 10, 10000 Zagreb</derivirana_varijabla>
  </DomainObject.Predmet.ProtustrankaWithAdressOIB>
  <DomainObject.Predmet.ProtustrankaNazivFormated>
    <izvorni_sadrzaj>ZA DOM-DUBRAVA graditeljsko-stambena i poljoprivredna zadruga branitelja</izvorni_sadrzaj>
    <derivirana_varijabla naziv="DomainObject.Predmet.ProtustrankaNazivFormated_1">ZA DOM-DUBRAVA graditeljsko-stambena i poljoprivredna zadruga branitelja</derivirana_varijabla>
  </DomainObject.Predmet.ProtustrankaNazivFormated>
  <DomainObject.Predmet.ProtustrankaNazivFormatedOIB>
    <izvorni_sadrzaj>ZA DOM-DUBRAVA graditeljsko-stambena i poljoprivredna zadruga branitelja, OIB 96082387346</izvorni_sadrzaj>
    <derivirana_varijabla naziv="DomainObject.Predmet.ProtustrankaNazivFormatedOIB_1">ZA DOM-DUBRAVA graditeljsko-stambena i poljoprivredna zadruga branitelja, OIB 96082387346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 DOM-DUBRAVA graditeljsko-stambena i poljoprivredna zadruga branitelja</item>
    </izvorni_sadrzaj>
    <derivirana_varijabla naziv="DomainObject.Predmet.ProtuStrankaListFormated_1">
      <item>ZA DOM-DUBRAVA graditeljsko-stambena i poljoprivredna zadruga branitelja</item>
    </derivirana_varijabla>
  </DomainObject.Predmet.ProtuStrankaListFormated>
  <DomainObject.Predmet.ProtuStrankaListFormatedOIB>
    <izvorni_sadrzaj>
      <item>ZA DOM-DUBRAVA graditeljsko-stambena i poljoprivredna zadruga branitelja, OIB 96082387346</item>
    </izvorni_sadrzaj>
    <derivirana_varijabla naziv="DomainObject.Predmet.ProtuStrankaListFormatedOIB_1">
      <item>ZA DOM-DUBRAVA graditeljsko-stambena i poljoprivredna zadruga branitelja, OIB 96082387346</item>
    </derivirana_varijabla>
  </DomainObject.Predmet.ProtuStrankaListFormatedOIB>
  <DomainObject.Predmet.ProtuStrankaListFormatedWithAdress>
    <izvorni_sadrzaj>
      <item>ZA DOM-DUBRAVA graditeljsko-stambena i poljoprivredna zadruga branitelja, XI Ravnice 10, 10000 Zagreb</item>
    </izvorni_sadrzaj>
    <derivirana_varijabla naziv="DomainObject.Predmet.ProtuStrankaListFormatedWithAdress_1">
      <item>ZA DOM-DUBRAVA graditeljsko-stambena i poljoprivredna zadruga branitelja, XI Ravnice 10, 10000 Zagreb</item>
    </derivirana_varijabla>
  </DomainObject.Predmet.ProtuStrankaListFormatedWithAdress>
  <DomainObject.Predmet.ProtuStrankaListFormatedWithAdressOIB>
    <izvorni_sadrzaj>
      <item>ZA DOM-DUBRAVA graditeljsko-stambena i poljoprivredna zadruga branitelja, OIB 96082387346, XI Ravnice 10, 10000 Zagreb</item>
    </izvorni_sadrzaj>
    <derivirana_varijabla naziv="DomainObject.Predmet.ProtuStrankaListFormatedWithAdressOIB_1">
      <item>ZA DOM-DUBRAVA graditeljsko-stambena i poljoprivredna zadruga branitelja, OIB 96082387346, XI Ravnice 10, 10000 Zagreb</item>
    </derivirana_varijabla>
  </DomainObject.Predmet.ProtuStrankaListFormatedWithAdressOIB>
  <DomainObject.Predmet.ProtuStrankaListNazivFormated>
    <izvorni_sadrzaj>
      <item>ZA DOM-DUBRAVA graditeljsko-stambena i poljoprivredna zadruga branitelja</item>
    </izvorni_sadrzaj>
    <derivirana_varijabla naziv="DomainObject.Predmet.ProtuStrankaListNazivFormated_1">
      <item>ZA DOM-DUBRAVA graditeljsko-stambena i poljoprivredna zadruga branitelja</item>
    </derivirana_varijabla>
  </DomainObject.Predmet.ProtuStrankaListNazivFormated>
  <DomainObject.Predmet.ProtuStrankaListNazivFormatedOIB>
    <izvorni_sadrzaj>
      <item>ZA DOM-DUBRAVA graditeljsko-stambena i poljoprivredna zadruga branitelja, OIB 96082387346</item>
    </izvorni_sadrzaj>
    <derivirana_varijabla naziv="DomainObject.Predmet.ProtuStrankaListNazivFormatedOIB_1">
      <item>ZA DOM-DUBRAVA graditeljsko-stambena i poljoprivredna zadruga branitelja, OIB 96082387346</item>
    </derivirana_varijabla>
  </DomainObject.Predmet.ProtuStrankaListNazivFormatedOIB>
  <DomainObject.Predmet.OstaliListFormated>
    <izvorni_sadrzaj>
      <item>Nikola Belinić</item>
    </izvorni_sadrzaj>
    <derivirana_varijabla naziv="DomainObject.Predmet.OstaliListFormated_1">
      <item>Nikola Belinić</item>
    </derivirana_varijabla>
  </DomainObject.Predmet.OstaliListFormated>
  <DomainObject.Predmet.OstaliListFormatedOIB>
    <izvorni_sadrzaj>
      <item>Nikola Belinić, OIB 03870021475</item>
    </izvorni_sadrzaj>
    <derivirana_varijabla naziv="DomainObject.Predmet.OstaliListFormatedOIB_1">
      <item>Nikola Belinić, OIB 03870021475</item>
    </derivirana_varijabla>
  </DomainObject.Predmet.OstaliListFormatedOIB>
  <DomainObject.Predmet.OstaliListFormatedWithAdress>
    <izvorni_sadrzaj>
      <item>Nikola Belinić, XI Ravnice 10, 10000 Zagreb</item>
    </izvorni_sadrzaj>
    <derivirana_varijabla naziv="DomainObject.Predmet.OstaliListFormatedWithAdress_1">
      <item>Nikola Belinić, XI Ravnice 10, 10000 Zagreb</item>
    </derivirana_varijabla>
  </DomainObject.Predmet.OstaliListFormatedWithAdress>
  <DomainObject.Predmet.OstaliListFormatedWithAdressOIB>
    <izvorni_sadrzaj>
      <item>Nikola Belinić, OIB 03870021475, XI Ravnice 10, 10000 Zagreb</item>
    </izvorni_sadrzaj>
    <derivirana_varijabla naziv="DomainObject.Predmet.OstaliListFormatedWithAdressOIB_1">
      <item>Nikola Belinić, OIB 03870021475, XI Ravnice 10, 10000 Zagreb</item>
    </derivirana_varijabla>
  </DomainObject.Predmet.OstaliListFormatedWithAdressOIB>
  <DomainObject.Predmet.OstaliListNazivFormated>
    <izvorni_sadrzaj>
      <item>Nikola Belinić</item>
    </izvorni_sadrzaj>
    <derivirana_varijabla naziv="DomainObject.Predmet.OstaliListNazivFormated_1">
      <item>Nikola Belinić</item>
    </derivirana_varijabla>
  </DomainObject.Predmet.OstaliListNazivFormated>
  <DomainObject.Predmet.OstaliListNazivFormatedOIB>
    <izvorni_sadrzaj>
      <item>Nikola Belinić, OIB 03870021475</item>
    </izvorni_sadrzaj>
    <derivirana_varijabla naziv="DomainObject.Predmet.OstaliListNazivFormatedOIB_1">
      <item>Nikola Belinić, OIB 03870021475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 DOM-DUBRAVA graditeljsko-stambena i poljoprivredna zadruga branitelja</izvorni_sadrzaj>
    <derivirana_varijabla naziv="DomainObject.Predmet.ProtustrankaIDrugi_1">ZA DOM-DUBRAVA graditeljsko-stambena i poljoprivredna zadruga branitelja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 DOM-DUBRAVA graditeljsko-stambena i poljoprivredna zadruga branitelja, OIB 96082387346, XI Ravnice 10, 10000 Zagreb</izvorni_sadrzaj>
    <derivirana_varijabla naziv="DomainObject.Predmet.ProtustrankaIDrugiAdressOIB_1">ZA DOM-DUBRAVA graditeljsko-stambena i poljoprivredna zadruga branitelja, OIB 96082387346, XI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 DOM-DUBRAVA graditeljsko-stambena i poljoprivredna zadruga branitelja</item>
      <item>FINA Regionalni centar Zagreb</item>
      <item>Nikola Belinić</item>
    </izvorni_sadrzaj>
    <derivirana_varijabla naziv="DomainObject.Predmet.SudioniciListNaziv_1">
      <item>ZA DOM-DUBRAVA graditeljsko-stambena i poljoprivredna zadruga branitelja</item>
      <item>FINA Regionalni centar Zagreb</item>
      <item>Nikola Belinić</item>
    </derivirana_varijabla>
  </DomainObject.Predmet.SudioniciListNaziv>
  <DomainObject.Predmet.SudioniciListAdressOIB>
    <izvorni_sadrzaj>
      <item>ZA DOM-DUBRAVA graditeljsko-stambena i poljoprivredna zadruga branitelja, OIB 96082387346, XI Ravnice 10,10000 Zagreb</item>
      <item>FINA Regionalni centar Zagreb, OIB 85821130368, Trg svibanjskih žrtava 1995. 1,10000 Zagreb</item>
      <item>Nikola Belinić, OIB 03870021475, XI Ravnice 10,10000 Zagreb</item>
    </izvorni_sadrzaj>
    <derivirana_varijabla naziv="DomainObject.Predmet.SudioniciListAdressOIB_1">
      <item>ZA DOM-DUBRAVA graditeljsko-stambena i poljoprivredna zadruga branitelja, OIB 96082387346, XI Ravnice 10,10000 Zagreb</item>
      <item>FINA Regionalni centar Zagreb, OIB 85821130368, Trg svibanjskih žrtava 1995. 1,10000 Zagreb</item>
      <item>Nikola Belinić, OIB 03870021475, XI Ravnice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96082387346</item>
      <item>, OIB 85821130368</item>
      <item>, OIB 03870021475</item>
    </izvorni_sadrzaj>
    <derivirana_varijabla naziv="DomainObject.Predmet.SudioniciListNazivOIB_1">
      <item>, OIB 96082387346</item>
      <item>, OIB 85821130368</item>
      <item>, OIB 03870021475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2905</properties:Characters>
  <properties:Lines>81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2016-04-07T07:43:00Z</dcterms:created>
  <dc:creator>Ivan Turčić</dc:creator>
  <cp:lastModifiedBy>Lovro Tomičić</cp:lastModifiedBy>
  <dcterms:modified xmlns:xsi="http://www.w3.org/2001/XMLSchema-instance" xsi:type="dcterms:W3CDTF">2016-04-07T07:52:00Z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