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d6b9" w14:paraId="bb6d6b9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B03ECA" w:rsidRPr="00B03ECA">
        <w:t xml:space="preserve">IMPENSUS d.o.o., OIB: 41712674188, Split, Kralja Zvonimira 36, </w:t>
      </w:r>
      <w:r w:rsidR="00A25B81">
        <w:t xml:space="preserve">dana </w:t>
      </w:r>
      <w:r w:rsidR="00F725C8">
        <w:t>17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03ECA" w:rsidRPr="00B03ECA">
        <w:t xml:space="preserve">IMPENSUS d.o.o., OIB: 41712674188, Split, Kralja Zvonimira 36, </w:t>
      </w:r>
      <w:r>
        <w:t xml:space="preserve">na </w:t>
      </w:r>
      <w:r w:rsidR="00C37AB9">
        <w:t xml:space="preserve">dan </w:t>
      </w:r>
      <w:r w:rsidR="0052350E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640462">
        <w:t>1</w:t>
      </w:r>
      <w:r w:rsidR="00B03ECA">
        <w:t>10</w:t>
      </w:r>
      <w:r w:rsidR="00640462">
        <w:t>6</w:t>
      </w:r>
      <w:r w:rsidR="008A558F" w:rsidRPr="008A558F">
        <w:t xml:space="preserve"> dana, u ukupnom iznosu </w:t>
      </w:r>
      <w:r w:rsidR="0052350E">
        <w:t xml:space="preserve">od </w:t>
      </w:r>
      <w:r w:rsidR="00B03ECA">
        <w:t>10.381,00</w:t>
      </w:r>
      <w:r w:rsidR="00667D95">
        <w:t xml:space="preserve"> </w:t>
      </w:r>
      <w:r w:rsidR="00F725C8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</w:t>
      </w:r>
      <w:r w:rsidR="00F725C8">
        <w:t>7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03ECA">
      <w:t>1732/</w:t>
    </w:r>
    <w:r w:rsidR="00640462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0462"/>
    <w:rsid w:val="00645598"/>
    <w:rsid w:val="006503C6"/>
    <w:rsid w:val="0065129A"/>
    <w:rsid w:val="00651D63"/>
    <w:rsid w:val="0065656B"/>
    <w:rsid w:val="00665A43"/>
    <w:rsid w:val="00667D95"/>
    <w:rsid w:val="00691E85"/>
    <w:rsid w:val="006944F6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7A63"/>
    <w:rsid w:val="00B03ECA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6E4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St-1732/2015</izvorni_sadrzaj>
    <derivirana_varijabla naziv="DomainObject.Predmet.OznakaBroj_1">St-1732/2015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IMPENSUS d.o.o. za trgovinu u zastupanje</izvorni_sadrzaj>
    <derivirana_varijabla naziv="DomainObject.Predmet.ProtustrankaFormated_1">  IMPENSUS d.o.o. za trgovinu u zastupanje</derivirana_varijabla>
  </DomainObject.Predmet.ProtustrankaFormated>
  <DomainObject.Predmet.ProtustrankaFormatedOIB>
    <izvorni_sadrzaj>  IMPENSUS d.o.o. za trgovinu u zastupanje, OIB 41712674188</izvorni_sadrzaj>
    <derivirana_varijabla naziv="DomainObject.Predmet.ProtustrankaFormatedOIB_1">  IMPENSUS d.o.o. za trgovinu u zastupanje, OIB 41712674188</derivirana_varijabla>
  </DomainObject.Predmet.ProtustrankaFormatedOIB>
  <DomainObject.Predmet.ProtustrankaFormatedWithAdress>
    <izvorni_sadrzaj> IMPENSUS d.o.o. za trgovinu u zastupanje, Kralja Zvonimira 36, 21000 Split</izvorni_sadrzaj>
    <derivirana_varijabla naziv="DomainObject.Predmet.ProtustrankaFormatedWithAdress_1"> IMPENSUS d.o.o. za trgovinu u zastupanje, Kralja Zvonimira 36, 21000 Split</derivirana_varijabla>
  </DomainObject.Predmet.ProtustrankaFormatedWithAdress>
  <DomainObject.Predmet.ProtustrankaFormatedWithAdressOIB>
    <izvorni_sadrzaj> IMPENSUS d.o.o. za trgovinu u zastupanje, OIB 41712674188, Kralja Zvonimira 36, 21000 Split</izvorni_sadrzaj>
    <derivirana_varijabla naziv="DomainObject.Predmet.ProtustrankaFormatedWithAdressOIB_1"> IMPENSUS d.o.o. za trgovinu u zastupanje, OIB 41712674188, Kralja Zvonimira 36, 21000 Split</derivirana_varijabla>
  </DomainObject.Predmet.ProtustrankaFormatedWithAdressOIB>
  <DomainObject.Predmet.ProtustrankaWithAdress>
    <izvorni_sadrzaj>IMPENSUS d.o.o. za trgovinu u zastupanje Kralja Zvonimira 36, 21000 Split</izvorni_sadrzaj>
    <derivirana_varijabla naziv="DomainObject.Predmet.ProtustrankaWithAdress_1">IMPENSUS d.o.o. za trgovinu u zastupanje Kralja Zvonimira 36, 21000 Split</derivirana_varijabla>
  </DomainObject.Predmet.ProtustrankaWithAdress>
  <DomainObject.Predmet.ProtustrankaWithAdressOIB>
    <izvorni_sadrzaj>IMPENSUS d.o.o. za trgovinu u zastupanje, OIB 41712674188, Kralja Zvonimira 36, 21000 Split</izvorni_sadrzaj>
    <derivirana_varijabla naziv="DomainObject.Predmet.ProtustrankaWithAdressOIB_1">IMPENSUS d.o.o. za trgovinu u zastupanje, OIB 41712674188, Kralja Zvonimira 36, 21000 Split</derivirana_varijabla>
  </DomainObject.Predmet.ProtustrankaWithAdressOIB>
  <DomainObject.Predmet.ProtustrankaNazivFormated>
    <izvorni_sadrzaj>IMPENSUS d.o.o. za trgovinu u zastupanje</izvorni_sadrzaj>
    <derivirana_varijabla naziv="DomainObject.Predmet.ProtustrankaNazivFormated_1">IMPENSUS d.o.o. za trgovinu u zastupanje</derivirana_varijabla>
  </DomainObject.Predmet.ProtustrankaNazivFormated>
  <DomainObject.Predmet.ProtustrankaNazivFormatedOIB>
    <izvorni_sadrzaj>IMPENSUS d.o.o. za trgovinu u zastupanje, OIB 41712674188</izvorni_sadrzaj>
    <derivirana_varijabla naziv="DomainObject.Predmet.ProtustrankaNazivFormatedOIB_1">IMPENSUS d.o.o. za trgovinu u zastupanje, OIB 41712674188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10381.00</izvorni_sadrzaj>
    <derivirana_varijabla naziv="DomainObject.Predmet.TrenutnaVrijednost_1">10381.00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IMPENSUS d.o.o. za trgovinu u zastupanje</item>
    </izvorni_sadrzaj>
    <derivirana_varijabla naziv="DomainObject.Predmet.ProtuStrankaListFormated_1">
      <item>IMPENSUS d.o.o. za trgovinu u zastupanje</item>
    </derivirana_varijabla>
  </DomainObject.Predmet.ProtuStrankaListFormated>
  <DomainObject.Predmet.ProtuStrankaListFormatedOIB>
    <izvorni_sadrzaj>
      <item>IMPENSUS d.o.o. za trgovinu u zastupanje, OIB 41712674188</item>
    </izvorni_sadrzaj>
    <derivirana_varijabla naziv="DomainObject.Predmet.ProtuStrankaListFormatedOIB_1">
      <item>IMPENSUS d.o.o. za trgovinu u zastupanje, OIB 41712674188</item>
    </derivirana_varijabla>
  </DomainObject.Predmet.ProtuStrankaListFormatedOIB>
  <DomainObject.Predmet.ProtuStrankaListFormatedWithAdress>
    <izvorni_sadrzaj>
      <item>IMPENSUS d.o.o. za trgovinu u zastupanje, Kralja Zvonimira 36, 21000 Split</item>
    </izvorni_sadrzaj>
    <derivirana_varijabla naziv="DomainObject.Predmet.ProtuStrankaListFormatedWithAdress_1">
      <item>IMPENSUS d.o.o. za trgovinu u zastupanje, Kralja Zvonimira 36, 21000 Split</item>
    </derivirana_varijabla>
  </DomainObject.Predmet.ProtuStrankaListFormatedWithAdress>
  <DomainObject.Predmet.ProtuStrankaListFormatedWithAdressOIB>
    <izvorni_sadrzaj>
      <item>IMPENSUS d.o.o. za trgovinu u zastupanje, OIB 41712674188, Kralja Zvonimira 36, 21000 Split</item>
    </izvorni_sadrzaj>
    <derivirana_varijabla naziv="DomainObject.Predmet.ProtuStrankaListFormatedWithAdressOIB_1">
      <item>IMPENSUS d.o.o. za trgovinu u zastupanje, OIB 41712674188, Kralja Zvonimira 36, 21000 Split</item>
    </derivirana_varijabla>
  </DomainObject.Predmet.ProtuStrankaListFormatedWithAdressOIB>
  <DomainObject.Predmet.ProtuStrankaListNazivFormated>
    <izvorni_sadrzaj>
      <item>IMPENSUS d.o.o. za trgovinu u zastupanje</item>
    </izvorni_sadrzaj>
    <derivirana_varijabla naziv="DomainObject.Predmet.ProtuStrankaListNazivFormated_1">
      <item>IMPENSUS d.o.o. za trgovinu u zastupanje</item>
    </derivirana_varijabla>
  </DomainObject.Predmet.ProtuStrankaListNazivFormated>
  <DomainObject.Predmet.ProtuStrankaListNazivFormatedOIB>
    <izvorni_sadrzaj>
      <item>IMPENSUS d.o.o. za trgovinu u zastupanje, OIB 41712674188</item>
    </izvorni_sadrzaj>
    <derivirana_varijabla naziv="DomainObject.Predmet.ProtuStrankaListNazivFormatedOIB_1">
      <item>IMPENSUS d.o.o. za trgovinu u zastupanje, OIB 41712674188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IMPENSUS d.o.o. za trgovinu u zastupanje</izvorni_sadrzaj>
    <derivirana_varijabla naziv="DomainObject.Predmet.ProtustrankaIDrugi_1">IMPENSUS d.o.o. za trgovinu u zastupanje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IMPENSUS d.o.o. za trgovinu u zastupanje, OIB 41712674188, Kralja Zvonimira 36, 21000 Split</izvorni_sadrzaj>
    <derivirana_varijabla naziv="DomainObject.Predmet.ProtustrankaIDrugiAdressOIB_1">IMPENSUS d.o.o. za trgovinu u zastupanje, OIB 41712674188, Kralja Zvonimira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IMPENSUS d.o.o. za trgovinu u zastupanje</item>
      <item>FINANCIJSKA AGENCIJA, RC SPLIT</item>
    </izvorni_sadrzaj>
    <derivirana_varijabla naziv="DomainObject.Predmet.SudioniciListNaziv_1">
      <item>IMPENSUS d.o.o. za trgovinu u zastupanje</item>
      <item>FINANCIJSKA AGENCIJA, RC SPLIT</item>
    </derivirana_varijabla>
  </DomainObject.Predmet.SudioniciListNaziv>
  <DomainObject.Predmet.SudioniciListAdressOIB>
    <izvorni_sadrzaj>
      <item>IMPENSUS d.o.o. za trgovinu u zastupanje, OIB 41712674188, Kralja Zvonimira 36,21000 Split</item>
      <item>FINANCIJSKA AGENCIJA, RC SPLIT, OIB 85821130368, Mažuranićevo šetalište 24b,21000 Split</item>
    </izvorni_sadrzaj>
    <derivirana_varijabla naziv="DomainObject.Predmet.SudioniciListAdressOIB_1">
      <item>IMPENSUS d.o.o. za trgovinu u zastupanje, OIB 41712674188, Kralja Zvonimira 36,21000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41712674188</item>
      <item>, OIB 85821130368</item>
    </izvorni_sadrzaj>
    <derivirana_varijabla naziv="DomainObject.Predmet.SudioniciListNazivOIB_1">
      <item>, OIB 41712674188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F230E1-0B00-404B-874E-7BC8140918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1815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2016-11-17T08:10:00Z</dcterms:created>
  <dc:creator>nmarkovic</dc:creator>
  <cp:lastModifiedBy>Ana Golub Gruić</cp:lastModifiedBy>
  <cp:lastPrinted>2016-11-17T08:10:00Z</cp:lastPrinted>
  <dcterms:modified xmlns:xsi="http://www.w3.org/2001/XMLSchema-instance" xsi:type="dcterms:W3CDTF">2016-11-17T09:41:00Z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