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1a8f" w14:paraId="95c1a8f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370FC4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>u prethodnom postupku radi utvrđivanja pretpostavki za otvaranje stečajnoga postupka nad dužnikom</w:t>
      </w:r>
      <w:r w:rsidR="00125E83">
        <w:t xml:space="preserve"> PROJEKT HORIZONT d.o.o., Zadar, Nikole Tesle 12b, OIB:62973927482, </w:t>
      </w:r>
      <w:r w:rsidR="00FD5BEC">
        <w:t xml:space="preserve">kojeg </w:t>
      </w:r>
      <w:r>
        <w:t>z</w:t>
      </w:r>
      <w:r w:rsidR="000C6ADD">
        <w:t>astupa</w:t>
      </w:r>
      <w:r w:rsidR="00125E83">
        <w:t>ju zastupnici</w:t>
      </w:r>
      <w:r w:rsidR="00FD5BEC">
        <w:t xml:space="preserve"> po </w:t>
      </w:r>
      <w:r w:rsidR="00370FC4">
        <w:t xml:space="preserve">zakonu </w:t>
      </w:r>
      <w:r w:rsidR="00125E83">
        <w:t xml:space="preserve">Mladen Ninčević iz Zadra i </w:t>
      </w:r>
      <w:proofErr w:type="spellStart"/>
      <w:r w:rsidR="00125E83">
        <w:t>Didier</w:t>
      </w:r>
      <w:proofErr w:type="spellEnd"/>
      <w:r w:rsidR="00125E83">
        <w:t xml:space="preserve"> </w:t>
      </w:r>
      <w:proofErr w:type="spellStart"/>
      <w:r w:rsidR="00125E83">
        <w:t>Joseph</w:t>
      </w:r>
      <w:proofErr w:type="spellEnd"/>
      <w:r w:rsidR="00125E83">
        <w:t xml:space="preserve"> </w:t>
      </w:r>
      <w:proofErr w:type="spellStart"/>
      <w:r w:rsidR="00125E83">
        <w:t>Alberic</w:t>
      </w:r>
      <w:proofErr w:type="spellEnd"/>
      <w:r w:rsidR="00125E83">
        <w:t xml:space="preserve"> De </w:t>
      </w:r>
      <w:proofErr w:type="spellStart"/>
      <w:r w:rsidR="00125E83">
        <w:t>Witte</w:t>
      </w:r>
      <w:proofErr w:type="spellEnd"/>
      <w:r w:rsidR="00125E83">
        <w:t xml:space="preserve"> iz Dominikanske Republike</w:t>
      </w:r>
      <w:r w:rsidR="00370FC4">
        <w:t>, direktor</w:t>
      </w:r>
      <w:r w:rsidR="00125E83">
        <w:t>i</w:t>
      </w:r>
      <w:r w:rsidR="00FD5BEC">
        <w:t xml:space="preserve">, </w:t>
      </w:r>
      <w:r w:rsidR="00125E83">
        <w:t>20. prosinca</w:t>
      </w:r>
      <w:r>
        <w:t xml:space="preserve"> 2018.</w:t>
      </w:r>
      <w:r w:rsidR="00276DE6">
        <w:t>,</w:t>
      </w:r>
      <w:r>
        <w:t xml:space="preserve">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</w:r>
      <w:r w:rsidR="00125E83">
        <w:t>R</w:t>
      </w:r>
      <w:r>
        <w:t xml:space="preserve">očište u prethodnom postupku nad uvodno označenim dužnikom </w:t>
      </w:r>
      <w:r w:rsidR="00125E83">
        <w:t xml:space="preserve">određuje se </w:t>
      </w:r>
      <w:r>
        <w:t xml:space="preserve">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125E83">
        <w:rPr>
          <w:u w:val="single"/>
        </w:rPr>
        <w:t>15. siječnja 2019</w:t>
      </w:r>
      <w:r w:rsidRPr="00FD5BEC">
        <w:rPr>
          <w:u w:val="single"/>
        </w:rPr>
        <w:t>. u</w:t>
      </w:r>
      <w:r w:rsidR="00FD5BEC" w:rsidRPr="00FD5BEC">
        <w:rPr>
          <w:u w:val="single"/>
        </w:rPr>
        <w:t xml:space="preserve"> </w:t>
      </w:r>
      <w:r w:rsidR="00125E83">
        <w:rPr>
          <w:u w:val="single"/>
        </w:rPr>
        <w:t>8,45</w:t>
      </w:r>
      <w:r w:rsidRPr="000C6ADD">
        <w:rPr>
          <w:u w:val="single"/>
        </w:rPr>
        <w:t xml:space="preserve">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 ovog zaključka poziva</w:t>
      </w:r>
      <w:r w:rsidR="00125E83">
        <w:t>ju se osobe ovlaštene</w:t>
      </w:r>
      <w:r>
        <w:t xml:space="preserve"> za zastupanje dužnika po zakonu</w:t>
      </w:r>
      <w:r w:rsidR="00FD5BEC">
        <w:t xml:space="preserve"> </w:t>
      </w:r>
      <w:r w:rsidR="00125E83">
        <w:t xml:space="preserve">Mladen Ninčević i </w:t>
      </w:r>
      <w:proofErr w:type="spellStart"/>
      <w:r w:rsidR="00125E83">
        <w:t>Didier</w:t>
      </w:r>
      <w:proofErr w:type="spellEnd"/>
      <w:r w:rsidR="00125E83">
        <w:t xml:space="preserve"> </w:t>
      </w:r>
      <w:proofErr w:type="spellStart"/>
      <w:r w:rsidR="00125E83">
        <w:t>Joseph</w:t>
      </w:r>
      <w:proofErr w:type="spellEnd"/>
      <w:r w:rsidR="00125E83">
        <w:t xml:space="preserve"> </w:t>
      </w:r>
      <w:proofErr w:type="spellStart"/>
      <w:r w:rsidR="00125E83">
        <w:t>Alberic</w:t>
      </w:r>
      <w:proofErr w:type="spellEnd"/>
      <w:r w:rsidR="00125E83">
        <w:t xml:space="preserve"> De </w:t>
      </w:r>
      <w:proofErr w:type="spellStart"/>
      <w:r w:rsidR="00125E83">
        <w:t>Witte</w:t>
      </w:r>
      <w:proofErr w:type="spellEnd"/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901D99" w:rsidR="00901D99">
      <w:pPr>
        <w:jc w:val="both"/>
      </w:pPr>
      <w:r>
        <w:t xml:space="preserve">III. </w:t>
      </w:r>
      <w:r w:rsidR="000C6ADD">
        <w:tab/>
      </w:r>
      <w:r w:rsidR="00125E83">
        <w:t>Ako osobe ovlaštene</w:t>
      </w:r>
      <w:r w:rsidRPr="002752FB">
        <w:t xml:space="preserve"> za zastupanje dužnika po zakonu </w:t>
      </w:r>
      <w:r w:rsidR="00125E83">
        <w:t xml:space="preserve">Mladen Ninčević i </w:t>
      </w:r>
      <w:proofErr w:type="spellStart"/>
      <w:r w:rsidR="00125E83">
        <w:t>Didier</w:t>
      </w:r>
      <w:proofErr w:type="spellEnd"/>
      <w:r w:rsidR="00125E83">
        <w:t xml:space="preserve"> </w:t>
      </w:r>
      <w:proofErr w:type="spellStart"/>
      <w:r w:rsidR="00125E83">
        <w:t>Joseph</w:t>
      </w:r>
      <w:proofErr w:type="spellEnd"/>
      <w:r w:rsidR="00125E83">
        <w:t xml:space="preserve"> </w:t>
      </w:r>
      <w:proofErr w:type="spellStart"/>
      <w:r w:rsidR="00125E83">
        <w:t>Alberic</w:t>
      </w:r>
      <w:proofErr w:type="spellEnd"/>
      <w:r w:rsidR="00125E83">
        <w:t xml:space="preserve"> De </w:t>
      </w:r>
      <w:proofErr w:type="spellStart"/>
      <w:r w:rsidR="00125E83">
        <w:t>Witte</w:t>
      </w:r>
      <w:proofErr w:type="spellEnd"/>
      <w:r w:rsidR="00FD5BEC">
        <w:t xml:space="preserve"> ne </w:t>
      </w:r>
      <w:r w:rsidR="00125E83">
        <w:t>pristupe</w:t>
      </w:r>
      <w:r w:rsidRPr="002752FB">
        <w:t xml:space="preserve"> na navedeno ročište ili u</w:t>
      </w:r>
      <w:r w:rsidR="00125E83">
        <w:t xml:space="preserve"> daljnjem tijeku postupka odbiju</w:t>
      </w:r>
      <w:r w:rsidRPr="002752FB">
        <w:t xml:space="preserve"> davanje odgovarajućih obavijesti sudu i drugim tijelima stečajnog postupka, kaznit će se novčanom kaznom u iznosu od 10.000,00 kuna te će se za iduće ročište odrediti </w:t>
      </w:r>
      <w:r w:rsidR="00125E83">
        <w:t>njihovo</w:t>
      </w:r>
      <w:r w:rsidRPr="002752FB">
        <w:t xml:space="preserve"> prisilno dovođenje od strane policijskih službenika sukladno odredbama čl. 178. i 180. Stečajnog zakona.</w:t>
      </w: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125E83">
        <w:t>20</w:t>
      </w:r>
      <w:r w:rsidR="00371127">
        <w:t xml:space="preserve">. </w:t>
      </w:r>
      <w:r w:rsidR="00370FC4">
        <w:t>prosinca</w:t>
      </w:r>
      <w:r w:rsidR="00371127">
        <w:t xml:space="preserve"> 2018.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841274" w:rsidP="00841274" w:rsidR="00841274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841274" w:rsidP="00841274" w:rsidR="00841274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F20CC" w:rsidP="00BF20CC" w:rsidR="00BF20CC" w:rsidRPr="006F3E15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5E7AE1" w:rsidR="008F3AD6">
      <w:r w:rsidRPr="00E235B4">
        <w:t xml:space="preserve"> Dostaviti: </w:t>
      </w:r>
    </w:p>
    <w:p w:rsidRDefault="00276DE6" w:rsidP="005E7AE1" w:rsidR="00276DE6" w:rsidRPr="00E235B4">
      <w:r>
        <w:t xml:space="preserve">      -     dužniku</w:t>
      </w:r>
    </w:p>
    <w:p w:rsidRDefault="000C6ADD" w:rsidP="00125E83" w:rsidR="00125E83">
      <w:pPr>
        <w:numPr>
          <w:ilvl w:val="0"/>
          <w:numId w:val="1"/>
        </w:numPr>
      </w:pPr>
      <w:r>
        <w:t xml:space="preserve">zastupniku </w:t>
      </w:r>
      <w:r w:rsidR="002752FB">
        <w:t xml:space="preserve">dužniku </w:t>
      </w:r>
      <w:r>
        <w:t xml:space="preserve">po zakonu </w:t>
      </w:r>
      <w:r w:rsidR="00125E83">
        <w:t xml:space="preserve">Mladenu Ninčeviću iz Zadra, Put kotarskih serdara 59 i </w:t>
      </w:r>
      <w:proofErr w:type="spellStart"/>
      <w:r w:rsidR="00125E83">
        <w:t>Didier</w:t>
      </w:r>
      <w:proofErr w:type="spellEnd"/>
      <w:r w:rsidR="00125E83">
        <w:t xml:space="preserve"> </w:t>
      </w:r>
      <w:proofErr w:type="spellStart"/>
      <w:r w:rsidR="00125E83">
        <w:t>Joseph</w:t>
      </w:r>
      <w:proofErr w:type="spellEnd"/>
      <w:r w:rsidR="00125E83">
        <w:t xml:space="preserve"> </w:t>
      </w:r>
      <w:proofErr w:type="spellStart"/>
      <w:r w:rsidR="00125E83">
        <w:t>Alberic</w:t>
      </w:r>
      <w:proofErr w:type="spellEnd"/>
      <w:r w:rsidR="00125E83">
        <w:t xml:space="preserve"> De </w:t>
      </w:r>
      <w:proofErr w:type="spellStart"/>
      <w:r w:rsidR="00125E83">
        <w:t>Witte</w:t>
      </w:r>
      <w:proofErr w:type="spellEnd"/>
      <w:r w:rsidR="00125E83">
        <w:t xml:space="preserve">, Dominikanska Republika, </w:t>
      </w:r>
      <w:proofErr w:type="spellStart"/>
      <w:r w:rsidR="00125E83">
        <w:t>Sosua</w:t>
      </w:r>
      <w:proofErr w:type="spellEnd"/>
      <w:r w:rsidR="00125E83">
        <w:t xml:space="preserve">, </w:t>
      </w:r>
      <w:proofErr w:type="spellStart"/>
      <w:r w:rsidR="00125E83">
        <w:t>La</w:t>
      </w:r>
      <w:proofErr w:type="spellEnd"/>
      <w:r w:rsidR="00125E83">
        <w:t xml:space="preserve"> Mulata 2</w:t>
      </w:r>
    </w:p>
    <w:p w:rsidRDefault="00CA4964" w:rsidP="009068CC" w:rsidR="00370FC4">
      <w:pPr>
        <w:numPr>
          <w:ilvl w:val="0"/>
          <w:numId w:val="1"/>
        </w:numPr>
      </w:pPr>
      <w:r>
        <w:t>e-Oglasna ploča sudova</w:t>
      </w:r>
      <w:r w:rsidR="000C6ADD">
        <w:t xml:space="preserve">, 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0C6ADD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6957C9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952F6C">
      <w:t>519/2017-13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25E83"/>
    <w:rsid w:val="0013102B"/>
    <w:rsid w:val="00151BED"/>
    <w:rsid w:val="001840A0"/>
    <w:rsid w:val="001A363B"/>
    <w:rsid w:val="001C347E"/>
    <w:rsid w:val="0020672D"/>
    <w:rsid w:val="00242E94"/>
    <w:rsid w:val="00243782"/>
    <w:rsid w:val="002752FB"/>
    <w:rsid w:val="00276DE6"/>
    <w:rsid w:val="00281BC7"/>
    <w:rsid w:val="002C0387"/>
    <w:rsid w:val="003024D4"/>
    <w:rsid w:val="00323F63"/>
    <w:rsid w:val="00342BE6"/>
    <w:rsid w:val="00370FC4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957C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1274"/>
    <w:rsid w:val="00842CEB"/>
    <w:rsid w:val="008D6B89"/>
    <w:rsid w:val="008F03DE"/>
    <w:rsid w:val="008F3AD6"/>
    <w:rsid w:val="00901D99"/>
    <w:rsid w:val="009068CC"/>
    <w:rsid w:val="00952F6C"/>
    <w:rsid w:val="009B4456"/>
    <w:rsid w:val="009C0FF2"/>
    <w:rsid w:val="009D7950"/>
    <w:rsid w:val="009F62F2"/>
    <w:rsid w:val="00A50CFF"/>
    <w:rsid w:val="00A5292A"/>
    <w:rsid w:val="00B310F0"/>
    <w:rsid w:val="00B65045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5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7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7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7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7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5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7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7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7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7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</izvorni_sadrzaj>
    <derivirana_varijabla naziv="DomainObject.Predmet.SudioniciListNazivOIB_1">
      <item>, OIB 85821130368</item>
      <item>, OIB 62973927482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St-519/2017-4</izvorni_sadrzaj>
    <derivirana_varijabla naziv="DomainObject.PredzadnjaOdlukaIzPredmeta.Oznaka_1">St-519/2017-4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7CA0C-0E56-4DAD-8A28-F77D7CB4D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316</properties:Words>
  <properties:Characters>1627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2018-12-20T08:08:00Z</dcterms:created>
  <dc:creator>Ardena Bajlo</dc:creator>
  <cp:lastModifiedBy>Martina Kalmeta</cp:lastModifiedBy>
  <cp:lastPrinted>2018-12-20T10:19:00Z</cp:lastPrinted>
  <dcterms:modified xmlns:xsi="http://www.w3.org/2001/XMLSchema-instance" xsi:type="dcterms:W3CDTF">2018-12-20T10:19:00Z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(St-519-17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