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1722" w14:paraId="aed1722" w:rsidRDefault="005F74C9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 w:rsidRPr="009D36B0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614986">
        <w:rPr>
          <w:sz w:val="24"/>
        </w:rPr>
        <w:t>2668/2016-10</w:t>
      </w:r>
    </w:p>
    <w:p w:rsidRDefault="009D36B0" w:rsidR="009D36B0">
      <w:pPr>
        <w:rPr>
          <w:sz w:val="24"/>
        </w:rPr>
      </w:pP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4A32AE" w:rsidP="000672AB" w:rsidR="004A32AE">
      <w:pPr>
        <w:ind w:left="3600"/>
        <w:jc w:val="both"/>
        <w:rPr>
          <w:sz w:val="24"/>
        </w:rPr>
      </w:pPr>
    </w:p>
    <w:p w:rsidRDefault="00914E67" w:rsidP="004A32AE" w:rsidR="00690A81">
      <w:pPr>
        <w:jc w:val="center"/>
        <w:rPr>
          <w:sz w:val="24"/>
        </w:rPr>
      </w:pPr>
      <w:r>
        <w:rPr>
          <w:sz w:val="24"/>
        </w:rPr>
        <w:t xml:space="preserve">FINANCIJSKA AGENCIJA RC </w:t>
      </w:r>
      <w:r w:rsidR="00565D4C">
        <w:rPr>
          <w:sz w:val="24"/>
        </w:rPr>
        <w:t>ZAGREB</w:t>
      </w:r>
    </w:p>
    <w:p w:rsidRDefault="00565D4C" w:rsidP="00D64E94" w:rsidR="00914E67">
      <w:pPr>
        <w:jc w:val="center"/>
        <w:rPr>
          <w:sz w:val="24"/>
        </w:rPr>
      </w:pPr>
      <w:r>
        <w:rPr>
          <w:sz w:val="24"/>
        </w:rPr>
        <w:t>Z A G R E B</w:t>
      </w:r>
    </w:p>
    <w:p w:rsidRDefault="00914E67" w:rsidP="00914E67" w:rsidR="00914E67">
      <w:pPr>
        <w:rPr>
          <w:sz w:val="24"/>
        </w:rPr>
      </w:pPr>
    </w:p>
    <w:p w:rsidRDefault="00565D4C" w:rsidP="00BA43A1" w:rsidR="00565D4C">
      <w:pPr>
        <w:jc w:val="both"/>
        <w:rPr>
          <w:sz w:val="24"/>
        </w:rPr>
      </w:pPr>
      <w:r>
        <w:rPr>
          <w:sz w:val="24"/>
        </w:rPr>
        <w:t>Na vaš broj</w:t>
      </w:r>
    </w:p>
    <w:p w:rsidRDefault="00565D4C" w:rsidP="00BA43A1" w:rsidR="00565D4C">
      <w:pPr>
        <w:jc w:val="both"/>
        <w:rPr>
          <w:sz w:val="24"/>
        </w:rPr>
      </w:pPr>
      <w:r>
        <w:rPr>
          <w:sz w:val="24"/>
        </w:rPr>
        <w:t>Klasa:110-07/17-01/33</w:t>
      </w:r>
    </w:p>
    <w:p w:rsidRDefault="00565D4C" w:rsidP="00BA43A1" w:rsidR="00565D4C">
      <w:pPr>
        <w:jc w:val="both"/>
        <w:rPr>
          <w:sz w:val="24"/>
        </w:rPr>
      </w:pPr>
      <w:r>
        <w:rPr>
          <w:sz w:val="24"/>
        </w:rPr>
        <w:t>Urbroj: 08-2061-17-DB</w:t>
      </w:r>
    </w:p>
    <w:p w:rsidRDefault="00565D4C" w:rsidP="00BA43A1" w:rsidR="00565D4C">
      <w:pPr>
        <w:jc w:val="both"/>
        <w:rPr>
          <w:sz w:val="24"/>
        </w:rPr>
      </w:pPr>
    </w:p>
    <w:p w:rsidRDefault="00565D4C" w:rsidP="00614986" w:rsidR="00565D4C">
      <w:pPr>
        <w:ind w:firstLine="720"/>
        <w:jc w:val="both"/>
        <w:rPr>
          <w:sz w:val="24"/>
        </w:rPr>
      </w:pPr>
      <w:r>
        <w:rPr>
          <w:sz w:val="24"/>
        </w:rPr>
        <w:t>PREDMET:  Stečajni dužnik METROPRESS d.o.o Zagreb, OIB 64372431362</w:t>
      </w:r>
    </w:p>
    <w:p w:rsidRDefault="00565D4C" w:rsidP="00BA43A1" w:rsidR="00565D4C">
      <w:pPr>
        <w:jc w:val="both"/>
        <w:rPr>
          <w:sz w:val="24"/>
        </w:rPr>
      </w:pPr>
    </w:p>
    <w:p w:rsidRDefault="00614986" w:rsidP="00BA43A1" w:rsidR="00614986">
      <w:pPr>
        <w:jc w:val="both"/>
        <w:rPr>
          <w:sz w:val="24"/>
        </w:rPr>
      </w:pPr>
    </w:p>
    <w:p w:rsidRDefault="004A32AE" w:rsidP="00BA43A1" w:rsidR="00BA43A1" w:rsidRPr="00614986">
      <w:pPr>
        <w:jc w:val="both"/>
        <w:rPr>
          <w:b/>
          <w:sz w:val="24"/>
        </w:rPr>
      </w:pPr>
      <w:r>
        <w:rPr>
          <w:sz w:val="24"/>
        </w:rPr>
        <w:tab/>
      </w:r>
      <w:r w:rsidR="00614986" w:rsidRPr="00614986">
        <w:rPr>
          <w:b/>
          <w:sz w:val="24"/>
        </w:rPr>
        <w:t>Urgira se dopis od 07.travnja 2017.g. koji glasi:</w:t>
      </w:r>
    </w:p>
    <w:p w:rsidRDefault="00614986" w:rsidP="00BA43A1" w:rsidR="00614986" w:rsidRPr="00614986">
      <w:pPr>
        <w:jc w:val="both"/>
        <w:rPr>
          <w:b/>
          <w:sz w:val="24"/>
        </w:rPr>
      </w:pPr>
    </w:p>
    <w:p w:rsidRDefault="00BA43A1" w:rsidP="00AB04C2" w:rsidR="00133593">
      <w:pPr>
        <w:jc w:val="both"/>
        <w:rPr>
          <w:sz w:val="24"/>
        </w:rPr>
      </w:pPr>
      <w:r>
        <w:rPr>
          <w:sz w:val="24"/>
        </w:rPr>
        <w:tab/>
      </w:r>
      <w:r w:rsidR="00614986">
        <w:rPr>
          <w:sz w:val="24"/>
        </w:rPr>
        <w:t>"</w:t>
      </w:r>
      <w:r w:rsidR="00AB04C2">
        <w:rPr>
          <w:sz w:val="24"/>
        </w:rPr>
        <w:t>U svezi vaše obavijesti o zaplijenim sredstvima na poslovnom računu dužnika METROPRESS d.o.o Z</w:t>
      </w:r>
      <w:r w:rsidR="00133593">
        <w:rPr>
          <w:sz w:val="24"/>
        </w:rPr>
        <w:t>agreb, pozivate se dostaviti sudu osnove po kojima je izvršena zapljena navedenih sredstava da bi sud mogao donijeti odluku o daljnjem postupanju.</w:t>
      </w:r>
      <w:r w:rsidR="00614986">
        <w:rPr>
          <w:sz w:val="24"/>
        </w:rPr>
        <w:t>"</w:t>
      </w:r>
    </w:p>
    <w:p w:rsidRDefault="00AB04C2" w:rsidP="001D2136" w:rsidR="00BA43A1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BA43A1" w:rsidP="001D2136" w:rsidR="00BA43A1">
      <w:pPr>
        <w:jc w:val="both"/>
        <w:rPr>
          <w:sz w:val="24"/>
        </w:rPr>
      </w:pPr>
    </w:p>
    <w:p w:rsidRDefault="001D2136" w:rsidP="00614986" w:rsidR="001D2136">
      <w:pPr>
        <w:jc w:val="center"/>
        <w:rPr>
          <w:sz w:val="24"/>
        </w:rPr>
      </w:pPr>
      <w:r>
        <w:rPr>
          <w:sz w:val="24"/>
        </w:rPr>
        <w:t>U Slav.Brodu,</w:t>
      </w:r>
      <w:r w:rsidR="009D36B0">
        <w:rPr>
          <w:sz w:val="24"/>
        </w:rPr>
        <w:t xml:space="preserve"> </w:t>
      </w:r>
      <w:r w:rsidR="00614986">
        <w:rPr>
          <w:sz w:val="24"/>
        </w:rPr>
        <w:t>28.rujna</w:t>
      </w:r>
      <w:r w:rsidR="00AB04C2">
        <w:rPr>
          <w:sz w:val="24"/>
        </w:rPr>
        <w:t xml:space="preserve"> 2017</w:t>
      </w:r>
      <w:r w:rsidR="00690A81">
        <w:rPr>
          <w:sz w:val="24"/>
        </w:rPr>
        <w:t>.</w:t>
      </w:r>
      <w:r w:rsidR="00614986">
        <w:rPr>
          <w:sz w:val="24"/>
        </w:rPr>
        <w:t>g.</w:t>
      </w:r>
    </w:p>
    <w:p w:rsidRDefault="00133593" w:rsidP="00614986" w:rsidR="00133593">
      <w:pPr>
        <w:jc w:val="center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sectPr w:rsidR="006C6D6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33593"/>
    <w:rsid w:val="00144857"/>
    <w:rsid w:val="0017388C"/>
    <w:rsid w:val="00176CA1"/>
    <w:rsid w:val="001803D1"/>
    <w:rsid w:val="00193387"/>
    <w:rsid w:val="001948E8"/>
    <w:rsid w:val="00195214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41B46"/>
    <w:rsid w:val="00447410"/>
    <w:rsid w:val="00450F67"/>
    <w:rsid w:val="00450F89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65D4C"/>
    <w:rsid w:val="00585352"/>
    <w:rsid w:val="00586FB0"/>
    <w:rsid w:val="005B1BE6"/>
    <w:rsid w:val="005E50A5"/>
    <w:rsid w:val="005F12E5"/>
    <w:rsid w:val="005F74C9"/>
    <w:rsid w:val="0060329D"/>
    <w:rsid w:val="00611AD2"/>
    <w:rsid w:val="00614986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50544"/>
    <w:rsid w:val="00772356"/>
    <w:rsid w:val="00783DE3"/>
    <w:rsid w:val="00786666"/>
    <w:rsid w:val="00790E07"/>
    <w:rsid w:val="007B1A28"/>
    <w:rsid w:val="007C60D9"/>
    <w:rsid w:val="007E034B"/>
    <w:rsid w:val="007E70BA"/>
    <w:rsid w:val="007F56F1"/>
    <w:rsid w:val="00807FB8"/>
    <w:rsid w:val="008123B2"/>
    <w:rsid w:val="008338C2"/>
    <w:rsid w:val="00850107"/>
    <w:rsid w:val="008509A0"/>
    <w:rsid w:val="008C626B"/>
    <w:rsid w:val="008D442C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81399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47B78"/>
    <w:rsid w:val="00A60490"/>
    <w:rsid w:val="00A60CA2"/>
    <w:rsid w:val="00A662B8"/>
    <w:rsid w:val="00A75DE0"/>
    <w:rsid w:val="00AA199A"/>
    <w:rsid w:val="00AB04C2"/>
    <w:rsid w:val="00AC176D"/>
    <w:rsid w:val="00AC383D"/>
    <w:rsid w:val="00AD4383"/>
    <w:rsid w:val="00AD7899"/>
    <w:rsid w:val="00AF73AD"/>
    <w:rsid w:val="00B01D0B"/>
    <w:rsid w:val="00B02BC3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44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4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4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4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4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44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4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4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4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4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2668</izvorni_sadrzaj>
    <derivirana_varijabla naziv="DomainObject.Predmet.Broj_1">2668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ožujka 2017.</izvorni_sadrzaj>
    <derivirana_varijabla naziv="DomainObject.Predmet.DatumRjesavanja_1">2.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11,ZS-a</izvorni_sadrzaj>
    <derivirana_varijabla naziv="DomainObject.Predmet.Opis_1">Članak 11,ZS-a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St-2668/2016</izvorni_sadrzaj>
    <derivirana_varijabla naziv="DomainObject.Predmet.OznakaBroj_1">St-2668/2016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METROPRESS d.o.o.</izvorni_sadrzaj>
    <derivirana_varijabla naziv="DomainObject.Predmet.ProtustrankaFormated_1">  METROPRESS d.o.o.</derivirana_varijabla>
  </DomainObject.Predmet.ProtustrankaFormated>
  <DomainObject.Predmet.ProtustrankaFormatedOIB>
    <izvorni_sadrzaj>  METROPRESS d.o.o., OIB 64372431362</izvorni_sadrzaj>
    <derivirana_varijabla naziv="DomainObject.Predmet.ProtustrankaFormatedOIB_1">  METROPRESS d.o.o., OIB 64372431362</derivirana_varijabla>
  </DomainObject.Predmet.ProtustrankaFormatedOIB>
  <DomainObject.Predmet.ProtustrankaFormatedWithAdress>
    <izvorni_sadrzaj> METROPRESS d.o.o., Ilica 169, 10000 Zagreb</izvorni_sadrzaj>
    <derivirana_varijabla naziv="DomainObject.Predmet.ProtustrankaFormatedWithAdress_1"> METROPRESS d.o.o., Ilica 169, 10000 Zagreb</derivirana_varijabla>
  </DomainObject.Predmet.ProtustrankaFormatedWithAdress>
  <DomainObject.Predmet.ProtustrankaFormatedWithAdressOIB>
    <izvorni_sadrzaj> METROPRESS d.o.o., OIB 64372431362, Ilica 169, 10000 Zagreb</izvorni_sadrzaj>
    <derivirana_varijabla naziv="DomainObject.Predmet.ProtustrankaFormatedWithAdressOIB_1"> METROPRESS d.o.o., OIB 64372431362, Ilica 169, 10000 Zagreb</derivirana_varijabla>
  </DomainObject.Predmet.ProtustrankaFormatedWithAdressOIB>
  <DomainObject.Predmet.ProtustrankaWithAdress>
    <izvorni_sadrzaj>METROPRESS d.o.o. Ilica 169, 10000 Zagreb</izvorni_sadrzaj>
    <derivirana_varijabla naziv="DomainObject.Predmet.ProtustrankaWithAdress_1">METROPRESS d.o.o. Ilica 169, 10000 Zagreb</derivirana_varijabla>
  </DomainObject.Predmet.ProtustrankaWithAdress>
  <DomainObject.Predmet.ProtustrankaWithAdressOIB>
    <izvorni_sadrzaj>METROPRESS d.o.o., OIB 64372431362, Ilica 169, 10000 Zagreb</izvorni_sadrzaj>
    <derivirana_varijabla naziv="DomainObject.Predmet.ProtustrankaWithAdressOIB_1">METROPRESS d.o.o., OIB 64372431362, Ilica 169, 10000 Zagreb</derivirana_varijabla>
  </DomainObject.Predmet.ProtustrankaWithAdressOIB>
  <DomainObject.Predmet.ProtustrankaNazivFormated>
    <izvorni_sadrzaj>METROPRESS d.o.o.</izvorni_sadrzaj>
    <derivirana_varijabla naziv="DomainObject.Predmet.ProtustrankaNazivFormated_1">METROPRESS d.o.o.</derivirana_varijabla>
  </DomainObject.Predmet.ProtustrankaNazivFormated>
  <DomainObject.Predmet.ProtustrankaNazivFormatedOIB>
    <izvorni_sadrzaj>METROPRESS d.o.o., OIB 64372431362</izvorni_sadrzaj>
    <derivirana_varijabla naziv="DomainObject.Predmet.ProtustrankaNazivFormatedOIB_1">METROPRESS d.o.o., OIB 64372431362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67886.70</izvorni_sadrzaj>
    <derivirana_varijabla naziv="DomainObject.Predmet.TrenutnaVrijednost_1">67886.70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METROPRESS d.o.o.</item>
    </izvorni_sadrzaj>
    <derivirana_varijabla naziv="DomainObject.Predmet.ProtuStrankaListFormated_1">
      <item>METROPRESS d.o.o.</item>
    </derivirana_varijabla>
  </DomainObject.Predmet.ProtuStrankaListFormated>
  <DomainObject.Predmet.ProtuStrankaListFormatedOIB>
    <izvorni_sadrzaj>
      <item>METROPRESS d.o.o., OIB 64372431362</item>
    </izvorni_sadrzaj>
    <derivirana_varijabla naziv="DomainObject.Predmet.ProtuStrankaListFormatedOIB_1">
      <item>METROPRESS d.o.o., OIB 64372431362</item>
    </derivirana_varijabla>
  </DomainObject.Predmet.ProtuStrankaListFormatedOIB>
  <DomainObject.Predmet.ProtuStrankaListFormatedWithAdress>
    <izvorni_sadrzaj>
      <item>METROPRESS d.o.o., Ilica 169, 10000 Zagreb</item>
    </izvorni_sadrzaj>
    <derivirana_varijabla naziv="DomainObject.Predmet.ProtuStrankaListFormatedWithAdress_1">
      <item>METROPRESS d.o.o., Ilica 169, 10000 Zagreb</item>
    </derivirana_varijabla>
  </DomainObject.Predmet.ProtuStrankaListFormatedWithAdress>
  <DomainObject.Predmet.ProtuStrankaListFormatedWithAdressOIB>
    <izvorni_sadrzaj>
      <item>METROPRESS d.o.o., OIB 64372431362, Ilica 169, 10000 Zagreb</item>
    </izvorni_sadrzaj>
    <derivirana_varijabla naziv="DomainObject.Predmet.ProtuStrankaListFormatedWithAdressOIB_1">
      <item>METROPRESS d.o.o., OIB 64372431362, Ilica 169, 10000 Zagreb</item>
    </derivirana_varijabla>
  </DomainObject.Predmet.ProtuStrankaListFormatedWithAdressOIB>
  <DomainObject.Predmet.ProtuStrankaListNazivFormated>
    <izvorni_sadrzaj>
      <item>METROPRESS d.o.o.</item>
    </izvorni_sadrzaj>
    <derivirana_varijabla naziv="DomainObject.Predmet.ProtuStrankaListNazivFormated_1">
      <item>METROPRESS d.o.o.</item>
    </derivirana_varijabla>
  </DomainObject.Predmet.ProtuStrankaListNazivFormated>
  <DomainObject.Predmet.ProtuStrankaListNazivFormatedOIB>
    <izvorni_sadrzaj>
      <item>METROPRESS d.o.o., OIB 64372431362</item>
    </izvorni_sadrzaj>
    <derivirana_varijabla naziv="DomainObject.Predmet.ProtuStrankaListNazivFormatedOIB_1">
      <item>METROPRESS d.o.o., OIB 64372431362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METROPRESS d.o.o.</izvorni_sadrzaj>
    <derivirana_varijabla naziv="DomainObject.Predmet.ProtustrankaIDrugi_1">METROPRESS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METROPRESS d.o.o., OIB 64372431362, Ilica 169, 10000 Zagreb</izvorni_sadrzaj>
    <derivirana_varijabla naziv="DomainObject.Predmet.ProtustrankaIDrugiAdressOIB_1">METROPRESS d.o.o., OIB 64372431362, Ilica 169,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ožujka 2017.</izvorni_sadrzaj>
    <derivirana_varijabla naziv="DomainObject.Predmet.OdlukaRjesenje.DatumDonosenjaOdluke_1">1. ožujka 2017.</derivirana_varijabla>
  </DomainObject.Predmet.OdlukaRjesenje.DatumDonosenjaOdluke>
  <DomainObject.Predmet.OdlukaRjesenje.DatumPravomocnosti>
    <izvorni_sadrzaj>17. ožujka 2017.</izvorni_sadrzaj>
    <derivirana_varijabla naziv="DomainObject.Predmet.OdlukaRjesenje.DatumPravomocnosti_1">17. ožujka 2017.</derivirana_varijabla>
  </DomainObject.Predmet.OdlukaRjesenje.DatumPravomocnosti>
  <DomainObject.Predmet.OdlukaRjesenje.Oznaka>
    <izvorni_sadrzaj>St-2668/2016-4</izvorni_sadrzaj>
    <derivirana_varijabla naziv="DomainObject.Predmet.OdlukaRjesenje.Oznaka_1">St-2668/2016-4</derivirana_varijabla>
  </DomainObject.Predmet.OdlukaRjesenje.Oznaka>
  <DomainObject.Predmet.SudioniciListNaziv>
    <izvorni_sadrzaj>
      <item>METROPRESS d.o.o.</item>
      <item>FINA Regionalni centar Zagreb</item>
    </izvorni_sadrzaj>
    <derivirana_varijabla naziv="DomainObject.Predmet.SudioniciListNaziv_1">
      <item>METROPRESS d.o.o.</item>
      <item>FINA Regionalni centar Zagreb</item>
    </derivirana_varijabla>
  </DomainObject.Predmet.SudioniciListNaziv>
  <DomainObject.Predmet.SudioniciListAdressOIB>
    <izvorni_sadrzaj>
      <item>METROPRESS d.o.o., OIB 64372431362, Ilica 169,10000 Zagreb</item>
      <item>FINA Regionalni centar Zagreb, OIB 85821130368, Trg svibanjskih žrtava 1995. 1,10000 Zagreb</item>
    </izvorni_sadrzaj>
    <derivirana_varijabla naziv="DomainObject.Predmet.SudioniciListAdressOIB_1">
      <item>METROPRESS d.o.o., OIB 64372431362, Ilica 169,10000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64372431362</item>
      <item>, OIB 85821130368</item>
    </izvorni_sadrzaj>
    <derivirana_varijabla naziv="DomainObject.Predmet.SudioniciListNazivOIB_1">
      <item>, OIB 64372431362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94</properties:Words>
  <properties:Characters>559</properties:Characters>
  <properties:Lines>34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2017-09-28T06:18:00Z</dcterms:created>
  <dc:creator>Trgovacki sud</dc:creator>
  <cp:lastModifiedBy>wsadmin</cp:lastModifiedBy>
  <cp:lastPrinted>2017-09-28T06:19:00Z</cp:lastPrinted>
  <dcterms:modified xmlns:xsi="http://www.w3.org/2001/XMLSchema-instance" xsi:type="dcterms:W3CDTF">2017-09-28T06:48:00Z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