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ebc05" w14:paraId="60ebc05" w:rsidRDefault="00232C8D" w:rsidP="00232C8D" w:rsidR="00232C8D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85. St-</w:t>
      </w:r>
      <w:r w:rsidR="005C0AAA">
        <w:t>517/17</w:t>
      </w:r>
    </w:p>
    <w:p w:rsidRDefault="00232C8D" w:rsidP="00232C8D" w:rsidR="00232C8D">
      <w:pPr>
        <w:jc w:val="both"/>
      </w:pPr>
      <w:r>
        <w:t xml:space="preserve">     REPUBLIKA HRVATSKA</w:t>
      </w:r>
    </w:p>
    <w:p w:rsidRDefault="00232C8D" w:rsidP="00232C8D" w:rsidR="00232C8D">
      <w:pPr>
        <w:jc w:val="both"/>
      </w:pPr>
      <w:r>
        <w:t>TRGOVAČKI SUD U ZAGREBU</w:t>
      </w:r>
    </w:p>
    <w:p w:rsidRDefault="00232C8D" w:rsidP="00232C8D" w:rsidR="00232C8D">
      <w:pPr>
        <w:jc w:val="both"/>
      </w:pPr>
      <w:r>
        <w:t xml:space="preserve">         Zagreb, Amruševa 2/II</w:t>
      </w:r>
    </w:p>
    <w:p w:rsidRDefault="00232C8D" w:rsidP="00232C8D" w:rsidR="00232C8D">
      <w:pPr>
        <w:jc w:val="center"/>
      </w:pPr>
    </w:p>
    <w:p w:rsidRDefault="00232C8D" w:rsidP="00232C8D" w:rsidR="00232C8D">
      <w:pPr>
        <w:jc w:val="center"/>
      </w:pPr>
      <w:r>
        <w:t>R E P U B L I K A  H R V A T S K A</w:t>
      </w:r>
    </w:p>
    <w:p w:rsidRDefault="00232C8D" w:rsidP="00232C8D" w:rsidR="00232C8D">
      <w:pPr>
        <w:jc w:val="both"/>
      </w:pPr>
    </w:p>
    <w:p w:rsidRDefault="00232C8D" w:rsidP="00232C8D" w:rsidR="00232C8D">
      <w:pPr>
        <w:jc w:val="center"/>
      </w:pPr>
      <w:r>
        <w:t>R J E Š E N J E</w:t>
      </w:r>
    </w:p>
    <w:p w:rsidRDefault="00232C8D" w:rsidP="00232C8D" w:rsidR="00232C8D">
      <w:pPr>
        <w:jc w:val="center"/>
      </w:pPr>
      <w:r>
        <w:t>i</w:t>
      </w:r>
    </w:p>
    <w:p w:rsidRDefault="00232C8D" w:rsidP="00232C8D" w:rsidR="00232C8D">
      <w:pPr>
        <w:jc w:val="center"/>
      </w:pPr>
      <w:r>
        <w:t>Z A K LJ U Č A K</w:t>
      </w:r>
    </w:p>
    <w:p w:rsidRDefault="00232C8D" w:rsidP="00232C8D" w:rsidR="00232C8D">
      <w:pPr>
        <w:jc w:val="both"/>
      </w:pPr>
    </w:p>
    <w:p w:rsidRDefault="00232C8D" w:rsidP="00232C8D" w:rsidR="00232C8D">
      <w:pPr>
        <w:ind w:firstLine="708"/>
        <w:jc w:val="both"/>
      </w:pPr>
      <w:r>
        <w:t xml:space="preserve">Trgovački sud u Zagrebu, po sucu </w:t>
      </w:r>
      <w:r>
        <w:rPr>
          <w:lang w:val="pt-BR"/>
        </w:rPr>
        <w:t>mr.sc. Ivani Koštarić Fegeš</w:t>
      </w:r>
      <w:r>
        <w:t xml:space="preserve">, </w:t>
      </w:r>
      <w:r>
        <w:rPr>
          <w:lang w:val="pt-BR"/>
        </w:rPr>
        <w:t xml:space="preserve">u stečajnom postupku u povodu prijedloga predlagatelja FINANCIJSKE AGENCIJE, Zagreb, Ulica grada Vukovara 70, OIB: </w:t>
      </w:r>
      <w:r>
        <w:t>85821130368</w:t>
      </w:r>
      <w:r>
        <w:rPr>
          <w:lang w:val="pt-BR"/>
        </w:rPr>
        <w:t xml:space="preserve">, za otvaranje stečajnog postupka nad dužnikom </w:t>
      </w:r>
      <w:r w:rsidR="005C0AAA" w:rsidRPr="00291F70">
        <w:rPr>
          <w:lang w:val="pt-BR"/>
        </w:rPr>
        <w:t xml:space="preserve">MEDITERANEO PROJEKT j.d.o.o., </w:t>
      </w:r>
      <w:r w:rsidR="005C0AAA" w:rsidRPr="00291F70">
        <w:t>Zagreb, Ulica Božidara Magovca 167, OIB: 11837101749</w:t>
      </w:r>
      <w:r>
        <w:t xml:space="preserve">, </w:t>
      </w:r>
      <w:r w:rsidR="005E5CBD">
        <w:t>19</w:t>
      </w:r>
      <w:r>
        <w:t>. prosinca 2017.</w:t>
      </w:r>
    </w:p>
    <w:p w:rsidRDefault="00232C8D" w:rsidP="00232C8D" w:rsidR="00232C8D">
      <w:pPr>
        <w:jc w:val="center"/>
      </w:pPr>
      <w:r>
        <w:t>r i j e š i o     j e</w:t>
      </w:r>
    </w:p>
    <w:p w:rsidRDefault="00232C8D" w:rsidP="00232C8D" w:rsidR="00232C8D">
      <w:pPr>
        <w:jc w:val="both"/>
      </w:pPr>
    </w:p>
    <w:p w:rsidRDefault="00232C8D" w:rsidP="00232C8D" w:rsidR="00232C8D">
      <w:pPr>
        <w:ind w:firstLine="708"/>
        <w:jc w:val="both"/>
      </w:pPr>
      <w:r>
        <w:t xml:space="preserve">I. Određuje se nagrada privremenom stečajnom upravitelju </w:t>
      </w:r>
      <w:r w:rsidR="00F66106">
        <w:t>Zdravku Krznaru, Zagreb, Sveti Duh 123, OIB: 50405381305</w:t>
      </w:r>
      <w:r w:rsidR="00B53A6E">
        <w:t xml:space="preserve">, </w:t>
      </w:r>
      <w:r>
        <w:t>u bruto iznosu od 3.000,00 kn.</w:t>
      </w:r>
    </w:p>
    <w:p w:rsidRDefault="00232C8D" w:rsidP="00232C8D" w:rsidR="00232C8D">
      <w:pPr>
        <w:ind w:firstLine="708"/>
        <w:jc w:val="both"/>
      </w:pPr>
    </w:p>
    <w:p w:rsidRDefault="0004017C" w:rsidP="004A75A8" w:rsidR="0004017C">
      <w:pPr>
        <w:ind w:firstLine="720"/>
        <w:jc w:val="both"/>
      </w:pPr>
      <w:r>
        <w:t xml:space="preserve">II. </w:t>
      </w:r>
      <w:r w:rsidR="008B7746">
        <w:t xml:space="preserve">Odbija se zahtjev privremenog stečajnog upravitelja </w:t>
      </w:r>
      <w:r w:rsidR="0096051F">
        <w:t>Zdravka Krznara, Zagreb, Sveti Duh 123, OIB: 50405381305,</w:t>
      </w:r>
      <w:r w:rsidR="004A75A8">
        <w:t xml:space="preserve"> </w:t>
      </w:r>
      <w:r w:rsidR="008B7746">
        <w:t>za odobrenje nagrade u bruto iznosu od 1.000,00 kn, kao neosnovan.</w:t>
      </w:r>
    </w:p>
    <w:p w:rsidRDefault="002C7B31" w:rsidP="004A75A8" w:rsidR="002C7B31">
      <w:pPr>
        <w:ind w:firstLine="720"/>
        <w:jc w:val="both"/>
      </w:pPr>
    </w:p>
    <w:p w:rsidRDefault="002C7B31" w:rsidP="00C56B1B" w:rsidR="00C56B1B">
      <w:pPr>
        <w:ind w:firstLine="708"/>
        <w:jc w:val="both"/>
      </w:pPr>
      <w:r>
        <w:t xml:space="preserve">III. </w:t>
      </w:r>
      <w:r w:rsidR="00C56B1B">
        <w:t>Odbija se zahtjev privremenog stečajnog upravitelja Zdravka Krznara, Zagreb, Sveti Duh 123, OIB: 50405381305, za odobrenje troškova u iznosu od 73,00 kn, kao neosnovan.</w:t>
      </w:r>
    </w:p>
    <w:p w:rsidRDefault="00232C8D" w:rsidP="00232C8D" w:rsidR="00232C8D">
      <w:pPr>
        <w:jc w:val="center"/>
      </w:pPr>
      <w:r>
        <w:t>z a k lj u č i o    j e</w:t>
      </w:r>
    </w:p>
    <w:p w:rsidRDefault="00232C8D" w:rsidP="00232C8D" w:rsidR="00232C8D">
      <w:pPr>
        <w:jc w:val="center"/>
      </w:pPr>
    </w:p>
    <w:p w:rsidRDefault="00232C8D" w:rsidP="00232C8D" w:rsidR="00232C8D">
      <w:pPr>
        <w:ind w:firstLine="708"/>
        <w:jc w:val="both"/>
      </w:pPr>
      <w:r>
        <w:t xml:space="preserve">Nalaže se računovodstvu ovog suda iz Fonda za pokriće troškova stečajnog postupka isplatiti </w:t>
      </w:r>
      <w:r w:rsidR="007B6597">
        <w:t xml:space="preserve">nagradu u </w:t>
      </w:r>
      <w:r>
        <w:t>bruto iznos</w:t>
      </w:r>
      <w:r w:rsidR="007B6597">
        <w:t>u</w:t>
      </w:r>
      <w:r>
        <w:t xml:space="preserve"> od 3.000,00 kn</w:t>
      </w:r>
      <w:r w:rsidR="007B6597">
        <w:t xml:space="preserve"> </w:t>
      </w:r>
      <w:r>
        <w:t xml:space="preserve">privremenom stečajnom upravitelju </w:t>
      </w:r>
      <w:r w:rsidR="00D86B5D">
        <w:t>Zdravku Krznaru, Zagreb, Sveti Duh 123, OIB: 50405381305,</w:t>
      </w:r>
      <w:r>
        <w:t xml:space="preserve"> na račun IBAN: </w:t>
      </w:r>
      <w:r w:rsidR="00D86B5D">
        <w:t>HR9823600003110517103.</w:t>
      </w:r>
    </w:p>
    <w:p w:rsidRDefault="00232C8D" w:rsidP="00232C8D" w:rsidR="00232C8D">
      <w:pPr>
        <w:jc w:val="center"/>
      </w:pPr>
    </w:p>
    <w:p w:rsidRDefault="00232C8D" w:rsidP="00232C8D" w:rsidR="00232C8D">
      <w:pPr>
        <w:jc w:val="center"/>
      </w:pPr>
      <w:r>
        <w:t>Obrazloženje</w:t>
      </w:r>
    </w:p>
    <w:p w:rsidRDefault="00232C8D" w:rsidP="00232C8D" w:rsidR="00232C8D">
      <w:pPr>
        <w:jc w:val="center"/>
        <w:rPr>
          <w:b/>
        </w:rPr>
      </w:pPr>
    </w:p>
    <w:p w:rsidRDefault="00232C8D" w:rsidP="00232C8D" w:rsidR="00D6306C">
      <w:pPr>
        <w:ind w:firstLine="708"/>
        <w:jc w:val="both"/>
      </w:pPr>
      <w:r>
        <w:t xml:space="preserve">(Privremeni) stečajni upravitelj </w:t>
      </w:r>
      <w:r w:rsidR="005024E4">
        <w:t xml:space="preserve">Zdravko Krznar, Zagreb, Sveti Duh 123, OIB: 50405381305, </w:t>
      </w:r>
      <w:r>
        <w:t xml:space="preserve">dostavio je, </w:t>
      </w:r>
      <w:r w:rsidR="005024E4">
        <w:t>21</w:t>
      </w:r>
      <w:r>
        <w:t xml:space="preserve">. </w:t>
      </w:r>
      <w:r w:rsidR="00B746D3">
        <w:t>rujna</w:t>
      </w:r>
      <w:r>
        <w:t xml:space="preserve"> 2017., ovom sudu </w:t>
      </w:r>
      <w:r w:rsidR="00D6306C">
        <w:t xml:space="preserve">zahtjev za određivanje i isplatu </w:t>
      </w:r>
      <w:r>
        <w:t>troškova za poslove obavljene u prethodnom postupku</w:t>
      </w:r>
      <w:r w:rsidR="00B746D3">
        <w:t xml:space="preserve">, koji zahtjev je, u skladu s zaključkom ovoga suda od 30. listopada 2017., specificirao u podnesku od 21. studenoga 2017. tako da zahtijeva </w:t>
      </w:r>
      <w:r w:rsidR="00D6306C">
        <w:t xml:space="preserve">nagradu u </w:t>
      </w:r>
      <w:r>
        <w:t xml:space="preserve">bruto </w:t>
      </w:r>
      <w:r w:rsidR="00D6306C">
        <w:t xml:space="preserve">iznosu od </w:t>
      </w:r>
      <w:r w:rsidR="005024E4">
        <w:t>4</w:t>
      </w:r>
      <w:r>
        <w:t xml:space="preserve">.000,00 kn, </w:t>
      </w:r>
      <w:r w:rsidR="00D6306C">
        <w:t xml:space="preserve">te stvarne troškove </w:t>
      </w:r>
      <w:r w:rsidR="005024E4">
        <w:t>u iznosu od 73,00 kn.</w:t>
      </w:r>
    </w:p>
    <w:p w:rsidRDefault="00D6306C" w:rsidP="00232C8D" w:rsidR="00D6306C">
      <w:pPr>
        <w:ind w:firstLine="708"/>
        <w:jc w:val="both"/>
      </w:pPr>
    </w:p>
    <w:p w:rsidRDefault="00232C8D" w:rsidP="00232C8D" w:rsidR="00232C8D">
      <w:pPr>
        <w:ind w:firstLine="708"/>
        <w:jc w:val="both"/>
      </w:pPr>
      <w:r>
        <w:t xml:space="preserve">Prema odredbi čl. 155. st. 1. točka 3. Stečajnog zakona („Narodne novine“ broj 71/15, dalje: SZ) u troškove stečajnog postupka pripadaju i nagrade i izdaci privremenog stečajnog upravitelja. </w:t>
      </w:r>
    </w:p>
    <w:p w:rsidRDefault="00232C8D" w:rsidP="00232C8D" w:rsidR="00232C8D">
      <w:pPr>
        <w:ind w:firstLine="708"/>
        <w:jc w:val="both"/>
      </w:pPr>
    </w:p>
    <w:p w:rsidRDefault="00232C8D" w:rsidP="00232C8D" w:rsidR="00232C8D">
      <w:pPr>
        <w:ind w:firstLine="708"/>
        <w:jc w:val="both"/>
        <w:rPr>
          <w:color w:val="000000"/>
        </w:rPr>
      </w:pPr>
      <w:r>
        <w:lastRenderedPageBreak/>
        <w:t>Prema odredbi čl. 94. st. 1. SZ-a, s</w:t>
      </w:r>
      <w:r>
        <w:rPr>
          <w:color w:val="000000"/>
        </w:rPr>
        <w:t xml:space="preserve">tečajni upravitelj ima pravo na nagradu za svoj rad i naknadu stvarnih troškova. </w:t>
      </w:r>
    </w:p>
    <w:p w:rsidRDefault="00232C8D" w:rsidP="00232C8D" w:rsidR="00232C8D">
      <w:pPr>
        <w:ind w:firstLine="708"/>
        <w:jc w:val="both"/>
        <w:rPr>
          <w:color w:val="000000"/>
        </w:rPr>
      </w:pPr>
      <w:r>
        <w:rPr>
          <w:color w:val="000000"/>
        </w:rPr>
        <w:t>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u bruto iznosu (čl. 15. st. 1. Uredbe). Odredbe SZ-a o stečajnom upravitelju na odgovarajući se način primjenjuju na privremenoga stečajnog upravitelja (čl. 119. st. 6. SZ).</w:t>
      </w:r>
    </w:p>
    <w:p w:rsidRDefault="00232C8D" w:rsidP="00232C8D" w:rsidR="00232C8D">
      <w:pPr>
        <w:ind w:firstLine="708"/>
        <w:jc w:val="both"/>
      </w:pPr>
      <w:r>
        <w:t xml:space="preserve">Pravomoćnim rješenjem ovoga suda od </w:t>
      </w:r>
      <w:r w:rsidR="0085026D">
        <w:t>7. lipnja</w:t>
      </w:r>
      <w:r>
        <w:t xml:space="preserve"> 2017. </w:t>
      </w:r>
      <w:r w:rsidR="0085026D">
        <w:t xml:space="preserve">Zdravko Krznar </w:t>
      </w:r>
      <w:r>
        <w:t xml:space="preserve">imenovan je privremenim stečajnim upraviteljem u ovom stečajnom postupku i određene su njegove dužnosti. Dužnosti privremenog stečajnog upravitelja bile su: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</w:p>
    <w:p w:rsidRDefault="00232C8D" w:rsidP="00232C8D" w:rsidR="00232C8D">
      <w:pPr>
        <w:ind w:firstLine="708"/>
        <w:jc w:val="both"/>
      </w:pPr>
      <w:r>
        <w:t xml:space="preserve">Privremeni stečajni upravitelj je, u skladu s nalogom ovoga suda iz rješenja od </w:t>
      </w:r>
      <w:r w:rsidR="00B746D3">
        <w:t>7</w:t>
      </w:r>
      <w:r>
        <w:t xml:space="preserve">. </w:t>
      </w:r>
      <w:r w:rsidR="00B746D3">
        <w:t>lipnja</w:t>
      </w:r>
      <w:r>
        <w:t xml:space="preserve"> 2017., dostavio pisano izvješće o imovini dužnika, stanju obveza dužnika, kao i očitovanje o tome koliko iznose predvidivi troškovi prethodnog i stečajnog postupka. Navedeno izvješće sastavljeno je na temelju </w:t>
      </w:r>
      <w:r w:rsidR="00B746D3">
        <w:t xml:space="preserve">javno dostupnih podataka i informacija, te dopisa Općinskog građanskog suda u Zagrebu, Zemljišnoknjižni odjel, koji je dostavljen u spis na održanom ročištu. </w:t>
      </w:r>
      <w:r>
        <w:t xml:space="preserve">Osim toga, privremeni stečajni upravitelj je navedeno izvješće usmeno iznio na ročištu radi rasprave o pretpostavkama za otvaranje stečajnog postupka održanom </w:t>
      </w:r>
      <w:r w:rsidR="00B746D3">
        <w:t>1</w:t>
      </w:r>
      <w:r>
        <w:t xml:space="preserve">4. </w:t>
      </w:r>
      <w:r w:rsidR="00B746D3">
        <w:t>rujna</w:t>
      </w:r>
      <w:r>
        <w:t xml:space="preserve"> 2017. Na temelju navedenog izvješća, sud je donio odluku o načinu provođenja ovog stečajnog postupka. </w:t>
      </w:r>
    </w:p>
    <w:p w:rsidRDefault="00232C8D" w:rsidP="00232C8D" w:rsidR="00232C8D">
      <w:pPr>
        <w:ind w:firstLine="708"/>
        <w:jc w:val="both"/>
      </w:pPr>
      <w:r>
        <w:t>Uzevši u obzir navedeno, sud je utvrdio kako privremeni stečajni upravitelj ima pravo na nagradu za poslove obavljene u prethodnom postupku u skladu s odredbama čl. 94. st. 1. u vezi s odredbom čl. 119. st. 6. SZ-a, te odredbama čl. 2. Uredbe.</w:t>
      </w:r>
    </w:p>
    <w:p w:rsidRDefault="008C7804" w:rsidP="008C7804" w:rsidR="008C7804">
      <w:pPr>
        <w:ind w:firstLine="708"/>
        <w:jc w:val="both"/>
      </w:pPr>
      <w:r>
        <w:t>O</w:t>
      </w:r>
      <w:r w:rsidRPr="00AA0827">
        <w:t xml:space="preserve">cjenjujući </w:t>
      </w:r>
      <w:r>
        <w:t xml:space="preserve">obujam i </w:t>
      </w:r>
      <w:r w:rsidRPr="00AA0827">
        <w:t xml:space="preserve">složenost </w:t>
      </w:r>
      <w:r>
        <w:t xml:space="preserve">poslova koje je privremeni stečajni upravitelj obavio, njegovo </w:t>
      </w:r>
      <w:r w:rsidRPr="00AA0827">
        <w:t>zalaganje i kvalitet</w:t>
      </w:r>
      <w:r>
        <w:t xml:space="preserve">u navedenog izvješća, sud je, u skladu s odredbama čl. 4. st. 1. i 2., čl. 5. st. 1. i čl. 15. Uredbe, odredio visinu nagrade u bruto iznosu od 3.000,00 kn, a ne u zatraženom bruto iznosu od 4.000,00 kn. </w:t>
      </w:r>
    </w:p>
    <w:p w:rsidRDefault="00232C8D" w:rsidP="00232C8D" w:rsidR="00232C8D">
      <w:pPr>
        <w:ind w:firstLine="708"/>
        <w:jc w:val="both"/>
      </w:pPr>
      <w:r>
        <w:t xml:space="preserve">Osim toga, Financijska agencija je u konkretnom slučaju podnijela prijedlog za otvaranje stečajnog postupka na temelju odredbe čl. 110. st. 1. SZ-a zbog čega nije dužna platiti predujam za namirenje troškova stečajnog postupka u skladu s odredbom čl. 114. st. 3. t. 2. SZ-a. Konačno, iz obavijesti Financijske agencije (čl. 112. st. 5. SZ), proizlazi kako u konkretnom slučaju nisu osigurana sredstva za namirenje troškova stečajnoga postupka (list </w:t>
      </w:r>
      <w:r w:rsidR="00B746D3">
        <w:t>1</w:t>
      </w:r>
      <w:r>
        <w:t>. spisa).</w:t>
      </w:r>
    </w:p>
    <w:p w:rsidRDefault="008C7804" w:rsidP="008C7804" w:rsidR="008C7804">
      <w:pPr>
        <w:ind w:firstLine="708"/>
        <w:jc w:val="both"/>
      </w:pPr>
      <w:r>
        <w:t>S obzirom na to da je, uzevši u obzir navedeno, sud ocijenio kako u konkretnom slučaju privremeni stečajni upravitelj ima pravo na nagradu u bruto iznosu od 3.000,00 kn, to je odlučeno kao u točki I. izreke ovog rješenja, uz nalog računovodstvu, u izreci ovog zaključka (čl. 18. st. 2. SZ), za isplatu nagrade na žiro račun koji je privremeni stečajni upravitelj naznačio u svom zahtjevu. U preostalom dijelu u kojem zahtijeva odobrenje nagrade u bruto iznosu od 1.000,00 kn, ovaj sud je ocijenio zahtjev privremenog stečajnog upravitelja neosnovanim zbog čega je odlučeno kao u točki II. izreke ovog rješenja.</w:t>
      </w:r>
    </w:p>
    <w:p w:rsidRDefault="00232C8D" w:rsidP="00232C8D" w:rsidR="006F1B95">
      <w:pPr>
        <w:ind w:firstLine="708"/>
        <w:jc w:val="both"/>
      </w:pPr>
      <w:r>
        <w:t>Prema odredbi čl. 94. st. 3. u vezi s odredbom čl. 119. st. 6 SZ-a, naknadu troškova rješenjem određuje sud na temelju pisanoga, obrazloženoga i dokumentiranoga i</w:t>
      </w:r>
      <w:r w:rsidR="006F1B95">
        <w:t>zvješća stečajnoga upravitelja.</w:t>
      </w:r>
    </w:p>
    <w:p w:rsidRDefault="006F1B95" w:rsidP="00AB24B7" w:rsidR="00AB24B7">
      <w:pPr>
        <w:ind w:firstLine="708"/>
        <w:jc w:val="both"/>
      </w:pPr>
      <w:r>
        <w:lastRenderedPageBreak/>
        <w:t>Međutim, u konkretnom slučaju</w:t>
      </w:r>
      <w:r w:rsidRPr="006F1B95">
        <w:t xml:space="preserve"> </w:t>
      </w:r>
      <w:r>
        <w:t xml:space="preserve">privremeni stečajni upravitelj neosnovano zahtijeva odobrenje isplate troškova u iznosu od 73,00 kn, i to iznosa od 40,00 kn na ime </w:t>
      </w:r>
      <w:r w:rsidR="00845D18">
        <w:t xml:space="preserve">"biljega za MUP", te iznosa od 33,00 na ime poštarine za dopis sudu. </w:t>
      </w:r>
      <w:r>
        <w:t>To iz razloga što privremeni stečajni upravitelj nije dostavio dokaz da su ti troškovi stvarno nastali</w:t>
      </w:r>
      <w:r w:rsidR="00845D18">
        <w:t xml:space="preserve"> (uvjerenje Ministarstva unutarnjih poslova o dužnikovom vlasništvu na motornim vozilima, </w:t>
      </w:r>
      <w:r w:rsidR="00AB24B7">
        <w:t xml:space="preserve">potvrdu o primitku pošiljke, račune i slično), </w:t>
      </w:r>
      <w:r>
        <w:t xml:space="preserve">niti je dostavio dokaz o visini eventualnih troškova </w:t>
      </w:r>
      <w:r w:rsidR="00AB24B7">
        <w:t xml:space="preserve">na </w:t>
      </w:r>
      <w:r w:rsidR="00043F75">
        <w:t>ime</w:t>
      </w:r>
      <w:r w:rsidR="00AB24B7">
        <w:t xml:space="preserve"> </w:t>
      </w:r>
      <w:r w:rsidR="00043F75">
        <w:t xml:space="preserve">upravnih </w:t>
      </w:r>
      <w:r w:rsidR="00AB24B7">
        <w:t>pristojbi i poštarine. Zbog toga je, uzevši u obzir navedeno, sud ocijenio neosnovanim zahtjev privremenog stečajnog upravitelja za određivanje troškova u iznosu od 73,00 kn kn zbog čega je odlučeno kao u točki III. izreke ovog rješenja.</w:t>
      </w:r>
    </w:p>
    <w:p w:rsidRDefault="00232C8D" w:rsidP="00232C8D" w:rsidR="00232C8D">
      <w:pPr>
        <w:ind w:firstLine="708"/>
        <w:jc w:val="both"/>
      </w:pPr>
      <w:r>
        <w:t xml:space="preserve"> </w:t>
      </w:r>
    </w:p>
    <w:p w:rsidRDefault="00232C8D" w:rsidP="00232C8D" w:rsidR="00232C8D">
      <w:pPr>
        <w:jc w:val="center"/>
      </w:pPr>
      <w:r>
        <w:t xml:space="preserve">U Zagrebu </w:t>
      </w:r>
      <w:r w:rsidR="005E5CBD">
        <w:t>19</w:t>
      </w:r>
      <w:r>
        <w:t>. prosinca 2017.</w:t>
      </w:r>
    </w:p>
    <w:p w:rsidRDefault="00232C8D" w:rsidP="00232C8D" w:rsidR="00232C8D">
      <w:pPr>
        <w:ind w:firstLine="720" w:left="7068"/>
      </w:pPr>
      <w:r>
        <w:t>Sudac</w:t>
      </w:r>
    </w:p>
    <w:p w:rsidRDefault="00232C8D" w:rsidP="00232C8D" w:rsidR="00232C8D">
      <w:pPr>
        <w:jc w:val="right"/>
      </w:pPr>
      <w:r>
        <w:tab/>
      </w:r>
      <w:r>
        <w:tab/>
      </w:r>
      <w:r>
        <w:tab/>
        <w:t xml:space="preserve">                         </w:t>
      </w:r>
      <w:r>
        <w:tab/>
        <w:t xml:space="preserve">          </w:t>
      </w:r>
      <w:r>
        <w:tab/>
        <w:t>mr.sc. Ivana Koštarić Fegeš</w:t>
      </w:r>
      <w:r w:rsidR="002A0A5F">
        <w:t>, v.r.</w:t>
      </w:r>
      <w:r>
        <w:t xml:space="preserve"> </w:t>
      </w:r>
    </w:p>
    <w:p w:rsidRDefault="00232C8D" w:rsidP="00232C8D" w:rsidR="00232C8D">
      <w:pPr>
        <w:jc w:val="both"/>
      </w:pPr>
    </w:p>
    <w:p w:rsidRDefault="00232C8D" w:rsidP="00232C8D" w:rsidR="00232C8D">
      <w:pPr>
        <w:jc w:val="both"/>
      </w:pPr>
      <w:r>
        <w:t>Uputa o pravnom lijeku:</w:t>
      </w:r>
    </w:p>
    <w:p w:rsidRDefault="00232C8D" w:rsidP="00232C8D" w:rsidR="00232C8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rješenja može se izjaviti žalba Visokom trgovačkom sudu Republike Hrvatske u roku od 8 dana od dostave rješenja, a ulaže se putem ovog suda u 2 primjerka za sud i po 1 za svaku protivnu stranku. Pravo na žalbu imaju stečajni upravitelj, dužnik pojedinac i svaki stečajni vjerovnik (čl. 94. st. 5. SZ).</w:t>
      </w:r>
    </w:p>
    <w:p w:rsidRDefault="00232C8D" w:rsidP="00232C8D" w:rsidR="00232C8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zaključka nije dopušten pravni lijek (čl. 19. st. 7. SZ).</w:t>
      </w:r>
    </w:p>
    <w:p w:rsidRDefault="00232C8D" w:rsidP="00232C8D" w:rsidR="00232C8D">
      <w:pPr>
        <w:jc w:val="both"/>
      </w:pPr>
    </w:p>
    <w:p w:rsidRDefault="002A0A5F" w:rsidP="002A0A5F" w:rsidR="002A0A5F">
      <w:pPr>
        <w:autoSpaceDE w:val="false"/>
        <w:autoSpaceDN w:val="false"/>
        <w:adjustRightInd w:val="false"/>
      </w:pPr>
      <w:r>
        <w:t>Za točnost otpravka - ovlašteni službenik</w:t>
      </w:r>
    </w:p>
    <w:p w:rsidRDefault="002A0A5F" w:rsidP="002A0A5F" w:rsidR="00232C8D">
      <w:pPr>
        <w:jc w:val="both"/>
      </w:pPr>
      <w:r>
        <w:t>Katarina Drndelić</w:t>
      </w:r>
    </w:p>
    <w:p w:rsidRDefault="00232C8D" w:rsidP="00232C8D" w:rsidR="00232C8D">
      <w:pPr>
        <w:jc w:val="both"/>
      </w:pPr>
    </w:p>
    <w:p w:rsidRDefault="00DD7980" w:rsidP="00232C8D" w:rsidR="00DD7980" w:rsidRPr="00232C8D"/>
    <w:sectPr w:rsidSect="00F951CB" w:rsidR="00DD7980" w:rsidRPr="00232C8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A0A5F">
          <w:rPr>
            <w:noProof/>
          </w:rPr>
          <w:t>3</w:t>
        </w:r>
        <w:r>
          <w:fldChar w:fldCharType="end"/>
        </w:r>
      </w:sdtContent>
    </w:sdt>
    <w:r w:rsidR="00AA0827">
      <w:tab/>
    </w:r>
    <w:r w:rsidR="00AA0827">
      <w:tab/>
    </w:r>
    <w:r w:rsidR="0032182A">
      <w:t>85</w:t>
    </w:r>
    <w:r w:rsidR="00AA0827">
      <w:t>. St-</w:t>
    </w:r>
    <w:r w:rsidR="005C0AAA">
      <w:t>517</w:t>
    </w:r>
    <w:r w:rsidR="00CB176A">
      <w:t>/1</w:t>
    </w:r>
    <w:r w:rsidR="005C0AAA">
      <w:t>7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03513"/>
    <w:rsid w:val="000231E7"/>
    <w:rsid w:val="00024F7C"/>
    <w:rsid w:val="0004017C"/>
    <w:rsid w:val="00043F75"/>
    <w:rsid w:val="00044035"/>
    <w:rsid w:val="00047B23"/>
    <w:rsid w:val="000513B9"/>
    <w:rsid w:val="00066E8C"/>
    <w:rsid w:val="000809E1"/>
    <w:rsid w:val="00090F75"/>
    <w:rsid w:val="00096585"/>
    <w:rsid w:val="000A2D9F"/>
    <w:rsid w:val="000A4E2B"/>
    <w:rsid w:val="000B0655"/>
    <w:rsid w:val="000C7205"/>
    <w:rsid w:val="000D44A4"/>
    <w:rsid w:val="000D50D3"/>
    <w:rsid w:val="000D5D55"/>
    <w:rsid w:val="000F6F26"/>
    <w:rsid w:val="000F78BA"/>
    <w:rsid w:val="0012633B"/>
    <w:rsid w:val="0013230B"/>
    <w:rsid w:val="0013294C"/>
    <w:rsid w:val="00135915"/>
    <w:rsid w:val="001454B6"/>
    <w:rsid w:val="00151D27"/>
    <w:rsid w:val="0015511C"/>
    <w:rsid w:val="001A2A74"/>
    <w:rsid w:val="001A5E27"/>
    <w:rsid w:val="001B0BDE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215206"/>
    <w:rsid w:val="00215253"/>
    <w:rsid w:val="00220B7A"/>
    <w:rsid w:val="00232C8D"/>
    <w:rsid w:val="00257742"/>
    <w:rsid w:val="00264F86"/>
    <w:rsid w:val="0027371E"/>
    <w:rsid w:val="00284272"/>
    <w:rsid w:val="00285BB9"/>
    <w:rsid w:val="002A0A5F"/>
    <w:rsid w:val="002B3EBA"/>
    <w:rsid w:val="002C7B31"/>
    <w:rsid w:val="002D0595"/>
    <w:rsid w:val="002D0DC1"/>
    <w:rsid w:val="002D63DF"/>
    <w:rsid w:val="002F0C4B"/>
    <w:rsid w:val="002F193C"/>
    <w:rsid w:val="002F28CE"/>
    <w:rsid w:val="00300BD9"/>
    <w:rsid w:val="00303B1B"/>
    <w:rsid w:val="003134B5"/>
    <w:rsid w:val="0032182A"/>
    <w:rsid w:val="003221EA"/>
    <w:rsid w:val="0032404F"/>
    <w:rsid w:val="00324938"/>
    <w:rsid w:val="003265CE"/>
    <w:rsid w:val="0033276D"/>
    <w:rsid w:val="00341726"/>
    <w:rsid w:val="00351E78"/>
    <w:rsid w:val="00361E6C"/>
    <w:rsid w:val="003665A4"/>
    <w:rsid w:val="0037533E"/>
    <w:rsid w:val="00383990"/>
    <w:rsid w:val="00392620"/>
    <w:rsid w:val="0039441C"/>
    <w:rsid w:val="00395C57"/>
    <w:rsid w:val="003A7147"/>
    <w:rsid w:val="003B2215"/>
    <w:rsid w:val="003C56AC"/>
    <w:rsid w:val="003C7C65"/>
    <w:rsid w:val="003D704E"/>
    <w:rsid w:val="003F1754"/>
    <w:rsid w:val="004011B1"/>
    <w:rsid w:val="00405230"/>
    <w:rsid w:val="00407B16"/>
    <w:rsid w:val="00412433"/>
    <w:rsid w:val="004167B3"/>
    <w:rsid w:val="00416CCD"/>
    <w:rsid w:val="00420FCC"/>
    <w:rsid w:val="004308E8"/>
    <w:rsid w:val="004378FE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82ED1"/>
    <w:rsid w:val="00491674"/>
    <w:rsid w:val="00493131"/>
    <w:rsid w:val="004942C5"/>
    <w:rsid w:val="00494E0B"/>
    <w:rsid w:val="004A75A8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136E"/>
    <w:rsid w:val="005024E4"/>
    <w:rsid w:val="005029D2"/>
    <w:rsid w:val="00514089"/>
    <w:rsid w:val="005245A3"/>
    <w:rsid w:val="00551BFA"/>
    <w:rsid w:val="00556212"/>
    <w:rsid w:val="00564F6F"/>
    <w:rsid w:val="00566C5B"/>
    <w:rsid w:val="005671BF"/>
    <w:rsid w:val="005856D8"/>
    <w:rsid w:val="00586194"/>
    <w:rsid w:val="0059573C"/>
    <w:rsid w:val="005A1BA4"/>
    <w:rsid w:val="005A4A9E"/>
    <w:rsid w:val="005C0AAA"/>
    <w:rsid w:val="005D0460"/>
    <w:rsid w:val="005E40D2"/>
    <w:rsid w:val="005E5CBD"/>
    <w:rsid w:val="005E6980"/>
    <w:rsid w:val="005F1FD2"/>
    <w:rsid w:val="005F42D1"/>
    <w:rsid w:val="00610F2D"/>
    <w:rsid w:val="00612EB9"/>
    <w:rsid w:val="00615B05"/>
    <w:rsid w:val="00615B44"/>
    <w:rsid w:val="00624F12"/>
    <w:rsid w:val="00654C8B"/>
    <w:rsid w:val="00656F1E"/>
    <w:rsid w:val="0066503D"/>
    <w:rsid w:val="00666267"/>
    <w:rsid w:val="0067387A"/>
    <w:rsid w:val="0068085F"/>
    <w:rsid w:val="006821B8"/>
    <w:rsid w:val="006841EA"/>
    <w:rsid w:val="00685A75"/>
    <w:rsid w:val="006872EE"/>
    <w:rsid w:val="0069053D"/>
    <w:rsid w:val="006B2382"/>
    <w:rsid w:val="006B3E34"/>
    <w:rsid w:val="006F1B95"/>
    <w:rsid w:val="006F5863"/>
    <w:rsid w:val="00700C0F"/>
    <w:rsid w:val="00706BB9"/>
    <w:rsid w:val="00727D55"/>
    <w:rsid w:val="00730A98"/>
    <w:rsid w:val="00731304"/>
    <w:rsid w:val="00755EC4"/>
    <w:rsid w:val="00783182"/>
    <w:rsid w:val="00786AFF"/>
    <w:rsid w:val="00791089"/>
    <w:rsid w:val="007A5731"/>
    <w:rsid w:val="007B6597"/>
    <w:rsid w:val="007C7A92"/>
    <w:rsid w:val="007D132A"/>
    <w:rsid w:val="007E2F37"/>
    <w:rsid w:val="007E42E9"/>
    <w:rsid w:val="007F2347"/>
    <w:rsid w:val="007F358D"/>
    <w:rsid w:val="00804AD4"/>
    <w:rsid w:val="008117ED"/>
    <w:rsid w:val="008177B6"/>
    <w:rsid w:val="008213D8"/>
    <w:rsid w:val="008367B9"/>
    <w:rsid w:val="00836CDC"/>
    <w:rsid w:val="00837836"/>
    <w:rsid w:val="00845D18"/>
    <w:rsid w:val="00846E7A"/>
    <w:rsid w:val="0085026D"/>
    <w:rsid w:val="00855BB2"/>
    <w:rsid w:val="008575D9"/>
    <w:rsid w:val="008701B7"/>
    <w:rsid w:val="0089728A"/>
    <w:rsid w:val="008A1475"/>
    <w:rsid w:val="008B27E9"/>
    <w:rsid w:val="008B7746"/>
    <w:rsid w:val="008C7804"/>
    <w:rsid w:val="008E3C50"/>
    <w:rsid w:val="00911B21"/>
    <w:rsid w:val="0091742B"/>
    <w:rsid w:val="00930813"/>
    <w:rsid w:val="0093515A"/>
    <w:rsid w:val="009452C2"/>
    <w:rsid w:val="009456DB"/>
    <w:rsid w:val="0096051F"/>
    <w:rsid w:val="009612BF"/>
    <w:rsid w:val="00965E79"/>
    <w:rsid w:val="0097005E"/>
    <w:rsid w:val="00972E0E"/>
    <w:rsid w:val="00975EA1"/>
    <w:rsid w:val="0098035F"/>
    <w:rsid w:val="00981A18"/>
    <w:rsid w:val="009A32E9"/>
    <w:rsid w:val="009B093A"/>
    <w:rsid w:val="009D3471"/>
    <w:rsid w:val="009D34C2"/>
    <w:rsid w:val="009D4825"/>
    <w:rsid w:val="009D561A"/>
    <w:rsid w:val="009D5C3F"/>
    <w:rsid w:val="009D6C03"/>
    <w:rsid w:val="009E14D6"/>
    <w:rsid w:val="009E1921"/>
    <w:rsid w:val="009E1D3E"/>
    <w:rsid w:val="009F6064"/>
    <w:rsid w:val="00A119FD"/>
    <w:rsid w:val="00A24BAF"/>
    <w:rsid w:val="00A31680"/>
    <w:rsid w:val="00A3519E"/>
    <w:rsid w:val="00A367CA"/>
    <w:rsid w:val="00A43EB0"/>
    <w:rsid w:val="00A50940"/>
    <w:rsid w:val="00A65F53"/>
    <w:rsid w:val="00A6727F"/>
    <w:rsid w:val="00A7053A"/>
    <w:rsid w:val="00A7522E"/>
    <w:rsid w:val="00A75F66"/>
    <w:rsid w:val="00A76539"/>
    <w:rsid w:val="00A857B3"/>
    <w:rsid w:val="00AA0827"/>
    <w:rsid w:val="00AB0C0F"/>
    <w:rsid w:val="00AB24B7"/>
    <w:rsid w:val="00AB3313"/>
    <w:rsid w:val="00AC491D"/>
    <w:rsid w:val="00AD13A4"/>
    <w:rsid w:val="00AD4045"/>
    <w:rsid w:val="00AE7340"/>
    <w:rsid w:val="00AF41B3"/>
    <w:rsid w:val="00B054E0"/>
    <w:rsid w:val="00B0620F"/>
    <w:rsid w:val="00B25070"/>
    <w:rsid w:val="00B318E1"/>
    <w:rsid w:val="00B36521"/>
    <w:rsid w:val="00B36767"/>
    <w:rsid w:val="00B53A6E"/>
    <w:rsid w:val="00B6261F"/>
    <w:rsid w:val="00B67390"/>
    <w:rsid w:val="00B746D3"/>
    <w:rsid w:val="00B7717E"/>
    <w:rsid w:val="00B81F44"/>
    <w:rsid w:val="00B849DF"/>
    <w:rsid w:val="00BA4BC2"/>
    <w:rsid w:val="00BA5EBF"/>
    <w:rsid w:val="00BB078F"/>
    <w:rsid w:val="00BB310E"/>
    <w:rsid w:val="00BC0C29"/>
    <w:rsid w:val="00BD0831"/>
    <w:rsid w:val="00BE225C"/>
    <w:rsid w:val="00BF2B08"/>
    <w:rsid w:val="00BF4360"/>
    <w:rsid w:val="00C06E6B"/>
    <w:rsid w:val="00C07579"/>
    <w:rsid w:val="00C120CF"/>
    <w:rsid w:val="00C238E6"/>
    <w:rsid w:val="00C419F2"/>
    <w:rsid w:val="00C45A00"/>
    <w:rsid w:val="00C536B9"/>
    <w:rsid w:val="00C55BBD"/>
    <w:rsid w:val="00C56B1B"/>
    <w:rsid w:val="00C611C2"/>
    <w:rsid w:val="00C8113F"/>
    <w:rsid w:val="00C8525E"/>
    <w:rsid w:val="00C936AA"/>
    <w:rsid w:val="00CA127E"/>
    <w:rsid w:val="00CA7846"/>
    <w:rsid w:val="00CB176A"/>
    <w:rsid w:val="00CC2D48"/>
    <w:rsid w:val="00CE0A0D"/>
    <w:rsid w:val="00CE58AA"/>
    <w:rsid w:val="00CF56A7"/>
    <w:rsid w:val="00D01E85"/>
    <w:rsid w:val="00D023F1"/>
    <w:rsid w:val="00D06CEB"/>
    <w:rsid w:val="00D12CEA"/>
    <w:rsid w:val="00D17F26"/>
    <w:rsid w:val="00D40CF8"/>
    <w:rsid w:val="00D4225B"/>
    <w:rsid w:val="00D47421"/>
    <w:rsid w:val="00D544BA"/>
    <w:rsid w:val="00D6306C"/>
    <w:rsid w:val="00D674D9"/>
    <w:rsid w:val="00D7326B"/>
    <w:rsid w:val="00D7425F"/>
    <w:rsid w:val="00D77B71"/>
    <w:rsid w:val="00D82678"/>
    <w:rsid w:val="00D86B5D"/>
    <w:rsid w:val="00D902A4"/>
    <w:rsid w:val="00DA47DC"/>
    <w:rsid w:val="00DA507C"/>
    <w:rsid w:val="00DC5C8E"/>
    <w:rsid w:val="00DD7980"/>
    <w:rsid w:val="00DE76FA"/>
    <w:rsid w:val="00DF0201"/>
    <w:rsid w:val="00E13BA0"/>
    <w:rsid w:val="00E13BD2"/>
    <w:rsid w:val="00E16CBB"/>
    <w:rsid w:val="00E1775C"/>
    <w:rsid w:val="00E24DD6"/>
    <w:rsid w:val="00E30844"/>
    <w:rsid w:val="00E3635F"/>
    <w:rsid w:val="00E37AC4"/>
    <w:rsid w:val="00E41DE9"/>
    <w:rsid w:val="00E43E23"/>
    <w:rsid w:val="00E445E5"/>
    <w:rsid w:val="00E52488"/>
    <w:rsid w:val="00E52756"/>
    <w:rsid w:val="00E5793D"/>
    <w:rsid w:val="00E60E8F"/>
    <w:rsid w:val="00E619EC"/>
    <w:rsid w:val="00E755C1"/>
    <w:rsid w:val="00E80FC3"/>
    <w:rsid w:val="00E92897"/>
    <w:rsid w:val="00E96C2D"/>
    <w:rsid w:val="00EA34DB"/>
    <w:rsid w:val="00EB182B"/>
    <w:rsid w:val="00EB2F7A"/>
    <w:rsid w:val="00EB4953"/>
    <w:rsid w:val="00EC330E"/>
    <w:rsid w:val="00ED3299"/>
    <w:rsid w:val="00EE0CED"/>
    <w:rsid w:val="00EF1E29"/>
    <w:rsid w:val="00EF3A08"/>
    <w:rsid w:val="00F02AF6"/>
    <w:rsid w:val="00F041BD"/>
    <w:rsid w:val="00F06D4E"/>
    <w:rsid w:val="00F21929"/>
    <w:rsid w:val="00F31D08"/>
    <w:rsid w:val="00F33CA7"/>
    <w:rsid w:val="00F454E1"/>
    <w:rsid w:val="00F66106"/>
    <w:rsid w:val="00F70A81"/>
    <w:rsid w:val="00F82AAC"/>
    <w:rsid w:val="00F8744C"/>
    <w:rsid w:val="00F951CB"/>
    <w:rsid w:val="00F96283"/>
    <w:rsid w:val="00F96308"/>
    <w:rsid w:val="00FB0F7A"/>
    <w:rsid w:val="00FB6B4C"/>
    <w:rsid w:val="00FB7CF7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043F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F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F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F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F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043F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F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F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F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F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61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>St-517/2017-38</izvorni_sadrzaj>
    <derivirana_varijabla naziv="DomainObject.Oznaka_1">St-517/2017-38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listopada 2017.</izvorni_sadrzaj>
    <derivirana_varijabla naziv="DomainObject.Predmet.DatumRjesavanja_1">30.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St-517/2017</izvorni_sadrzaj>
    <derivirana_varijabla naziv="DomainObject.Predmet.OznakaBroj_1">St-517/2017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MEDITERANEO PROJEKT j.d.o.o. za trgovinu i usluge</izvorni_sadrzaj>
    <derivirana_varijabla naziv="DomainObject.Predmet.ProtustrankaFormated_1">  MEDITERANEO PROJEKT j.d.o.o. za trgovinu i usluge</derivirana_varijabla>
  </DomainObject.Predmet.ProtustrankaFormated>
  <DomainObject.Predmet.ProtustrankaFormatedOIB>
    <izvorni_sadrzaj>  MEDITERANEO PROJEKT j.d.o.o. za trgovinu i usluge, OIB 11837101749</izvorni_sadrzaj>
    <derivirana_varijabla naziv="DomainObject.Predmet.ProtustrankaFormatedOIB_1">  MEDITERANEO PROJEKT j.d.o.o. za trgovinu i usluge, OIB 11837101749</derivirana_varijabla>
  </DomainObject.Predmet.ProtustrankaFormatedOIB>
  <DomainObject.Predmet.ProtustrankaFormatedWithAdress>
    <izvorni_sadrzaj> MEDITERANEO PROJEKT j.d.o.o. za trgovinu i usluge, Ulica Božidara Magovca 167, 10000 Zagreb</izvorni_sadrzaj>
    <derivirana_varijabla naziv="DomainObject.Predmet.ProtustrankaFormatedWithAdress_1"> MEDITERANEO PROJEKT j.d.o.o. za trgovinu i usluge, Ulica Božidara Magovca 167, 10000 Zagreb</derivirana_varijabla>
  </DomainObject.Predmet.ProtustrankaFormatedWithAdress>
  <DomainObject.Predmet.ProtustrankaFormatedWithAdressOIB>
    <izvorni_sadrzaj> MEDITERANEO PROJEKT j.d.o.o. za trgovinu i usluge, OIB 11837101749, Ulica Božidara Magovca 167, 10000 Zagreb</izvorni_sadrzaj>
    <derivirana_varijabla naziv="DomainObject.Predmet.ProtustrankaFormatedWithAdressOIB_1"> MEDITERANEO PROJEKT j.d.o.o. za trgovinu i usluge, OIB 11837101749, Ulica Božidara Magovca 167, 10000 Zagreb</derivirana_varijabla>
  </DomainObject.Predmet.ProtustrankaFormatedWithAdressOIB>
  <DomainObject.Predmet.ProtustrankaWithAdress>
    <izvorni_sadrzaj>MEDITERANEO PROJEKT j.d.o.o. za trgovinu i usluge Ulica Božidara Magovca 167, 10000 Zagreb</izvorni_sadrzaj>
    <derivirana_varijabla naziv="DomainObject.Predmet.ProtustrankaWithAdress_1">MEDITERANEO PROJEKT j.d.o.o. za trgovinu i usluge Ulica Božidara Magovca 167, 10000 Zagreb</derivirana_varijabla>
  </DomainObject.Predmet.ProtustrankaWithAdress>
  <DomainObject.Predmet.ProtustrankaWithAdressOIB>
    <izvorni_sadrzaj>MEDITERANEO PROJEKT j.d.o.o. za trgovinu i usluge, OIB 11837101749, Ulica Božidara Magovca 167, 10000 Zagreb</izvorni_sadrzaj>
    <derivirana_varijabla naziv="DomainObject.Predmet.ProtustrankaWithAdressOIB_1">MEDITERANEO PROJEKT j.d.o.o. za trgovinu i usluge, OIB 11837101749, Ulica Božidara Magovca 167, 10000 Zagreb</derivirana_varijabla>
  </DomainObject.Predmet.ProtustrankaWithAdressOIB>
  <DomainObject.Predmet.ProtustrankaNazivFormated>
    <izvorni_sadrzaj>MEDITERANEO PROJEKT j.d.o.o. za trgovinu i usluge</izvorni_sadrzaj>
    <derivirana_varijabla naziv="DomainObject.Predmet.ProtustrankaNazivFormated_1">MEDITERANEO PROJEKT j.d.o.o. za trgovinu i usluge</derivirana_varijabla>
  </DomainObject.Predmet.ProtustrankaNazivFormated>
  <DomainObject.Predmet.ProtustrankaNazivFormatedOIB>
    <izvorni_sadrzaj>MEDITERANEO PROJEKT j.d.o.o. za trgovinu i usluge, OIB 11837101749</izvorni_sadrzaj>
    <derivirana_varijabla naziv="DomainObject.Predmet.ProtustrankaNazivFormatedOIB_1">MEDITERANEO PROJEKT j.d.o.o. za trgovinu i usluge, OIB 11837101749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Zdenko Martek</izvorni_sadrzaj>
    <derivirana_varijabla naziv="DomainObject.Predmet.StrankaFormated_1">  FINA Regionalni centar Zagreb; Zdenko Martek</derivirana_varijabla>
  </DomainObject.Predmet.StrankaFormated>
  <DomainObject.Predmet.StrankaFormatedOIB>
    <izvorni_sadrzaj>  FINA Regionalni centar Zagreb, OIB 85821130368; Zdenko Martek, OIB 19051981047</izvorni_sadrzaj>
    <derivirana_varijabla naziv="DomainObject.Predmet.StrankaFormatedOIB_1">  FINA Regionalni centar Zagreb, OIB 85821130368; Zdenko Martek, OIB 19051981047</derivirana_varijabla>
  </DomainObject.Predmet.StrankaFormatedOIB>
  <DomainObject.Predmet.StrankaFormatedWithAdress>
    <izvorni_sadrzaj> FINA Regionalni centar Zagreb, Trg svibanjskih žrtava 1995. br. 1, 10000 Zagreb; Zdenko Martek, Božidara Magovca 167, 10000 Zagreb</izvorni_sadrzaj>
    <derivirana_varijabla naziv="DomainObject.Predmet.StrankaFormatedWithAdress_1"> FINA Regionalni centar Zagreb, Trg svibanjskih žrtava 1995. br. 1, 10000 Zagreb; Zdenko Martek, Božidara Magovca 167, 10000 Zagreb</derivirana_varijabla>
  </DomainObject.Predmet.StrankaFormatedWithAdress>
  <DomainObject.Predmet.StrankaFormatedWithAdressOIB>
    <izvorni_sadrzaj> FINA Regionalni centar Zagreb, OIB 85821130368, Trg svibanjskih žrtava 1995. br. 1, 10000 Zagreb; Zdenko Martek, OIB 19051981047, Božidara Magovca 167, 10000 Zagreb</izvorni_sadrzaj>
    <derivirana_varijabla naziv="DomainObject.Predmet.StrankaFormatedWithAdressOIB_1"> FINA Regionalni centar Zagreb, OIB 85821130368, Trg svibanjskih žrtava 1995. br. 1, 10000 Zagreb; Zdenko Martek, OIB 19051981047, Božidara Magovca 167, 10000 Zagreb</derivirana_varijabla>
  </DomainObject.Predmet.StrankaFormatedWithAdressOIB>
  <DomainObject.Predmet.StrankaWithAdress>
    <izvorni_sadrzaj>FINA Regionalni centar Zagreb Trg svibanjskih žrtava 1995. br. 1,10000 Zagreb,Zdenko Martek Božidara Magovca 167,10000 Zagreb</izvorni_sadrzaj>
    <derivirana_varijabla naziv="DomainObject.Predmet.StrankaWithAdress_1">FINA Regionalni centar Zagreb Trg svibanjskih žrtava 1995. br. 1,10000 Zagreb,Zdenko Martek Božidara Magovca 167,10000 Zagreb</derivirana_varijabla>
  </DomainObject.Predmet.StrankaWithAdress>
  <DomainObject.Predmet.StrankaWithAdressOIB>
    <izvorni_sadrzaj>FINA Regionalni centar Zagreb, OIB 85821130368, Trg svibanjskih žrtava 1995. br. 1,10000 Zagreb,Zdenko Martek, OIB 19051981047, Božidara Magovca 167,10000 Zagreb</izvorni_sadrzaj>
    <derivirana_varijabla naziv="DomainObject.Predmet.StrankaWithAdressOIB_1">FINA Regionalni centar Zagreb, OIB 85821130368, Trg svibanjskih žrtava 1995. br. 1,10000 Zagreb,Zdenko Martek, OIB 19051981047, Božidara Magovca 167,10000 Zagreb</derivirana_varijabla>
  </DomainObject.Predmet.StrankaWithAdressOIB>
  <DomainObject.Predmet.StrankaNazivFormated>
    <izvorni_sadrzaj>FINA Regionalni centar Zagreb,Zdenko Martek</izvorni_sadrzaj>
    <derivirana_varijabla naziv="DomainObject.Predmet.StrankaNazivFormated_1">FINA Regionalni centar Zagreb,Zdenko Martek</derivirana_varijabla>
  </DomainObject.Predmet.StrankaNazivFormated>
  <DomainObject.Predmet.StrankaNazivFormatedOIB>
    <izvorni_sadrzaj>FINA Regionalni centar Zagreb, OIB 85821130368,Zdenko Martek, OIB 19051981047</izvorni_sadrzaj>
    <derivirana_varijabla naziv="DomainObject.Predmet.StrankaNazivFormatedOIB_1">FINA Regionalni centar Zagreb, OIB 85821130368,Zdenko Martek, OIB 19051981047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Zdenko Martek</item>
    </izvorni_sadrzaj>
    <derivirana_varijabla naziv="DomainObject.Predmet.StrankaListFormated_1">
      <item>FINA Regionalni centar Zagreb</item>
      <item>Zdenko Martek</item>
    </derivirana_varijabla>
  </DomainObject.Predmet.StrankaListFormated>
  <DomainObject.Predmet.StrankaListFormatedOIB>
    <izvorni_sadrzaj>
      <item>FINA Regionalni centar Zagreb, OIB 85821130368</item>
      <item>Zdenko Martek, OIB 19051981047</item>
    </izvorni_sadrzaj>
    <derivirana_varijabla naziv="DomainObject.Predmet.StrankaListFormatedOIB_1">
      <item>FINA Regionalni centar Zagreb, OIB 85821130368</item>
      <item>Zdenko Martek, OIB 19051981047</item>
    </derivirana_varijabla>
  </DomainObject.Predmet.StrankaListFormatedOIB>
  <DomainObject.Predmet.StrankaListFormatedWithAdress>
    <izvorni_sadrzaj>
      <item>FINA Regionalni centar Zagreb, Trg svibanjskih žrtava 1995. br. 1, 10000 Zagreb</item>
      <item>Zdenko Martek, Božidara Magovca 167, 10000 Zagreb</item>
    </izvorni_sadrzaj>
    <derivirana_varijabla naziv="DomainObject.Predmet.StrankaListFormatedWithAdress_1">
      <item>FINA Regionalni centar Zagreb, Trg svibanjskih žrtava 1995. br. 1, 10000 Zagreb</item>
      <item>Zdenko Martek, Božidara Magovca 167,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Zdenko Martek, OIB 19051981047, Božidara Magovca 167, 10000 Zagreb</item>
    </izvorni_sadrzaj>
    <derivirana_varijabla naziv="DomainObject.Predmet.StrankaListFormatedWithAdressOIB_1">
      <item>FINA Regionalni centar Zagreb, OIB 85821130368, Trg svibanjskih žrtava 1995. br. 1, 10000 Zagreb</item>
      <item>Zdenko Martek, OIB 19051981047, Božidara Magovca 167, 10000 Zagreb</item>
    </derivirana_varijabla>
  </DomainObject.Predmet.StrankaListFormatedWithAdressOIB>
  <DomainObject.Predmet.StrankaListNazivFormated>
    <izvorni_sadrzaj>
      <item>FINA Regionalni centar Zagreb</item>
      <item>Zdenko Martek</item>
    </izvorni_sadrzaj>
    <derivirana_varijabla naziv="DomainObject.Predmet.StrankaListNazivFormated_1">
      <item>FINA Regionalni centar Zagreb</item>
      <item>Zdenko Martek</item>
    </derivirana_varijabla>
  </DomainObject.Predmet.StrankaListNazivFormated>
  <DomainObject.Predmet.StrankaListNazivFormatedOIB>
    <izvorni_sadrzaj>
      <item>FINA Regionalni centar Zagreb, OIB 85821130368</item>
      <item>Zdenko Martek, OIB 19051981047</item>
    </izvorni_sadrzaj>
    <derivirana_varijabla naziv="DomainObject.Predmet.StrankaListNazivFormatedOIB_1">
      <item>FINA Regionalni centar Zagreb, OIB 85821130368</item>
      <item>Zdenko Martek, OIB 19051981047</item>
    </derivirana_varijabla>
  </DomainObject.Predmet.StrankaListNazivFormatedOIB>
  <DomainObject.Predmet.ProtuStrankaListFormated>
    <izvorni_sadrzaj>
      <item>MEDITERANEO PROJEKT j.d.o.o. za trgovinu i usluge</item>
    </izvorni_sadrzaj>
    <derivirana_varijabla naziv="DomainObject.Predmet.ProtuStrankaListFormated_1">
      <item>MEDITERANEO PROJEKT j.d.o.o. za trgovinu i usluge</item>
    </derivirana_varijabla>
  </DomainObject.Predmet.ProtuStrankaListFormated>
  <DomainObject.Predmet.ProtuStrankaListFormatedOIB>
    <izvorni_sadrzaj>
      <item>MEDITERANEO PROJEKT j.d.o.o. za trgovinu i usluge, OIB 11837101749</item>
    </izvorni_sadrzaj>
    <derivirana_varijabla naziv="DomainObject.Predmet.ProtuStrankaListFormatedOIB_1">
      <item>MEDITERANEO PROJEKT j.d.o.o. za trgovinu i usluge, OIB 11837101749</item>
    </derivirana_varijabla>
  </DomainObject.Predmet.ProtuStrankaListFormatedOIB>
  <DomainObject.Predmet.ProtuStrankaListFormatedWithAdress>
    <izvorni_sadrzaj>
      <item>MEDITERANEO PROJEKT j.d.o.o. za trgovinu i usluge, Ulica Božidara Magovca 167, 10000 Zagreb</item>
    </izvorni_sadrzaj>
    <derivirana_varijabla naziv="DomainObject.Predmet.ProtuStrankaListFormatedWithAdress_1">
      <item>MEDITERANEO PROJEKT j.d.o.o. za trgovinu i usluge, Ulica Božidara Magovca 167, 10000 Zagreb</item>
    </derivirana_varijabla>
  </DomainObject.Predmet.ProtuStrankaListFormatedWithAdress>
  <DomainObject.Predmet.ProtuStrankaListFormatedWithAdressOIB>
    <izvorni_sadrzaj>
      <item>MEDITERANEO PROJEKT j.d.o.o. za trgovinu i usluge, OIB 11837101749, Ulica Božidara Magovca 167, 10000 Zagreb</item>
    </izvorni_sadrzaj>
    <derivirana_varijabla naziv="DomainObject.Predmet.ProtuStrankaListFormatedWithAdressOIB_1">
      <item>MEDITERANEO PROJEKT j.d.o.o. za trgovinu i usluge, OIB 11837101749, Ulica Božidara Magovca 167, 10000 Zagreb</item>
    </derivirana_varijabla>
  </DomainObject.Predmet.ProtuStrankaListFormatedWithAdressOIB>
  <DomainObject.Predmet.ProtuStrankaListNazivFormated>
    <izvorni_sadrzaj>
      <item>MEDITERANEO PROJEKT j.d.o.o. za trgovinu i usluge</item>
    </izvorni_sadrzaj>
    <derivirana_varijabla naziv="DomainObject.Predmet.ProtuStrankaListNazivFormated_1">
      <item>MEDITERANEO PROJEKT j.d.o.o. za trgovinu i usluge</item>
    </derivirana_varijabla>
  </DomainObject.Predmet.ProtuStrankaListNazivFormated>
  <DomainObject.Predmet.ProtuStrankaListNazivFormatedOIB>
    <izvorni_sadrzaj>
      <item>MEDITERANEO PROJEKT j.d.o.o. za trgovinu i usluge, OIB 11837101749</item>
    </izvorni_sadrzaj>
    <derivirana_varijabla naziv="DomainObject.Predmet.ProtuStrankaListNazivFormatedOIB_1">
      <item>MEDITERANEO PROJEKT j.d.o.o. za trgovinu i usluge, OIB 11837101749</item>
    </derivirana_varijabla>
  </DomainObject.Predmet.ProtuStrankaListNazivFormatedOIB>
  <DomainObject.Predmet.OstaliListFormated>
    <izvorni_sadrzaj>
      <item>ERSTE&amp;STEIERMÄRKISCHE BANKA dioničko društvo</item>
      <item>Zdenko Martek</item>
    </izvorni_sadrzaj>
    <derivirana_varijabla naziv="DomainObject.Predmet.OstaliListFormated_1">
      <item>ERSTE&amp;STEIERMÄRKISCHE BANKA dioničko društvo</item>
      <item>Zdenko Martek</item>
    </derivirana_varijabla>
  </DomainObject.Predmet.OstaliListFormated>
  <DomainObject.Predmet.OstaliListFormatedOIB>
    <izvorni_sadrzaj>
      <item>ERSTE&amp;STEIERMÄRKISCHE BANKA dioničko društvo, OIB 23057039320</item>
      <item>Zdenko Martek, OIB 19051981047</item>
    </izvorni_sadrzaj>
    <derivirana_varijabla naziv="DomainObject.Predmet.OstaliListFormatedOIB_1">
      <item>ERSTE&amp;STEIERMÄRKISCHE BANKA dioničko društvo, OIB 23057039320</item>
      <item>Zdenko Martek, OIB 19051981047</item>
    </derivirana_varijabla>
  </DomainObject.Predmet.OstaliListFormatedOIB>
  <DomainObject.Predmet.OstaliListFormatedWithAdress>
    <izvorni_sadrzaj>
      <item>ERSTE&amp;STEIERMÄRKISCHE BANKA dioničko društvo, Jadranski Trg 3/a, 51000 Rijeka</item>
      <item>Zdenko Martek, Ulica Božidara Magovca 167, 10000 Zagreb</item>
    </izvorni_sadrzaj>
    <derivirana_varijabla naziv="DomainObject.Predmet.OstaliListFormatedWithAdress_1">
      <item>ERSTE&amp;STEIERMÄRKISCHE BANKA dioničko društvo, Jadranski Trg 3/a, 51000 Rijeka</item>
      <item>Zdenko Martek, Ulica Božidara Magovca 167,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Zdenko Martek, OIB 19051981047, Ulica Božidara Magovca 167, 10000 Zagreb</item>
    </izvorni_sadrzaj>
    <derivirana_varijabla naziv="DomainObject.Predmet.OstaliListFormatedWithAdressOIB_1">
      <item>ERSTE&amp;STEIERMÄRKISCHE BANKA dioničko društvo, OIB 23057039320, Jadranski Trg 3/a, 51000 Rijeka</item>
      <item>Zdenko Martek, OIB 19051981047, Ulica Božidara Magovca 167, 10000 Zagreb</item>
    </derivirana_varijabla>
  </DomainObject.Predmet.OstaliListFormatedWithAdressOIB>
  <DomainObject.Predmet.OstaliListNazivFormated>
    <izvorni_sadrzaj>
      <item>ERSTE&amp;STEIERMÄRKISCHE BANKA dioničko društvo</item>
      <item>Zdenko Martek</item>
    </izvorni_sadrzaj>
    <derivirana_varijabla naziv="DomainObject.Predmet.OstaliListNazivFormated_1">
      <item>ERSTE&amp;STEIERMÄRKISCHE BANKA dioničko društvo</item>
      <item>Zdenko Martek</item>
    </derivirana_varijabla>
  </DomainObject.Predmet.OstaliListNazivFormated>
  <DomainObject.Predmet.OstaliListNazivFormatedOIB>
    <izvorni_sadrzaj>
      <item>ERSTE&amp;STEIERMÄRKISCHE BANKA dioničko društvo, OIB 23057039320</item>
      <item>Zdenko Martek, OIB 19051981047</item>
    </izvorni_sadrzaj>
    <derivirana_varijabla naziv="DomainObject.Predmet.OstaliListNazivFormatedOIB_1">
      <item>ERSTE&amp;STEIERMÄRKISCHE BANKA dioničko društvo, OIB 23057039320</item>
      <item>Zdenko Martek, OIB 19051981047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>St-517/2017-38</izvorni_sadrzaj>
    <derivirana_varijabla naziv="DomainObject.PoslovniBrojDokumenta_1">St-517/2017-38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MEDITERANEO PROJEKT j.d.o.o. za trgovinu i usluge</izvorni_sadrzaj>
    <derivirana_varijabla naziv="DomainObject.Predmet.ProtustrankaIDrugi_1">MEDITERANEO PROJEKT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MEDITERANEO PROJEKT j.d.o.o. za trgovinu i usluge, OIB 11837101749, Ulica Božidara Magovca 167, 10000 Zagreb</izvorni_sadrzaj>
    <derivirana_varijabla naziv="DomainObject.Predmet.ProtustrankaIDrugiAdressOIB_1">MEDITERANEO PROJEKT j.d.o.o. za trgovinu i usluge, OIB 11837101749, Ulica Božidara Magovca 167,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listopada 2017.</izvorni_sadrzaj>
    <derivirana_varijabla naziv="DomainObject.Predmet.OdlukaRjesenje.DatumDonosenjaOdluke_1">30. listopada 2017.</derivirana_varijabla>
  </DomainObject.Predmet.OdlukaRjesenje.DatumDonosenjaOdluke>
  <DomainObject.Predmet.OdlukaRjesenje.DatumPravomocnosti>
    <izvorni_sadrzaj>16. studenog 2017.</izvorni_sadrzaj>
    <derivirana_varijabla naziv="DomainObject.Predmet.OdlukaRjesenje.DatumPravomocnosti_1">16. studenog 2017.</derivirana_varijabla>
  </DomainObject.Predmet.OdlukaRjesenje.DatumPravomocnosti>
  <DomainObject.Predmet.OdlukaRjesenje.Oznaka>
    <izvorni_sadrzaj>St-517/2017-32</izvorni_sadrzaj>
    <derivirana_varijabla naziv="DomainObject.Predmet.OdlukaRjesenje.Oznaka_1">St-517/2017-32</derivirana_varijabla>
  </DomainObject.Predmet.OdlukaRjesenje.Oznaka>
  <DomainObject.Predmet.SudioniciListNaziv>
    <izvorni_sadrzaj>
      <item>FINA Regionalni centar Zagreb</item>
      <item>MEDITERANEO PROJEKT j.d.o.o. za trgovinu i usluge</item>
      <item>ERSTE&amp;STEIERMÄRKISCHE BANKA dioničko društvo</item>
      <item>Zdenko Martek</item>
      <item>Zdenko Martek</item>
    </izvorni_sadrzaj>
    <derivirana_varijabla naziv="DomainObject.Predmet.SudioniciListNaziv_1">
      <item>FINA Regionalni centar Zagreb</item>
      <item>MEDITERANEO PROJEKT j.d.o.o. za trgovinu i usluge</item>
      <item>ERSTE&amp;STEIERMÄRKISCHE BANKA dioničko društvo</item>
      <item>Zdenko Martek</item>
      <item>Zdenko Martek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MEDITERANEO PROJEKT j.d.o.o. za trgovinu i usluge, OIB 11837101749, Ulica Božidara Magovca 167,10000 Zagreb</item>
      <item>ERSTE&amp;STEIERMÄRKISCHE BANKA dioničko društvo, OIB 23057039320, Jadranski Trg 3/a,51000 Rijeka</item>
      <item>Zdenko Martek, OIB 19051981047, Ulica Božidara Magovca 167,10000 Zagreb</item>
      <item>Zdenko Martek, OIB 19051981047, Božidara Magovca 167,10000 Zagreb</item>
    </izvorni_sadrzaj>
    <derivirana_varijabla naziv="DomainObject.Predmet.SudioniciListAdressOIB_1">
      <item>FINA Regionalni centar Zagreb, OIB 85821130368, Trg svibanjskih žrtava 1995. br. 1,10000 Zagreb</item>
      <item>MEDITERANEO PROJEKT j.d.o.o. za trgovinu i usluge, OIB 11837101749, Ulica Božidara Magovca 167,10000 Zagreb</item>
      <item>ERSTE&amp;STEIERMÄRKISCHE BANKA dioničko društvo, OIB 23057039320, Jadranski Trg 3/a,51000 Rijeka</item>
      <item>Zdenko Martek, OIB 19051981047, Ulica Božidara Magovca 167,10000 Zagreb</item>
      <item>Zdenko Martek, OIB 19051981047, Božidara Magovca 167,10000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11837101749</item>
      <item>, OIB 23057039320</item>
      <item>, OIB 19051981047</item>
      <item>, OIB 19051981047</item>
    </izvorni_sadrzaj>
    <derivirana_varijabla naziv="DomainObject.Predmet.SudioniciListNazivOIB_1">
      <item>, OIB 85821130368</item>
      <item>, OIB 11837101749</item>
      <item>, OIB 23057039320</item>
      <item>, OIB 19051981047</item>
      <item>, OIB 19051981047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BD43B7-10F5-43F3-94CF-9C703A4088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3</properties:Pages>
  <properties:Words>1140</properties:Words>
  <properties:Characters>6181</properties:Characters>
  <properties:Lines>121</properties:Lines>
  <properties:Paragraphs>36</properties:Paragraphs>
  <properties:TotalTime>368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7363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2017-10-06T08:07:00Z</dcterms:created>
  <dc:creator>MP RH</dc:creator>
  <cp:lastModifiedBy>Katarina Drndelić</cp:lastModifiedBy>
  <cp:lastPrinted>2017-12-20T07:35:00Z</cp:lastPrinted>
  <dcterms:modified xmlns:xsi="http://www.w3.org/2001/XMLSchema-instance" xsi:type="dcterms:W3CDTF">2017-12-20T07:35:00Z</dcterms:modified>
  <cp:revision>167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St-517/2017-38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