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8b754d8" w14:paraId="8b754d8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St-3792/15-</w:t>
      </w:r>
      <w:r w:rsidR="00104371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3792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FIL GRADITELJSTVO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Zagreb, </w:t>
      </w:r>
      <w:proofErr w:type="spellStart"/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Brgadska</w:t>
      </w:r>
      <w:proofErr w:type="spellEnd"/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23110811577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32.252,54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104371"/>
    <w:rsid w:val="001F53E5"/>
    <w:rsid w:val="002B63E9"/>
    <w:rsid w:val="002C46DE"/>
    <w:rsid w:val="003A3787"/>
    <w:rsid w:val="003D0369"/>
    <w:rsid w:val="008C712F"/>
    <w:rsid w:val="00A04FCB"/>
    <w:rsid w:val="00A46C0D"/>
    <w:rsid w:val="00AE0C19"/>
    <w:rsid w:val="00B519FA"/>
    <w:rsid w:val="00B9445A"/>
    <w:rsid w:val="00BD20BD"/>
    <w:rsid w:val="00BD2AAE"/>
    <w:rsid w:val="00D307D7"/>
    <w:rsid w:val="00F4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6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6C0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46C0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46C0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46C0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46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6C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46C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46C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46C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3792</izvorni_sadrzaj>
    <derivirana_varijabla naziv="DomainObject.Predmet.Broj_1">3792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St-3792/2015</izvorni_sadrzaj>
    <derivirana_varijabla naziv="DomainObject.Predmet.OznakaBroj_1">St-3792/2015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 GRADITELJSTVO d.o.o. za graditeljstvo i trgovinu</izvorni_sadrzaj>
    <derivirana_varijabla naziv="DomainObject.Predmet.ProtustrankaFormated_1">  FIL GRADITELJSTVO d.o.o. za graditeljstvo i trgovinu</derivirana_varijabla>
  </DomainObject.Predmet.ProtustrankaFormated>
  <DomainObject.Predmet.ProtustrankaFormatedOIB>
    <izvorni_sadrzaj>  FIL GRADITELJSTVO d.o.o. za graditeljstvo i trgovinu, OIB 23110811577</izvorni_sadrzaj>
    <derivirana_varijabla naziv="DomainObject.Predmet.ProtustrankaFormatedOIB_1">  FIL GRADITELJSTVO d.o.o. za graditeljstvo i trgovinu, OIB 23110811577</derivirana_varijabla>
  </DomainObject.Predmet.ProtustrankaFormatedOIB>
  <DomainObject.Predmet.ProtustrankaFormatedWithAdress>
    <izvorni_sadrzaj> FIL GRADITELJSTVO d.o.o. za graditeljstvo i trgovinu, Brgadska 16/A, 10000 Zagreb</izvorni_sadrzaj>
    <derivirana_varijabla naziv="DomainObject.Predmet.ProtustrankaFormatedWithAdress_1"> FIL GRADITELJSTVO d.o.o. za graditeljstvo i trgovinu, Brgadska 16/A, 10000 Zagreb</derivirana_varijabla>
  </DomainObject.Predmet.ProtustrankaFormatedWithAdress>
  <DomainObject.Predmet.ProtustrankaFormatedWithAdressOIB>
    <izvorni_sadrzaj> FIL GRADITELJSTVO d.o.o. za graditeljstvo i trgovinu, OIB 23110811577, Brgadska 16/A, 10000 Zagreb</izvorni_sadrzaj>
    <derivirana_varijabla naziv="DomainObject.Predmet.ProtustrankaFormatedWithAdressOIB_1"> FIL GRADITELJSTVO d.o.o. za graditeljstvo i trgovinu, OIB 23110811577, Brgadska 16/A, 10000 Zagreb</derivirana_varijabla>
  </DomainObject.Predmet.ProtustrankaFormatedWithAdressOIB>
  <DomainObject.Predmet.ProtustrankaWithAdress>
    <izvorni_sadrzaj>FIL GRADITELJSTVO d.o.o. za graditeljstvo i trgovinu Brgadska 16/A, 10000 Zagreb</izvorni_sadrzaj>
    <derivirana_varijabla naziv="DomainObject.Predmet.ProtustrankaWithAdress_1">FIL GRADITELJSTVO d.o.o. za graditeljstvo i trgovinu Brgadska 16/A, 10000 Zagreb</derivirana_varijabla>
  </DomainObject.Predmet.ProtustrankaWithAdress>
  <DomainObject.Predmet.ProtustrankaWithAdressOIB>
    <izvorni_sadrzaj>FIL GRADITELJSTVO d.o.o. za graditeljstvo i trgovinu, OIB 23110811577, Brgadska 16/A, 10000 Zagreb</izvorni_sadrzaj>
    <derivirana_varijabla naziv="DomainObject.Predmet.ProtustrankaWithAdressOIB_1">FIL GRADITELJSTVO d.o.o. za graditeljstvo i trgovinu, OIB 23110811577, Brgadska 16/A, 10000 Zagreb</derivirana_varijabla>
  </DomainObject.Predmet.ProtustrankaWithAdressOIB>
  <DomainObject.Predmet.ProtustrankaNazivFormated>
    <izvorni_sadrzaj>FIL GRADITELJSTVO d.o.o. za graditeljstvo i trgovinu</izvorni_sadrzaj>
    <derivirana_varijabla naziv="DomainObject.Predmet.ProtustrankaNazivFormated_1">FIL GRADITELJSTVO d.o.o. za graditeljstvo i trgovinu</derivirana_varijabla>
  </DomainObject.Predmet.ProtustrankaNazivFormated>
  <DomainObject.Predmet.ProtustrankaNazivFormatedOIB>
    <izvorni_sadrzaj>FIL GRADITELJSTVO d.o.o. za graditeljstvo i trgovinu, OIB 23110811577</izvorni_sadrzaj>
    <derivirana_varijabla naziv="DomainObject.Predmet.ProtustrankaNazivFormatedOIB_1">FIL GRADITELJSTVO d.o.o. za graditeljstvo i trgovinu, OIB 23110811577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 GRADITELJSTVO d.o.o. za graditeljstvo i trgovinu</item>
    </izvorni_sadrzaj>
    <derivirana_varijabla naziv="DomainObject.Predmet.ProtuStrankaListFormated_1">
      <item>FIL GRADITELJSTVO d.o.o. za graditeljstvo i trgovinu</item>
    </derivirana_varijabla>
  </DomainObject.Predmet.ProtuStrankaListFormated>
  <DomainObject.Predmet.ProtuStrankaListFormatedOIB>
    <izvorni_sadrzaj>
      <item>FIL GRADITELJSTVO d.o.o. za graditeljstvo i trgovinu, OIB 23110811577</item>
    </izvorni_sadrzaj>
    <derivirana_varijabla naziv="DomainObject.Predmet.ProtuStrankaListFormatedOIB_1">
      <item>FIL GRADITELJSTVO d.o.o. za graditeljstvo i trgovinu, OIB 23110811577</item>
    </derivirana_varijabla>
  </DomainObject.Predmet.ProtuStrankaListFormatedOIB>
  <DomainObject.Predmet.ProtuStrankaListFormatedWithAdress>
    <izvorni_sadrzaj>
      <item>FIL GRADITELJSTVO d.o.o. za graditeljstvo i trgovinu, Brgadska 16/A, 10000 Zagreb</item>
    </izvorni_sadrzaj>
    <derivirana_varijabla naziv="DomainObject.Predmet.ProtuStrankaListFormatedWithAdress_1">
      <item>FIL GRADITELJSTVO d.o.o. za graditeljstvo i trgovinu, Brgadska 16/A, 10000 Zagreb</item>
    </derivirana_varijabla>
  </DomainObject.Predmet.ProtuStrankaListFormatedWithAdress>
  <DomainObject.Predmet.ProtuStrankaListFormatedWithAdressOIB>
    <izvorni_sadrzaj>
      <item>FIL GRADITELJSTVO d.o.o. za graditeljstvo i trgovinu, OIB 23110811577, Brgadska 16/A, 10000 Zagreb</item>
    </izvorni_sadrzaj>
    <derivirana_varijabla naziv="DomainObject.Predmet.ProtuStrankaListFormatedWithAdressOIB_1">
      <item>FIL GRADITELJSTVO d.o.o. za graditeljstvo i trgovinu, OIB 23110811577, Brgadska 16/A, 10000 Zagreb</item>
    </derivirana_varijabla>
  </DomainObject.Predmet.ProtuStrankaListFormatedWithAdressOIB>
  <DomainObject.Predmet.ProtuStrankaListNazivFormated>
    <izvorni_sadrzaj>
      <item>FIL GRADITELJSTVO d.o.o. za graditeljstvo i trgovinu</item>
    </izvorni_sadrzaj>
    <derivirana_varijabla naziv="DomainObject.Predmet.ProtuStrankaListNazivFormated_1">
      <item>FIL GRADITELJSTVO d.o.o. za graditeljstvo i trgovinu</item>
    </derivirana_varijabla>
  </DomainObject.Predmet.ProtuStrankaListNazivFormated>
  <DomainObject.Predmet.ProtuStrankaListNazivFormatedOIB>
    <izvorni_sadrzaj>
      <item>FIL GRADITELJSTVO d.o.o. za graditeljstvo i trgovinu, OIB 23110811577</item>
    </izvorni_sadrzaj>
    <derivirana_varijabla naziv="DomainObject.Predmet.ProtuStrankaListNazivFormatedOIB_1">
      <item>FIL GRADITELJSTVO d.o.o. za graditeljstvo i trgovinu, OIB 23110811577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 GRADITELJSTVO d.o.o. za graditeljstvo i trgovinu</izvorni_sadrzaj>
    <derivirana_varijabla naziv="DomainObject.Predmet.ProtustrankaIDrugi_1">FIL GRADITELJSTVO d.o.o. za graditeljstvo i trgovinu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FIL GRADITELJSTVO d.o.o. za graditeljstvo i trgovinu, OIB 23110811577, Brgadska 16/A, 10000 Zagreb</izvorni_sadrzaj>
    <derivirana_varijabla naziv="DomainObject.Predmet.ProtustrankaIDrugiAdressOIB_1">FIL GRADITELJSTVO d.o.o. za graditeljstvo i trgovinu, OIB 23110811577, Brgadska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 GRADITELJSTVO d.o.o. za graditeljstvo i trgovinu</item>
      <item>FINA Regionalni centar Zagreb</item>
    </izvorni_sadrzaj>
    <derivirana_varijabla naziv="DomainObject.Predmet.SudioniciListNaziv_1">
      <item>FIL GRADITELJSTVO d.o.o. za graditeljstvo i trgovinu</item>
      <item>FINA Regionalni centar Zagreb</item>
    </derivirana_varijabla>
  </DomainObject.Predmet.SudioniciListNaziv>
  <DomainObject.Predmet.SudioniciListAdressOIB>
    <izvorni_sadrzaj>
      <item>FIL GRADITELJSTVO d.o.o. za graditeljstvo i trgovinu, OIB 23110811577, Brgadska 16/A,10000 Zagreb</item>
      <item>FINA Regionalni centar Zagreb, OIB 85821130368, Trg svibanjskih žrtava 1995 br. 1,10000 Zagreb</item>
    </izvorni_sadrzaj>
    <derivirana_varijabla naziv="DomainObject.Predmet.SudioniciListAdressOIB_1">
      <item>FIL GRADITELJSTVO d.o.o. za graditeljstvo i trgovinu, OIB 23110811577, Brgadska 16/A,10000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23110811577</item>
      <item>, OIB 85821130368</item>
    </izvorni_sadrzaj>
    <derivirana_varijabla naziv="DomainObject.Predmet.SudioniciListNazivOIB_1">
      <item>, OIB 23110811577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1368</properties:Characters>
  <properties:Lines>56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2016-07-22T07:14:00Z</dcterms:created>
  <dc:creator>Mario Žišković</dc:creator>
  <cp:lastModifiedBy>Sonja Pilić</cp:lastModifiedBy>
  <cp:lastPrinted>2016-07-22T07:17:00Z</cp:lastPrinted>
  <dcterms:modified xmlns:xsi="http://www.w3.org/2001/XMLSchema-instance" xsi:type="dcterms:W3CDTF">2016-07-22T07:18:00Z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