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444b" w14:paraId="365444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027C7">
        <w:t>3</w:t>
      </w:r>
      <w:r w:rsidR="008933C8">
        <w:t>5</w:t>
      </w:r>
      <w:r w:rsidR="00D95D3E">
        <w:t>3</w:t>
      </w:r>
      <w:r w:rsidR="008933C8">
        <w:t>9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95D3E" w:rsidR="00D95D3E">
      <w:pPr>
        <w:jc w:val="both"/>
      </w:pPr>
      <w:r>
        <w:t xml:space="preserve">I           Za dužnika </w:t>
      </w:r>
      <w:r w:rsidR="00D95D3E">
        <w:t>JOHAN COMMERCE d.o.o. Sveta Nedjelja, Novaki, Betonska cesta 7, OIB 39808605642.</w:t>
      </w:r>
    </w:p>
    <w:p w:rsidRDefault="008715B6" w:rsidP="00322A8D" w:rsidR="008715B6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D95D3E">
        <w:t>16.665,47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635913" w:rsidP="0086355B" w:rsidR="00635913">
      <w:pPr>
        <w:ind w:left="2124"/>
      </w:pPr>
    </w:p>
    <w:p w:rsidRDefault="008933C8" w:rsidP="00CF23FE" w:rsidR="008933C8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8933C8" w:rsidP="00CF23FE" w:rsidR="008933C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933C8" w:rsidP="00CF23FE" w:rsidR="008933C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933C8" w:rsidP="00CF23FE" w:rsidR="008933C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933C8" w:rsidP="00B95577" w:rsidR="008933C8" w:rsidRPr="003D78D9"/>
    <w:p w:rsidRDefault="00137CF0" w:rsidP="00DB05A0" w:rsidR="00137CF0">
      <w:pPr>
        <w:jc w:val="center"/>
      </w:pPr>
    </w:p>
    <w:p w:rsidRDefault="00DB05A0" w:rsidP="00DB05A0" w:rsidR="00DB05A0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87085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8708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87085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8708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87085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3539</izvorni_sadrzaj>
    <derivirana_varijabla naziv="DomainObject.Predmet.Broj_1">3539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St-3539/2015</izvorni_sadrzaj>
    <derivirana_varijabla naziv="DomainObject.Predmet.OznakaBroj_1">St-3539/2015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JOHAN COMMERCE  d.o.o.</izvorni_sadrzaj>
    <derivirana_varijabla naziv="DomainObject.Predmet.ProtustrankaFormated_1">  JOHAN COMMERCE  d.o.o.</derivirana_varijabla>
  </DomainObject.Predmet.ProtustrankaFormated>
  <DomainObject.Predmet.ProtustrankaFormatedOIB>
    <izvorni_sadrzaj>  JOHAN COMMERCE  d.o.o., OIB 39808605642</izvorni_sadrzaj>
    <derivirana_varijabla naziv="DomainObject.Predmet.ProtustrankaFormatedOIB_1">  JOHAN COMMERCE  d.o.o., OIB 39808605642</derivirana_varijabla>
  </DomainObject.Predmet.ProtustrankaFormatedOIB>
  <DomainObject.Predmet.ProtustrankaFormatedWithAdress>
    <izvorni_sadrzaj> JOHAN COMMERCE  d.o.o., Novaki, Betonska cesta 7, 10431 Sveta Nedelja</izvorni_sadrzaj>
    <derivirana_varijabla naziv="DomainObject.Predmet.ProtustrankaFormatedWithAdress_1"> JOHAN COMMERCE  d.o.o., Novaki, Betonska cesta 7, 10431 Sveta Nedelja</derivirana_varijabla>
  </DomainObject.Predmet.ProtustrankaFormatedWithAdress>
  <DomainObject.Predmet.ProtustrankaFormatedWithAdressOIB>
    <izvorni_sadrzaj> JOHAN COMMERCE  d.o.o., OIB 39808605642, Novaki, Betonska cesta 7, 10431 Sveta Nedelja</izvorni_sadrzaj>
    <derivirana_varijabla naziv="DomainObject.Predmet.ProtustrankaFormatedWithAdressOIB_1"> JOHAN COMMERCE  d.o.o., OIB 39808605642, Novaki, Betonska cesta 7, 10431 Sveta Nedelja</derivirana_varijabla>
  </DomainObject.Predmet.ProtustrankaFormatedWithAdressOIB>
  <DomainObject.Predmet.ProtustrankaWithAdress>
    <izvorni_sadrzaj>JOHAN COMMERCE  d.o.o. Novaki, Betonska cesta 7, 10431 Sveta Nedelja</izvorni_sadrzaj>
    <derivirana_varijabla naziv="DomainObject.Predmet.ProtustrankaWithAdress_1">JOHAN COMMERCE  d.o.o. Novaki, Betonska cesta 7, 10431 Sveta Nedelja</derivirana_varijabla>
  </DomainObject.Predmet.ProtustrankaWithAdress>
  <DomainObject.Predmet.ProtustrankaWithAdressOIB>
    <izvorni_sadrzaj>JOHAN COMMERCE  d.o.o., OIB 39808605642, Novaki, Betonska cesta 7, 10431 Sveta Nedelja</izvorni_sadrzaj>
    <derivirana_varijabla naziv="DomainObject.Predmet.ProtustrankaWithAdressOIB_1">JOHAN COMMERCE  d.o.o., OIB 39808605642, Novaki, Betonska cesta 7, 10431 Sveta Nedelja</derivirana_varijabla>
  </DomainObject.Predmet.ProtustrankaWithAdressOIB>
  <DomainObject.Predmet.ProtustrankaNazivFormated>
    <izvorni_sadrzaj>JOHAN COMMERCE  d.o.o.</izvorni_sadrzaj>
    <derivirana_varijabla naziv="DomainObject.Predmet.ProtustrankaNazivFormated_1">JOHAN COMMERCE  d.o.o.</derivirana_varijabla>
  </DomainObject.Predmet.ProtustrankaNazivFormated>
  <DomainObject.Predmet.ProtustrankaNazivFormatedOIB>
    <izvorni_sadrzaj>JOHAN COMMERCE  d.o.o., OIB 39808605642</izvorni_sadrzaj>
    <derivirana_varijabla naziv="DomainObject.Predmet.ProtustrankaNazivFormatedOIB_1">JOHAN COMMERCE  d.o.o., OIB 39808605642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JOHAN COMMERCE  d.o.o.</item>
    </izvorni_sadrzaj>
    <derivirana_varijabla naziv="DomainObject.Predmet.ProtuStrankaListFormated_1">
      <item>JOHAN COMMERCE  d.o.o.</item>
    </derivirana_varijabla>
  </DomainObject.Predmet.ProtuStrankaListFormated>
  <DomainObject.Predmet.ProtuStrankaListFormatedOIB>
    <izvorni_sadrzaj>
      <item>JOHAN COMMERCE  d.o.o., OIB 39808605642</item>
    </izvorni_sadrzaj>
    <derivirana_varijabla naziv="DomainObject.Predmet.ProtuStrankaListFormatedOIB_1">
      <item>JOHAN COMMERCE  d.o.o., OIB 39808605642</item>
    </derivirana_varijabla>
  </DomainObject.Predmet.ProtuStrankaListFormatedOIB>
  <DomainObject.Predmet.ProtuStrankaListFormatedWithAdress>
    <izvorni_sadrzaj>
      <item>JOHAN COMMERCE  d.o.o., Novaki, Betonska cesta 7, 10431 Sveta Nedelja</item>
    </izvorni_sadrzaj>
    <derivirana_varijabla naziv="DomainObject.Predmet.ProtuStrankaListFormatedWithAdress_1">
      <item>JOHAN COMMERCE  d.o.o., Novaki, Betonska cesta 7, 10431 Sveta Nedelja</item>
    </derivirana_varijabla>
  </DomainObject.Predmet.ProtuStrankaListFormatedWithAdress>
  <DomainObject.Predmet.ProtuStrankaListFormatedWithAdressOIB>
    <izvorni_sadrzaj>
      <item>JOHAN COMMERCE  d.o.o., OIB 39808605642, Novaki, Betonska cesta 7, 10431 Sveta Nedelja</item>
    </izvorni_sadrzaj>
    <derivirana_varijabla naziv="DomainObject.Predmet.ProtuStrankaListFormatedWithAdressOIB_1">
      <item>JOHAN COMMERCE  d.o.o., OIB 39808605642, Novaki, Betonska cesta 7, 10431 Sveta Nedelja</item>
    </derivirana_varijabla>
  </DomainObject.Predmet.ProtuStrankaListFormatedWithAdressOIB>
  <DomainObject.Predmet.ProtuStrankaListNazivFormated>
    <izvorni_sadrzaj>
      <item>JOHAN COMMERCE  d.o.o.</item>
    </izvorni_sadrzaj>
    <derivirana_varijabla naziv="DomainObject.Predmet.ProtuStrankaListNazivFormated_1">
      <item>JOHAN COMMERCE  d.o.o.</item>
    </derivirana_varijabla>
  </DomainObject.Predmet.ProtuStrankaListNazivFormated>
  <DomainObject.Predmet.ProtuStrankaListNazivFormatedOIB>
    <izvorni_sadrzaj>
      <item>JOHAN COMMERCE  d.o.o., OIB 39808605642</item>
    </izvorni_sadrzaj>
    <derivirana_varijabla naziv="DomainObject.Predmet.ProtuStrankaListNazivFormatedOIB_1">
      <item>JOHAN COMMERCE  d.o.o., OIB 39808605642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JOHAN COMMERCE  d.o.o.</izvorni_sadrzaj>
    <derivirana_varijabla naziv="DomainObject.Predmet.ProtustrankaIDrugi_1">JOHAN COMMERCE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JOHAN COMMERCE  d.o.o., OIB 39808605642, Novaki, Betonska cesta 7, 10431 Sveta Nedelja</izvorni_sadrzaj>
    <derivirana_varijabla naziv="DomainObject.Predmet.ProtustrankaIDrugiAdressOIB_1">JOHAN COMMERCE  d.o.o., OIB 39808605642, Novaki, Betonska cesta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JOHAN COMMERCE  d.o.o.</item>
      <item>FINA Regionalni centar Zagreb</item>
    </izvorni_sadrzaj>
    <derivirana_varijabla naziv="DomainObject.Predmet.SudioniciListNaziv_1">
      <item>JOHAN COMMERCE  d.o.o.</item>
      <item>FINA Regionalni centar Zagreb</item>
    </derivirana_varijabla>
  </DomainObject.Predmet.SudioniciListNaziv>
  <DomainObject.Predmet.SudioniciListAdressOIB>
    <izvorni_sadrzaj>
      <item>JOHAN COMMERCE  d.o.o., OIB 39808605642, Novaki, Betonska cesta 7,10431 Sveta Nedelja</item>
      <item>FINA Regionalni centar Zagreb, OIB 85821130368, Trg svibanjskih žrtava 1995. 1,10000 Zagreb</item>
    </izvorni_sadrzaj>
    <derivirana_varijabla naziv="DomainObject.Predmet.SudioniciListAdressOIB_1">
      <item>JOHAN COMMERCE  d.o.o., OIB 39808605642, Novaki, Betonska cesta 7,10431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39808605642</item>
      <item>, OIB 85821130368</item>
    </izvorni_sadrzaj>
    <derivirana_varijabla naziv="DomainObject.Predmet.SudioniciListNazivOIB_1">
      <item>, OIB 39808605642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EA339-5EF2-4C15-AA5D-B7F122CAC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242</properties:Words>
  <properties:Characters>1333</properties:Characters>
  <properties:Lines>107</properties:Lines>
  <properties:Paragraphs>18</properties:Paragraphs>
  <properties:TotalTime>400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2016-01-25T10:21:00Z</cp:lastPrinted>
  <dcterms:modified xmlns:xsi="http://www.w3.org/2001/XMLSchema-instance" xsi:type="dcterms:W3CDTF">2016-01-25T10:23:00Z</dcterms:modified>
  <cp:revision>137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