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529b" w14:paraId="ca4529b" w:rsidRDefault="000F42CB" w:rsidP="006E46F1" w:rsidR="006E46F1">
      <w:pPr>
        <w:jc w:val="right"/>
        <w15:collapsed w:val="false"/>
      </w:pPr>
      <w:bookmarkStart w:name="_GoBack" w:id="0"/>
      <w:bookmarkEnd w:id="0"/>
      <w:r>
        <w:t xml:space="preserve">6 </w:t>
      </w:r>
      <w:r w:rsidR="006E46F1">
        <w:t>St-</w:t>
      </w:r>
      <w:r w:rsidR="002F3D6B">
        <w:t>2267</w:t>
      </w:r>
      <w:r w:rsidR="00A71BF7">
        <w:t>/16-</w:t>
      </w:r>
      <w:r w:rsidR="00575292">
        <w:t>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F6555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F4ABA" w:rsidR="005752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575292" w:rsidR="00451DD6" w:rsidRPr="00575292">
      <w:pPr>
        <w:jc w:val="center"/>
      </w:pPr>
      <w:r w:rsidRPr="00575292">
        <w:t>R E P U B L I K A  H R V A T S K A</w:t>
      </w:r>
    </w:p>
    <w:p w:rsidRDefault="005E5D90" w:rsidP="00DF4ABA" w:rsidR="00575292" w:rsidRPr="00575292">
      <w:pPr>
        <w:jc w:val="center"/>
      </w:pPr>
      <w:r w:rsidRPr="00575292">
        <w:t>Z A K L J U Č A K</w:t>
      </w:r>
    </w:p>
    <w:p w:rsidRDefault="00451DD6" w:rsidP="004B741D" w:rsidR="00451DD6" w:rsidRPr="00575292"/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575292" w:rsidRPr="007F4BEF">
        <w:t xml:space="preserve">Financijska agencija OIB: 85821130368, Regionalni centar Osijek. Podružnica Osijek, L. </w:t>
      </w:r>
      <w:proofErr w:type="spellStart"/>
      <w:r w:rsidR="00575292" w:rsidRPr="007F4BEF">
        <w:t>Jagera</w:t>
      </w:r>
      <w:proofErr w:type="spellEnd"/>
      <w:r w:rsidR="00575292" w:rsidRPr="007F4BEF">
        <w:t xml:space="preserve"> 3, Osijek</w:t>
      </w:r>
      <w:r w:rsidR="00575292">
        <w:t xml:space="preserve">, </w:t>
      </w:r>
      <w:r w:rsidR="003A4216" w:rsidRPr="003A4216">
        <w:t xml:space="preserve">za otvaranje </w:t>
      </w:r>
      <w:r w:rsidR="00575292">
        <w:t>stečajnog postupka nad dužnikom</w:t>
      </w:r>
      <w:r w:rsidR="00216402" w:rsidRPr="00216402">
        <w:rPr>
          <w:b/>
        </w:rPr>
        <w:t xml:space="preserve"> </w:t>
      </w:r>
      <w:r w:rsidR="002B30DD" w:rsidRPr="002B30DD">
        <w:rPr>
          <w:b/>
        </w:rPr>
        <w:t>PETRUS j.d.o.o. za trgovinu i usluge</w:t>
      </w:r>
      <w:r w:rsidR="00A71BF7" w:rsidRPr="00A71BF7">
        <w:rPr>
          <w:b/>
        </w:rPr>
        <w:t xml:space="preserve">, </w:t>
      </w:r>
      <w:r w:rsidR="002B30DD" w:rsidRPr="002B30DD">
        <w:rPr>
          <w:b/>
        </w:rPr>
        <w:t>Mirkovci</w:t>
      </w:r>
      <w:r w:rsidR="00575292">
        <w:rPr>
          <w:b/>
        </w:rPr>
        <w:t xml:space="preserve">, </w:t>
      </w:r>
      <w:r w:rsidR="002B30DD" w:rsidRPr="002B30DD">
        <w:rPr>
          <w:b/>
        </w:rPr>
        <w:t>Hrvatskih branitelja 7</w:t>
      </w:r>
      <w:r w:rsidR="00A71BF7" w:rsidRPr="00A71BF7">
        <w:rPr>
          <w:b/>
        </w:rPr>
        <w:t xml:space="preserve">, MBS: </w:t>
      </w:r>
      <w:r w:rsidR="002B30DD" w:rsidRPr="002B30DD">
        <w:rPr>
          <w:b/>
        </w:rPr>
        <w:t>030135399</w:t>
      </w:r>
      <w:r w:rsidR="00A71BF7" w:rsidRPr="00A71BF7">
        <w:rPr>
          <w:b/>
        </w:rPr>
        <w:t xml:space="preserve">, OIB: </w:t>
      </w:r>
      <w:r w:rsidR="002B30DD" w:rsidRPr="002B30DD">
        <w:rPr>
          <w:b/>
        </w:rPr>
        <w:t>06593838281</w:t>
      </w:r>
      <w:r w:rsidR="006E46F1">
        <w:rPr>
          <w:b/>
        </w:rPr>
        <w:t xml:space="preserve">, </w:t>
      </w:r>
      <w:r w:rsidR="006E46F1">
        <w:t xml:space="preserve">dana </w:t>
      </w:r>
      <w:r w:rsidR="00575292">
        <w:t>2</w:t>
      </w:r>
      <w:r w:rsidR="002B30DD">
        <w:t>0</w:t>
      </w:r>
      <w:r w:rsidR="00575292">
        <w:t xml:space="preserve">. </w:t>
      </w:r>
      <w:r w:rsidR="002B30DD">
        <w:t>prosinca</w:t>
      </w:r>
      <w:r w:rsidR="006653A1">
        <w:t xml:space="preserve"> </w:t>
      </w:r>
      <w:r w:rsidR="006E46F1">
        <w:t>2016. g.,</w:t>
      </w:r>
    </w:p>
    <w:p w:rsidRDefault="00667C76" w:rsidP="00575292" w:rsidR="00366021">
      <w:pPr>
        <w:pStyle w:val="Tijeloteksta"/>
        <w:tabs>
          <w:tab w:pos="3750" w:val="left"/>
        </w:tabs>
      </w:pPr>
      <w:r>
        <w:tab/>
      </w:r>
    </w:p>
    <w:p w:rsidRDefault="00575292" w:rsidP="004B741D" w:rsidR="004B741D" w:rsidRPr="00575292">
      <w:pPr>
        <w:jc w:val="center"/>
      </w:pPr>
      <w:r>
        <w:t xml:space="preserve">z a k l j u č i o  j e </w:t>
      </w:r>
    </w:p>
    <w:p w:rsidRDefault="004B741D" w:rsidP="004B741D" w:rsidR="00DB0CD0" w:rsidRPr="00575292">
      <w:pPr>
        <w:pStyle w:val="Tijeloteksta"/>
      </w:pPr>
      <w:r w:rsidRPr="00575292">
        <w:tab/>
      </w:r>
    </w:p>
    <w:p w:rsidRDefault="00DB0CD0" w:rsidP="00DB0CD0" w:rsidR="00A55821">
      <w:pPr>
        <w:ind w:firstLine="708"/>
        <w:jc w:val="both"/>
      </w:pPr>
      <w:r>
        <w:t xml:space="preserve">1. </w:t>
      </w:r>
      <w:r w:rsidR="009B61F0">
        <w:t>Poziva</w:t>
      </w:r>
      <w:r w:rsidR="005E5D90">
        <w:t xml:space="preserve"> se </w:t>
      </w:r>
      <w:proofErr w:type="spellStart"/>
      <w:r w:rsidR="00A71BF7">
        <w:t>z.z</w:t>
      </w:r>
      <w:proofErr w:type="spellEnd"/>
      <w:r w:rsidR="00A71BF7">
        <w:t>. dužnika</w:t>
      </w:r>
      <w:r w:rsidR="003A74E6">
        <w:t xml:space="preserve"> </w:t>
      </w:r>
      <w:r w:rsidR="00CB7F6D" w:rsidRPr="00CB7F6D">
        <w:rPr>
          <w:b/>
        </w:rPr>
        <w:t xml:space="preserve">Josip </w:t>
      </w:r>
      <w:proofErr w:type="spellStart"/>
      <w:r w:rsidR="00CB7F6D" w:rsidRPr="00CB7F6D">
        <w:rPr>
          <w:b/>
        </w:rPr>
        <w:t>Komšić</w:t>
      </w:r>
      <w:proofErr w:type="spellEnd"/>
      <w:r w:rsidR="00CB7F6D" w:rsidRPr="00CB7F6D">
        <w:rPr>
          <w:b/>
        </w:rPr>
        <w:t>, OIB: 24043831391</w:t>
      </w:r>
      <w:r w:rsidR="00A71BF7" w:rsidRPr="00EC4E88">
        <w:rPr>
          <w:b/>
        </w:rPr>
        <w:t xml:space="preserve">, </w:t>
      </w:r>
      <w:r w:rsidR="00CB7F6D" w:rsidRPr="00CB7F6D">
        <w:rPr>
          <w:b/>
        </w:rPr>
        <w:t>Mirkovci, Hrvatskih branitelja 7</w:t>
      </w:r>
      <w:r w:rsidR="00CB7F6D">
        <w:rPr>
          <w:b/>
        </w:rPr>
        <w:t xml:space="preserve">,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 xml:space="preserve">HR31 2390 0011 3000 0020 0 model HR05 </w:t>
      </w:r>
      <w:r w:rsidR="00A55821" w:rsidRPr="00CB7F6D">
        <w:t>272</w:t>
      </w:r>
      <w:r w:rsidR="00CB7F6D" w:rsidRPr="00CB7F6D">
        <w:rPr>
          <w:b/>
        </w:rPr>
        <w:t>-</w:t>
      </w:r>
      <w:r w:rsidR="00A55821" w:rsidRPr="00A80863">
        <w:rPr>
          <w:b/>
        </w:rPr>
        <w:t>8500</w:t>
      </w:r>
      <w:r w:rsidR="00634216" w:rsidRPr="00CB7F6D">
        <w:t>-</w:t>
      </w:r>
      <w:r w:rsidR="00634216" w:rsidRPr="00CB7F6D">
        <w:rPr>
          <w:b/>
        </w:rPr>
        <w:t>2267-16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CB7F6D" w:rsidRPr="002B30DD">
        <w:rPr>
          <w:b/>
        </w:rPr>
        <w:t>PETRUS j.d.o.o. za trgovinu i usluge</w:t>
      </w:r>
      <w:r w:rsidR="00CB7F6D" w:rsidRPr="00A71BF7">
        <w:rPr>
          <w:b/>
        </w:rPr>
        <w:t xml:space="preserve">, </w:t>
      </w:r>
      <w:r w:rsidR="00CB7F6D" w:rsidRPr="002B30DD">
        <w:rPr>
          <w:b/>
        </w:rPr>
        <w:t>Mirkovci</w:t>
      </w:r>
      <w:r w:rsidR="00CB7F6D">
        <w:rPr>
          <w:b/>
        </w:rPr>
        <w:t xml:space="preserve">, </w:t>
      </w:r>
      <w:r w:rsidR="00CB7F6D" w:rsidRPr="002B30DD">
        <w:rPr>
          <w:b/>
        </w:rPr>
        <w:t>Hrvatskih branitelja 7</w:t>
      </w:r>
      <w:r w:rsidR="00CB7F6D" w:rsidRPr="00A71BF7">
        <w:rPr>
          <w:b/>
        </w:rPr>
        <w:t xml:space="preserve">, MBS: </w:t>
      </w:r>
      <w:r w:rsidR="00CB7F6D" w:rsidRPr="002B30DD">
        <w:rPr>
          <w:b/>
        </w:rPr>
        <w:t>030135399</w:t>
      </w:r>
      <w:r w:rsidR="00CB7F6D" w:rsidRPr="00A71BF7">
        <w:rPr>
          <w:b/>
        </w:rPr>
        <w:t xml:space="preserve">, OIB: </w:t>
      </w:r>
      <w:r w:rsidR="00CB7F6D" w:rsidRPr="002B30DD">
        <w:rPr>
          <w:b/>
        </w:rPr>
        <w:t>06593838281</w:t>
      </w:r>
      <w:r w:rsidR="000642E1">
        <w:rPr>
          <w:b/>
        </w:rPr>
        <w:t xml:space="preserve"> </w:t>
      </w:r>
      <w:r w:rsidR="00A80863">
        <w:t xml:space="preserve">te dodatni iznos predujma u iznosu od </w:t>
      </w:r>
      <w:r w:rsidR="0057697C">
        <w:rPr>
          <w:b/>
        </w:rPr>
        <w:t>4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CB7F6D">
        <w:rPr>
          <w:b/>
        </w:rPr>
        <w:t>2267</w:t>
      </w:r>
      <w:r w:rsidR="001A1EFE">
        <w:rPr>
          <w:b/>
        </w:rPr>
        <w:t>-16</w:t>
      </w:r>
      <w:r w:rsidR="00673843">
        <w:t xml:space="preserve"> </w:t>
      </w:r>
      <w:r w:rsidR="00A80863">
        <w:t>(čl. 113</w:t>
      </w:r>
      <w:r w:rsidR="00CB7F6D">
        <w:t>.</w:t>
      </w:r>
      <w:r w:rsidR="00A80863">
        <w:t xml:space="preserve"> st. 1</w:t>
      </w:r>
      <w:r w:rsidR="00CB7F6D">
        <w:t>.</w:t>
      </w:r>
      <w:r w:rsidR="00A80863">
        <w:t xml:space="preserve">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A71BF7" w:rsidR="00686ACA">
      <w:pPr>
        <w:numPr>
          <w:ilvl w:val="0"/>
          <w:numId w:val="8"/>
        </w:numPr>
        <w:ind w:firstLine="708" w:left="0"/>
        <w:jc w:val="both"/>
      </w:pPr>
      <w:r>
        <w:t xml:space="preserve">Ako </w:t>
      </w:r>
      <w:proofErr w:type="spellStart"/>
      <w:r w:rsidR="00A71BF7">
        <w:t>z.z</w:t>
      </w:r>
      <w:proofErr w:type="spellEnd"/>
      <w:r w:rsidR="00A71BF7">
        <w:t xml:space="preserve">. dužnika </w:t>
      </w:r>
      <w:r w:rsidR="00CB7F6D">
        <w:rPr>
          <w:b/>
        </w:rPr>
        <w:t xml:space="preserve">Josip </w:t>
      </w:r>
      <w:proofErr w:type="spellStart"/>
      <w:r w:rsidR="00CB7F6D">
        <w:rPr>
          <w:b/>
        </w:rPr>
        <w:t>Komšić</w:t>
      </w:r>
      <w:proofErr w:type="spellEnd"/>
      <w:r w:rsidR="00CB7F6D">
        <w:rPr>
          <w:b/>
        </w:rPr>
        <w:t xml:space="preserve">, OIB: 24043831391, Mirkovci, Hrvatskih branitelja 7 </w:t>
      </w:r>
      <w:r>
        <w:t xml:space="preserve">ne </w:t>
      </w:r>
      <w:r w:rsidR="00630A05" w:rsidRPr="00630A05">
        <w:rPr>
          <w:b/>
        </w:rPr>
        <w:t>postupi po pozivu suda</w:t>
      </w:r>
      <w:r>
        <w:t xml:space="preserve"> iz točke 1</w:t>
      </w:r>
      <w:r w:rsidR="00CB7F6D">
        <w:t>.</w:t>
      </w:r>
      <w:r>
        <w:t xml:space="preserve"> ovoga zaključka u propisanom roku na odgovarajući način primijenit će se pravila o prisilnoj naplati novčane kazne u parničnom postupku (čl. 113</w:t>
      </w:r>
      <w:r w:rsidR="00CB7F6D">
        <w:t>.</w:t>
      </w:r>
      <w:r>
        <w:t xml:space="preserve"> st. 2</w:t>
      </w:r>
      <w:r w:rsidR="00CB7F6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B7F6D">
        <w:t>20</w:t>
      </w:r>
      <w:r w:rsidR="00EE621D">
        <w:t xml:space="preserve">. </w:t>
      </w:r>
      <w:r w:rsidR="00CB7F6D">
        <w:t>prosinca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DF4ABA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634216">
        <w:t xml:space="preserve">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F4ABA">
        <w:t xml:space="preserve"> </w:t>
      </w:r>
      <w:r w:rsidR="00451DD6">
        <w:t>Nada Roso</w:t>
      </w: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  <w:r>
        <w:t>Zapisničar: Danijela Špeletić</w:t>
      </w:r>
    </w:p>
    <w:p w:rsidRDefault="00DF4ABA" w:rsidP="004B741D" w:rsidR="00DF4AB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0642E1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71BF7" w:rsidP="00A71BF7" w:rsidR="00A71BF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826C4" w:rsidRPr="00F826C4">
        <w:t xml:space="preserve">Josip </w:t>
      </w:r>
      <w:proofErr w:type="spellStart"/>
      <w:r w:rsidR="00F826C4" w:rsidRPr="00F826C4">
        <w:t>Komšić</w:t>
      </w:r>
      <w:proofErr w:type="spellEnd"/>
      <w:r w:rsidR="00F826C4" w:rsidRPr="00F826C4">
        <w:t>, Mirkovci, Hrvatskih branitelja 7</w:t>
      </w:r>
    </w:p>
    <w:p w:rsidRDefault="00F81165" w:rsidP="00A71BF7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  <w:r w:rsidR="001D423A">
        <w:t xml:space="preserve">uz </w:t>
      </w:r>
      <w:proofErr w:type="spellStart"/>
      <w:r w:rsidR="001D423A">
        <w:t>prijedl</w:t>
      </w:r>
      <w:proofErr w:type="spellEnd"/>
      <w:r w:rsidR="001D423A">
        <w:t xml:space="preserve">. </w:t>
      </w:r>
    </w:p>
    <w:p w:rsidRDefault="00F826C4" w:rsidP="00470B34" w:rsidR="00470B34">
      <w:pPr>
        <w:numPr>
          <w:ilvl w:val="0"/>
          <w:numId w:val="6"/>
        </w:numPr>
        <w:jc w:val="both"/>
      </w:pPr>
      <w:r>
        <w:t>kal. 2</w:t>
      </w:r>
      <w:r w:rsidR="00C60232">
        <w:t>0.1.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A6A" w:rsidR="00B86A6A">
      <w:r>
        <w:separator/>
      </w:r>
    </w:p>
  </w:endnote>
  <w:endnote w:id="0" w:type="continuationSeparator">
    <w:p w:rsidRDefault="00B86A6A" w:rsidR="00B86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A6A" w:rsidR="00B86A6A">
      <w:r>
        <w:separator/>
      </w:r>
    </w:p>
  </w:footnote>
  <w:footnote w:id="0" w:type="continuationSeparator">
    <w:p w:rsidRDefault="00B86A6A" w:rsidR="00B86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2E1"/>
    <w:rsid w:val="00086232"/>
    <w:rsid w:val="00095372"/>
    <w:rsid w:val="000C20F1"/>
    <w:rsid w:val="000C66AE"/>
    <w:rsid w:val="000C7F37"/>
    <w:rsid w:val="000E414B"/>
    <w:rsid w:val="000F22FF"/>
    <w:rsid w:val="000F42CB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D423A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30DD"/>
    <w:rsid w:val="002B51B2"/>
    <w:rsid w:val="002B72C4"/>
    <w:rsid w:val="002C6560"/>
    <w:rsid w:val="002E5BA8"/>
    <w:rsid w:val="002F3D6B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5292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A05"/>
    <w:rsid w:val="00630D1B"/>
    <w:rsid w:val="00634216"/>
    <w:rsid w:val="00647557"/>
    <w:rsid w:val="006653A1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5E3A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76EB2"/>
    <w:rsid w:val="0088689D"/>
    <w:rsid w:val="008967F5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1BF7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85B48"/>
    <w:rsid w:val="00B86A6A"/>
    <w:rsid w:val="00BA7DA1"/>
    <w:rsid w:val="00BC33DE"/>
    <w:rsid w:val="00BF7940"/>
    <w:rsid w:val="00C03DF8"/>
    <w:rsid w:val="00C15361"/>
    <w:rsid w:val="00C26291"/>
    <w:rsid w:val="00C3548B"/>
    <w:rsid w:val="00C60232"/>
    <w:rsid w:val="00C64210"/>
    <w:rsid w:val="00C9197B"/>
    <w:rsid w:val="00CA5EA9"/>
    <w:rsid w:val="00CA7139"/>
    <w:rsid w:val="00CB0F92"/>
    <w:rsid w:val="00CB7F6D"/>
    <w:rsid w:val="00CC5360"/>
    <w:rsid w:val="00CD5C2C"/>
    <w:rsid w:val="00CE19FA"/>
    <w:rsid w:val="00CE4C97"/>
    <w:rsid w:val="00CF4431"/>
    <w:rsid w:val="00D03EAA"/>
    <w:rsid w:val="00D113C3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B0CD0"/>
    <w:rsid w:val="00DC7BF5"/>
    <w:rsid w:val="00DD2365"/>
    <w:rsid w:val="00DD3DDB"/>
    <w:rsid w:val="00DE3087"/>
    <w:rsid w:val="00DE58F9"/>
    <w:rsid w:val="00DF4ABA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C4E88"/>
    <w:rsid w:val="00ED0232"/>
    <w:rsid w:val="00ED3737"/>
    <w:rsid w:val="00EE191C"/>
    <w:rsid w:val="00EE621D"/>
    <w:rsid w:val="00EE72C0"/>
    <w:rsid w:val="00F206FE"/>
    <w:rsid w:val="00F23FA1"/>
    <w:rsid w:val="00F306C1"/>
    <w:rsid w:val="00F435F7"/>
    <w:rsid w:val="00F4731D"/>
    <w:rsid w:val="00F55EB2"/>
    <w:rsid w:val="00F618C3"/>
    <w:rsid w:val="00F65557"/>
    <w:rsid w:val="00F76EF7"/>
    <w:rsid w:val="00F80660"/>
    <w:rsid w:val="00F81165"/>
    <w:rsid w:val="00F81190"/>
    <w:rsid w:val="00F81931"/>
    <w:rsid w:val="00F826C4"/>
    <w:rsid w:val="00F8686C"/>
    <w:rsid w:val="00FA3A71"/>
    <w:rsid w:val="00FA7686"/>
    <w:rsid w:val="00FB1AFF"/>
    <w:rsid w:val="00FC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Samoispravak" w:type="paragraph">
    <w:name w:val="Samoispravak"/>
    <w:rsid w:val="007A5E3A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8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Samoispravak" w:type="paragraph">
    <w:name w:val="Samoispravak"/>
    <w:rsid w:val="007A5E3A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C38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91A29-65C5-4A2A-B61B-80574F5FA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345</properties:Words>
  <properties:Characters>1737</properties:Characters>
  <properties:Lines>133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2016-11-25T08:23:00Z</dcterms:created>
  <dc:creator>hermanj</dc:creator>
  <cp:lastModifiedBy>Danijela Špeletić</cp:lastModifiedBy>
  <cp:lastPrinted>2016-12-20T09:26:00Z</cp:lastPrinted>
  <dcterms:modified xmlns:xsi="http://www.w3.org/2001/XMLSchema-instance" xsi:type="dcterms:W3CDTF">2016-12-20T09:29:00Z</dcterms:modified>
  <cp:revision>27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