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790c" w14:paraId="acd790c" w:rsidRDefault="00B80F0F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F0F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380B87">
        <w:t xml:space="preserve">                     67. St-4</w:t>
      </w:r>
      <w:r w:rsidR="00DD01E2">
        <w:t>0</w:t>
      </w:r>
      <w:r w:rsidR="00380B87">
        <w:t>1</w:t>
      </w:r>
      <w:r w:rsidR="00DD01E2">
        <w:t>6</w:t>
      </w:r>
      <w:r w:rsidR="00BF2FCF">
        <w:t>/16</w:t>
      </w:r>
      <w:r w:rsidR="00B80F0F">
        <w:t>-27</w:t>
      </w:r>
    </w:p>
    <w:p w:rsidRDefault="00B80F0F" w:rsidP="0070027B" w:rsidR="0070027B" w:rsidRPr="0070027B">
      <w:pPr>
        <w:jc w:val="both"/>
      </w:pPr>
      <w:r>
        <w:t xml:space="preserve">             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DD01E2" w:rsidP="0070027B" w:rsidR="00EB51F8" w:rsidRPr="003A7D16">
      <w:pPr>
        <w:jc w:val="both"/>
      </w:pPr>
      <w:r w:rsidRPr="00DD01E2">
        <w:t xml:space="preserve">Trgovački sud u Zagrebu, po sucu Gordanu Zubaku, u stečajnom postupku u povodu prijedloga predlagatelja Republike Hrvatske, Ministarstva financija, Porezne uprave, OIB: </w:t>
      </w:r>
      <w:r w:rsidRPr="00B80F0F">
        <w:t xml:space="preserve">18683136487, koju zastupa Županijsko državno odvjetništvo u Zagrebu, za otvaranje stečajnog postupka nad dužnikom </w:t>
      </w:r>
      <w:r w:rsidRPr="00B80F0F">
        <w:rPr>
          <w:lang w:val="en-GB"/>
        </w:rPr>
        <w:t>MEŠTAR-ZDENAC d.o.o., Zagreb, Trnsko 42a, OIB: 11244120045</w:t>
      </w:r>
      <w:r w:rsidR="00DC268C" w:rsidRPr="00B80F0F">
        <w:t xml:space="preserve">, </w:t>
      </w:r>
      <w:r w:rsidR="00B80F0F" w:rsidRPr="00B80F0F">
        <w:rPr>
          <w:lang w:val="pt-BR"/>
        </w:rPr>
        <w:t>9. listopada</w:t>
      </w:r>
      <w:r w:rsidR="00DC7C75" w:rsidRPr="00B80F0F">
        <w:rPr>
          <w:lang w:val="pt-BR"/>
        </w:rPr>
        <w:t xml:space="preserve"> </w:t>
      </w:r>
      <w:r w:rsidRPr="00B80F0F">
        <w:rPr>
          <w:lang w:val="pt-BR"/>
        </w:rPr>
        <w:t>2018</w:t>
      </w:r>
      <w:r w:rsidR="00EB51F8" w:rsidRPr="00B80F0F">
        <w:rPr>
          <w:lang w:val="pt-BR"/>
        </w:rPr>
        <w:t>.</w:t>
      </w:r>
      <w:r w:rsidR="00EB51F8" w:rsidRPr="00B80F0F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B80F0F">
      <w:pPr>
        <w:jc w:val="both"/>
      </w:pPr>
      <w:r w:rsidRPr="00A93839">
        <w:t xml:space="preserve">I. Otvara se stečajni postupak nad dužnikom </w:t>
      </w:r>
      <w:r w:rsidR="00DD01E2" w:rsidRPr="00DD01E2">
        <w:rPr>
          <w:lang w:val="en-GB"/>
        </w:rPr>
        <w:t>MEŠTAR-ZDENAC d.o.o., Zagreb, Trnsko 42a, OIB: 11244120045</w:t>
      </w:r>
      <w:r w:rsidR="00BF2FCF" w:rsidRPr="00BF2FCF">
        <w:t xml:space="preserve">, </w:t>
      </w:r>
      <w:r w:rsidR="00AF124D" w:rsidRPr="00AF124D">
        <w:t xml:space="preserve">MBS: </w:t>
      </w:r>
      <w:r w:rsidR="005F5D1B" w:rsidRPr="005F5D1B">
        <w:t>080242290</w:t>
      </w:r>
      <w:r w:rsidRPr="005F5D1B">
        <w:t>.</w:t>
      </w:r>
      <w:r w:rsidRPr="00A93839">
        <w:t xml:space="preserve"> Rješenje o otvaranju stečajnog postupka nad </w:t>
      </w:r>
      <w:r w:rsidRPr="00B80F0F">
        <w:t>dužnikom istaknut je</w:t>
      </w:r>
      <w:r w:rsidR="00CE7E27" w:rsidRPr="00B80F0F">
        <w:t xml:space="preserve"> </w:t>
      </w:r>
      <w:r w:rsidR="00577939">
        <w:t xml:space="preserve">na </w:t>
      </w:r>
      <w:r w:rsidR="00CE7E27" w:rsidRPr="00B80F0F">
        <w:t>mrežnoj stranici</w:t>
      </w:r>
      <w:r w:rsidRPr="00B80F0F">
        <w:t xml:space="preserve"> e-</w:t>
      </w:r>
      <w:r w:rsidR="00CE7E27" w:rsidRPr="00B80F0F">
        <w:t>oglasna ploča</w:t>
      </w:r>
      <w:r w:rsidRPr="00B80F0F">
        <w:t xml:space="preserve"> Trgovačkog suda u Zagrebu dana </w:t>
      </w:r>
      <w:r w:rsidR="005F5D1B" w:rsidRPr="00B80F0F">
        <w:br/>
      </w:r>
      <w:r w:rsidR="00B80F0F" w:rsidRPr="00B80F0F">
        <w:rPr>
          <w:lang w:val="pt-BR"/>
        </w:rPr>
        <w:t>9. listopada</w:t>
      </w:r>
      <w:r w:rsidR="005F5D1B" w:rsidRPr="00B80F0F">
        <w:rPr>
          <w:lang w:val="pt-BR"/>
        </w:rPr>
        <w:t xml:space="preserve"> 2018</w:t>
      </w:r>
      <w:r w:rsidRPr="00B80F0F">
        <w:t xml:space="preserve">. u </w:t>
      </w:r>
      <w:r w:rsidR="005F5D1B" w:rsidRPr="00B80F0F">
        <w:t>11.0</w:t>
      </w:r>
      <w:r w:rsidR="00DC7C75" w:rsidRPr="00B80F0F">
        <w:t>0</w:t>
      </w:r>
      <w:r w:rsidRPr="00B80F0F">
        <w:t xml:space="preserve"> sati.</w:t>
      </w:r>
    </w:p>
    <w:p w:rsidRDefault="00A93839" w:rsidP="00A93839" w:rsidR="00A93839" w:rsidRPr="00DC7C75">
      <w:pPr>
        <w:jc w:val="both"/>
      </w:pPr>
      <w:r w:rsidRPr="00B80F0F">
        <w:t xml:space="preserve">II. </w:t>
      </w:r>
      <w:r w:rsidR="00EB67B7" w:rsidRPr="00DC7C75">
        <w:t xml:space="preserve">Za stečajnog upravitelja imenuje se </w:t>
      </w:r>
      <w:r w:rsidR="00EB67B7">
        <w:t>Irena Kelava iz Zagreba, Gredička 23, OIB: 65378158056.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5F5D1B" w:rsidRPr="005F5D1B">
        <w:rPr>
          <w:lang w:val="en-GB"/>
        </w:rPr>
        <w:t>MEŠTAR-ZDENAC d.o.o., Zagreb, Trnsko 42a, OIB: 11244120045</w:t>
      </w:r>
      <w:r w:rsidR="005F5D1B" w:rsidRPr="005F5D1B">
        <w:t>, MBS: 080242290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5F5D1B" w:rsidP="005F5D1B" w:rsidR="005F5D1B" w:rsidRPr="005F5D1B">
      <w:pPr>
        <w:ind w:firstLine="708"/>
        <w:jc w:val="both"/>
      </w:pPr>
      <w:r w:rsidRPr="005F5D1B">
        <w:t>Financijska agencija podnijela je, na temelju odredbe čl. 444. st. 1. Stečajnog zakona (“Narodne novine” broj 71/15</w:t>
      </w:r>
      <w:r w:rsidR="002F75E3">
        <w:t xml:space="preserve"> i 104/17</w:t>
      </w:r>
      <w:r w:rsidRPr="005F5D1B">
        <w:t xml:space="preserve">, dalje: SZ), zahtjev za provedbu skraćenog stečajnog postupka nad dužnikom </w:t>
      </w:r>
      <w:r w:rsidRPr="005F5D1B">
        <w:rPr>
          <w:lang w:val="en-GB"/>
        </w:rPr>
        <w:t>MEŠTAR-ZDENAC d.o.o., Zagreb</w:t>
      </w:r>
      <w:r w:rsidRPr="005F5D1B">
        <w:t>.</w:t>
      </w:r>
    </w:p>
    <w:p w:rsidRDefault="005F5D1B" w:rsidP="005F5D1B" w:rsidR="005F5D1B" w:rsidRPr="005F5D1B">
      <w:pPr>
        <w:ind w:firstLine="708"/>
        <w:jc w:val="both"/>
      </w:pPr>
      <w:r w:rsidRPr="005F5D1B">
        <w:tab/>
      </w:r>
    </w:p>
    <w:p w:rsidRDefault="005F5D1B" w:rsidP="005F5D1B" w:rsidR="005F5D1B" w:rsidRPr="005F5D1B">
      <w:pPr>
        <w:ind w:firstLine="708"/>
        <w:jc w:val="both"/>
      </w:pPr>
      <w:r w:rsidRPr="005F5D1B">
        <w:t>S obzirom na to da su bile ispunjene pretpostavke, sud je 25.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5F5D1B" w:rsidP="005F5D1B" w:rsidR="005F5D1B" w:rsidRPr="005F5D1B">
      <w:pPr>
        <w:ind w:firstLine="708"/>
        <w:jc w:val="both"/>
      </w:pPr>
    </w:p>
    <w:p w:rsidRDefault="005F5D1B" w:rsidP="005F5D1B" w:rsidR="005F5D1B" w:rsidRPr="005F5D1B">
      <w:pPr>
        <w:ind w:firstLine="708"/>
        <w:jc w:val="both"/>
        <w:rPr>
          <w:lang w:val="en-GB"/>
        </w:rPr>
      </w:pPr>
      <w:r w:rsidRPr="005F5D1B">
        <w:rPr>
          <w:lang w:val="en-GB"/>
        </w:rPr>
        <w:t xml:space="preserve">Republika Hrvatska,  Ministarstvo financija, Porezna uprava, dostavila je </w:t>
      </w:r>
      <w:r w:rsidRPr="005F5D1B">
        <w:rPr>
          <w:lang w:val="en-GB"/>
        </w:rPr>
        <w:br/>
        <w:t xml:space="preserve">11. veljače 2015. obrazac kojim je, kao vjerovnik, predložila nad dužnikom otvoriti stečaj. U prilogu je dostavljeno stanje računa poreznog obveznika  MEŠTAR-ZDENAC d.o.o., Zagreb na dan 28. siječnja 2016. iz kojeg proizlazi kako dužnik po osnovi poreza, doprinosa, članarina, spomeničke rente duguje iznos od 46.692,61 kn, čime je Republika  Hrvatska,  </w:t>
      </w:r>
      <w:r w:rsidRPr="005F5D1B">
        <w:rPr>
          <w:lang w:val="en-GB"/>
        </w:rPr>
        <w:lastRenderedPageBreak/>
        <w:t xml:space="preserve">Ministarstvo financija, Porezna uprava, učinila vjerojatnim postojanje tražbine prema dužniku. </w:t>
      </w:r>
    </w:p>
    <w:p w:rsidRDefault="005F5D1B" w:rsidP="005F5D1B" w:rsidR="005F5D1B" w:rsidRPr="005F5D1B">
      <w:pPr>
        <w:ind w:firstLine="708"/>
        <w:jc w:val="both"/>
      </w:pPr>
    </w:p>
    <w:p w:rsidRDefault="005F5D1B" w:rsidP="005F5D1B" w:rsidR="005F5D1B" w:rsidRPr="005F5D1B">
      <w:pPr>
        <w:ind w:firstLine="708"/>
        <w:jc w:val="both"/>
      </w:pPr>
      <w:r w:rsidRPr="005F5D1B">
        <w:t xml:space="preserve">Kako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5F5D1B" w:rsidP="005F5D1B" w:rsidR="005F5D1B" w:rsidRPr="005F5D1B">
      <w:pPr>
        <w:ind w:firstLine="708"/>
        <w:jc w:val="both"/>
      </w:pPr>
    </w:p>
    <w:p w:rsidRDefault="005F5D1B" w:rsidP="005F5D1B" w:rsidR="005F5D1B" w:rsidRPr="005F5D1B">
      <w:pPr>
        <w:ind w:firstLine="708"/>
        <w:jc w:val="both"/>
        <w:rPr>
          <w:lang w:val="en-GB"/>
        </w:rPr>
      </w:pPr>
      <w:r w:rsidRPr="005F5D1B">
        <w:t xml:space="preserve">Imajući u vidu činjenicu da je Financija agencija u zahtjevu za provedbu skraćenog stečajnog postupka, koji se vodio pod poslovnim brojem St-330/16, navela da je dužnik na dan 1. rujna 2015. u Očevidniku redoslijeda osnova za plaćanje imao evidentirane neizvršene osnove za plaćanje u neprekinutom razdoblju od 245 dana te kako navedena agencija vodi Očevidnik redoslijeda osnova za plaćanje, </w:t>
      </w:r>
      <w:r w:rsidRPr="005F5D1B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5F5D1B" w:rsidP="005F5D1B" w:rsidR="005F5D1B" w:rsidRPr="005F5D1B">
      <w:pPr>
        <w:ind w:firstLine="708"/>
        <w:jc w:val="both"/>
        <w:rPr>
          <w:lang w:val="en-GB"/>
        </w:rPr>
      </w:pPr>
    </w:p>
    <w:p w:rsidRDefault="005F5D1B" w:rsidP="005F5D1B" w:rsidR="005F5D1B" w:rsidRPr="005F5D1B">
      <w:pPr>
        <w:ind w:firstLine="708"/>
        <w:jc w:val="both"/>
      </w:pPr>
      <w:r w:rsidRPr="005F5D1B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F5D1B" w:rsidP="005F5D1B" w:rsidR="005F5D1B" w:rsidRPr="005F5D1B">
      <w:pPr>
        <w:ind w:firstLine="708"/>
        <w:jc w:val="both"/>
      </w:pPr>
    </w:p>
    <w:p w:rsidRDefault="005F5D1B" w:rsidP="002F75E3" w:rsidR="00BF2FCF" w:rsidRPr="00BF2FCF">
      <w:pPr>
        <w:ind w:firstLine="708"/>
        <w:jc w:val="both"/>
      </w:pPr>
      <w:r w:rsidRPr="005F5D1B">
        <w:t xml:space="preserve">S obzirom na to da iz navoda Financijske agencije proizlazi kako dužnik ima evidentirane neizvršene osnove za plaćanje u neprekinutom razdoblju od 120 dana, a vjerovnik je dostavljanjem stanja računa na dan 28. siječnja 2016. učinio vjerojatnim postojanje tražbine prema dužniku, sud je na temelju odredbe čl. 109. st. 2. i 115. st. 1. u vezi s čl. 433. SZ-a donio rješenje od 29. travnja 2016., kojim je pokrenuo prethodni postupak nad dužnikom, a </w:t>
      </w:r>
      <w:r w:rsidR="002F75E3">
        <w:t>potom je održano</w:t>
      </w:r>
      <w:r w:rsidRPr="005F5D1B">
        <w:t xml:space="preserve"> ročište radi očitovanja o prijedlogu za otvaranje stečajnog postupka. Zastupnik po zakonu dužnika pristupio je na navedeno ročište te je izjavio kako dužnik u svom vlasništvu nema imovinu te je u odnosu na radni stroj iz 1978., o čijem je postojanju sud obavijestila Republika Hrvatska, Ministarstvo financija, Porezna uprava, naveo da je odjavljen, otpisan i da dužnik više nije u posjedu tog radnog stroja. Nadalje, zastupnik po zakonu dužnika nije osporio postojanje stečajnog razloga nesposobnosti za plaćanje te je potvrdio kako je dužnikov račun blokiran.</w:t>
      </w:r>
    </w:p>
    <w:p w:rsidRDefault="005A2B10" w:rsidP="00AE30AB" w:rsidR="005A2B10">
      <w:pPr>
        <w:jc w:val="both"/>
      </w:pPr>
    </w:p>
    <w:p w:rsidRDefault="005224DC" w:rsidP="00F94A15" w:rsidR="00F94A15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>oča Trgovačkog suda u</w:t>
      </w:r>
      <w:r w:rsidR="00F94A15">
        <w:t xml:space="preserve">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5517C6" w:rsidP="00F94A15" w:rsidR="005517C6">
      <w:pPr>
        <w:ind w:firstLine="708"/>
        <w:jc w:val="both"/>
      </w:pPr>
    </w:p>
    <w:p w:rsidRDefault="005517C6" w:rsidP="005517C6" w:rsidR="005517C6">
      <w:pPr>
        <w:ind w:firstLine="708"/>
        <w:jc w:val="both"/>
      </w:pPr>
      <w:r w:rsidRPr="005517C6">
        <w:t>Nadalje, sud je po službenoj dužnosti pribavio Očev</w:t>
      </w:r>
      <w:r w:rsidR="00577939">
        <w:t>idnik neizvršenih osnova za plać</w:t>
      </w:r>
      <w:r w:rsidRPr="005517C6">
        <w:t xml:space="preserve">anje na dan </w:t>
      </w:r>
      <w:r>
        <w:t>5. listopada</w:t>
      </w:r>
      <w:r w:rsidRPr="005517C6">
        <w:t xml:space="preserve"> 2018. iz kojeg proizlazi kako postoje neizvršene osnove za plaćanje u odnosu na dužnika i to u razdoblju dužem od 60 dana.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F94A15">
        <w:t>, što proizlazi i iz potvrde Financijske agencije</w:t>
      </w:r>
      <w:r w:rsidRPr="00A93839">
        <w:t>.</w:t>
      </w:r>
      <w:r w:rsidR="005517C6">
        <w:t xml:space="preserve"> 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</w:t>
      </w:r>
      <w:r w:rsidRPr="00A93839">
        <w:lastRenderedPageBreak/>
        <w:t xml:space="preserve">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577939">
        <w:t>9. listopada</w:t>
      </w:r>
      <w:r w:rsidR="00CF05BD">
        <w:t xml:space="preserve"> 2018</w:t>
      </w:r>
      <w:r w:rsidR="00C12410" w:rsidRPr="00DC7C75">
        <w:t>.</w:t>
      </w:r>
    </w:p>
    <w:p w:rsidRDefault="00C12410" w:rsidP="00C12410" w:rsidR="00C12410" w:rsidRPr="00DC7C75"/>
    <w:p w:rsidRDefault="00346A04" w:rsidP="00363447" w:rsidR="00346A04">
      <w:pPr>
        <w:jc w:val="right"/>
      </w:pPr>
    </w:p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093EB6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FB5CF5" w:rsidP="00C12410" w:rsidR="00FB5CF5"/>
    <w:p w:rsidRDefault="00093EB6" w:rsidP="00400817" w:rsidR="00093EB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93EB6" w:rsidP="00400817" w:rsidR="00093EB6" w:rsidRPr="00400817">
      <w:pPr>
        <w:ind w:left="5664"/>
      </w:pPr>
      <w:r w:rsidRPr="00400817">
        <w:t xml:space="preserve">        Dijana Hadžić</w:t>
      </w:r>
    </w:p>
    <w:p w:rsidRDefault="00C12410" w:rsidP="00B6336F" w:rsidR="00C12410">
      <w:pPr>
        <w:ind w:left="360"/>
      </w:pPr>
    </w:p>
    <w:p w:rsidRDefault="00093EB6" w:rsidP="00B6336F" w:rsidR="00093EB6" w:rsidRPr="003A7D16">
      <w:pPr>
        <w:ind w:left="360"/>
      </w:pPr>
    </w:p>
    <w:sectPr w:rsidSect="00B15477" w:rsidR="00093EB6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93EB6">
          <w:rPr>
            <w:noProof/>
          </w:rPr>
          <w:t>3</w:t>
        </w:r>
        <w:r>
          <w:fldChar w:fldCharType="end"/>
        </w:r>
        <w:r w:rsidR="00B479AF">
          <w:tab/>
          <w:t>67. St-4</w:t>
        </w:r>
        <w:r w:rsidR="002F75E3">
          <w:t>0</w:t>
        </w:r>
        <w:r w:rsidR="00B479AF">
          <w:t>1</w:t>
        </w:r>
        <w:r w:rsidR="002F75E3">
          <w:t>6</w:t>
        </w:r>
        <w:r w:rsidR="00BF2FCF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93EB6"/>
    <w:rsid w:val="00144607"/>
    <w:rsid w:val="001D0B43"/>
    <w:rsid w:val="0023149C"/>
    <w:rsid w:val="00290380"/>
    <w:rsid w:val="002B4737"/>
    <w:rsid w:val="002C25CA"/>
    <w:rsid w:val="002E0229"/>
    <w:rsid w:val="002F75E3"/>
    <w:rsid w:val="00346A04"/>
    <w:rsid w:val="00347CA4"/>
    <w:rsid w:val="00350F72"/>
    <w:rsid w:val="00363447"/>
    <w:rsid w:val="00372077"/>
    <w:rsid w:val="00380B87"/>
    <w:rsid w:val="0038259F"/>
    <w:rsid w:val="00392E4D"/>
    <w:rsid w:val="003A7D16"/>
    <w:rsid w:val="003B2960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517C6"/>
    <w:rsid w:val="00577939"/>
    <w:rsid w:val="005A2B10"/>
    <w:rsid w:val="005F5D1B"/>
    <w:rsid w:val="00603A21"/>
    <w:rsid w:val="00645B73"/>
    <w:rsid w:val="00693D34"/>
    <w:rsid w:val="00697265"/>
    <w:rsid w:val="006F05DF"/>
    <w:rsid w:val="0070027B"/>
    <w:rsid w:val="007859F3"/>
    <w:rsid w:val="007A570C"/>
    <w:rsid w:val="007C2924"/>
    <w:rsid w:val="007E349A"/>
    <w:rsid w:val="008213C5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AF124D"/>
    <w:rsid w:val="00B15477"/>
    <w:rsid w:val="00B479AF"/>
    <w:rsid w:val="00B6336F"/>
    <w:rsid w:val="00B8024A"/>
    <w:rsid w:val="00B80F0F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CF05BD"/>
    <w:rsid w:val="00D85CC6"/>
    <w:rsid w:val="00DC268C"/>
    <w:rsid w:val="00DC7C75"/>
    <w:rsid w:val="00DD01E2"/>
    <w:rsid w:val="00E23F79"/>
    <w:rsid w:val="00E46026"/>
    <w:rsid w:val="00E67E76"/>
    <w:rsid w:val="00EB51F8"/>
    <w:rsid w:val="00EB67B7"/>
    <w:rsid w:val="00EE4220"/>
    <w:rsid w:val="00F06F7D"/>
    <w:rsid w:val="00F24636"/>
    <w:rsid w:val="00F51E11"/>
    <w:rsid w:val="00F61CF3"/>
    <w:rsid w:val="00F94A15"/>
    <w:rsid w:val="00FB5CF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E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E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E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E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E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E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E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E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4016</izvorni_sadrzaj>
    <derivirana_varijabla naziv="DomainObject.Predmet.Broj_1">4016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St-4016/2016</izvorni_sadrzaj>
    <derivirana_varijabla naziv="DomainObject.Predmet.OznakaBroj_1">St-4016/2016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MEŠTAR - ZDENAC d.o.o. zastupanog po punomoćniku Ljiljana Studeni; Todor Mitić</izvorni_sadrzaj>
    <derivirana_varijabla naziv="DomainObject.Predmet.ProtustrankaFormated_1">  MEŠTAR - ZDENAC d.o.o. zastupanog po punomoćniku Ljiljana Studeni; Todor Mitić</derivirana_varijabla>
  </DomainObject.Predmet.ProtustrankaFormated>
  <DomainObject.Predmet.ProtustrankaFormatedOIB>
    <izvorni_sadrzaj>  MEŠTAR - ZDENAC d.o.o., OIB 11244120045 zastupanog po punomoćniku Ljiljana Studeni; Todor Mitić</izvorni_sadrzaj>
    <derivirana_varijabla naziv="DomainObject.Predmet.ProtustrankaFormatedOIB_1">  MEŠTAR - ZDENAC d.o.o., OIB 11244120045 zastupanog po punomoćniku Ljiljana Studeni; Todor Mitić</derivirana_varijabla>
  </DomainObject.Predmet.ProtustrankaFormatedOIB>
  <DomainObject.Predmet.ProtustrankaFormatedWithAdress>
    <izvorni_sadrzaj> MEŠTAR - ZDENAC d.o.o., Trnsko 42/a, 10000 Zagreb zastupanog po punomoćniku Ljiljana Studeni; Todor Mitić</izvorni_sadrzaj>
    <derivirana_varijabla naziv="DomainObject.Predmet.ProtustrankaFormatedWithAdress_1"> MEŠTAR - ZDENAC d.o.o., Trnsko 42/a, 10000 Zagreb zastupanog po punomoćniku Ljiljana Studeni; Todor Mitić</derivirana_varijabla>
  </DomainObject.Predmet.ProtustrankaFormatedWithAdress>
  <DomainObject.Predmet.ProtustrankaFormatedWithAdressOIB>
    <izvorni_sadrzaj> MEŠTAR - ZDENAC d.o.o., OIB 11244120045, Trnsko 42/a, 10000 Zagreb zastupanog po punomoćniku Ljiljana Studeni; Todor Mitić</izvorni_sadrzaj>
    <derivirana_varijabla naziv="DomainObject.Predmet.ProtustrankaFormatedWithAdressOIB_1"> MEŠTAR - ZDENAC d.o.o., OIB 11244120045, Trnsko 42/a, 10000 Zagreb zastupanog po punomoćniku Ljiljana Studeni; Todor Mitić</derivirana_varijabla>
  </DomainObject.Predmet.ProtustrankaFormatedWithAdressOIB>
  <DomainObject.Predmet.ProtustrankaWithAdress>
    <izvorni_sadrzaj>MEŠTAR - ZDENAC d.o.o. Trnsko 42/a, 10000 Zagreb</izvorni_sadrzaj>
    <derivirana_varijabla naziv="DomainObject.Predmet.ProtustrankaWithAdress_1">MEŠTAR - ZDENAC d.o.o. Trnsko 42/a, 10000 Zagreb</derivirana_varijabla>
  </DomainObject.Predmet.ProtustrankaWithAdress>
  <DomainObject.Predmet.ProtustrankaWithAdressOIB>
    <izvorni_sadrzaj>MEŠTAR - ZDENAC d.o.o., OIB 11244120045, Trnsko 42/a, 10000 Zagreb</izvorni_sadrzaj>
    <derivirana_varijabla naziv="DomainObject.Predmet.ProtustrankaWithAdressOIB_1">MEŠTAR - ZDENAC d.o.o., OIB 11244120045, Trnsko 42/a, 10000 Zagreb</derivirana_varijabla>
  </DomainObject.Predmet.ProtustrankaWithAdressOIB>
  <DomainObject.Predmet.ProtustrankaNazivFormated>
    <izvorni_sadrzaj>MEŠTAR - ZDENAC d.o.o.</izvorni_sadrzaj>
    <derivirana_varijabla naziv="DomainObject.Predmet.ProtustrankaNazivFormated_1">MEŠTAR - ZDENAC d.o.o.</derivirana_varijabla>
  </DomainObject.Predmet.ProtustrankaNazivFormated>
  <DomainObject.Predmet.ProtustrankaNazivFormatedOIB>
    <izvorni_sadrzaj>MEŠTAR - ZDENAC d.o.o., OIB 11244120045</izvorni_sadrzaj>
    <derivirana_varijabla naziv="DomainObject.Predmet.ProtustrankaNazivFormatedOIB_1">MEŠTAR - ZDENAC d.o.o., OIB 11244120045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SLAVICA NAMJEŠTAJ društvo s ograničenom odgovornošću za trgovinu i usluge u stečaju</izvorni_sadrzaj>
    <derivirana_varijabla naziv="DomainObject.Predmet.StrankaFormated_1">  FINA Regionalni centar Zagreb; Vjerovnici; SLAVICA NAMJEŠTAJ društvo s ograničenom odgovornošću za trgovinu i usluge u stečaju</derivirana_varijabla>
  </DomainObject.Predmet.StrankaFormated>
  <DomainObject.Predmet.StrankaFormatedOIB>
    <izvorni_sadrzaj>  FINA Regionalni centar Zagreb, OIB 85821130368; Vjerovnici; SLAVICA NAMJEŠTAJ društvo s ograničenom odgovornošću za trgovinu i usluge u stečaju, OIB 51961115713</izvorni_sadrzaj>
    <derivirana_varijabla naziv="DomainObject.Predmet.StrankaFormatedOIB_1">  FINA Regionalni centar Zagreb, OIB 85821130368; Vjerovnici; SLAVICA NAMJEŠTAJ društvo s ograničenom odgovornošću za trgovinu i usluge u stečaju, OIB 51961115713</derivirana_varijabla>
  </DomainObject.Predmet.StrankaFormatedOIB>
  <DomainObject.Predmet.StrankaFormatedWithAdress>
    <izvorni_sadrzaj> FINA Regionalni centar Zagreb, Trg svibanjskih žrtava 1995. 1, 10000 Zagreb; Vjerovnici; SLAVICA NAMJEŠTAJ društvo s ograničenom odgovornošću za trgovinu i usluge u stečaju, Dr. Andrije Mohorovičića 2, 10410 Velika Gorica</izvorni_sadrzaj>
    <derivirana_varijabla naziv="DomainObject.Predmet.StrankaFormatedWithAdress_1"> FINA Regionalni centar Zagreb, Trg svibanjskih žrtava 1995. 1, 10000 Zagreb; Vjerovnici; SLAVICA NAMJEŠTAJ društvo s ograničenom odgovornošću za trgovinu i usluge u stečaju, Dr. Andrije Mohorovičića 2, 10410 Velika Gorica</derivirana_varijabla>
  </DomainObject.Predmet.StrankaFormatedWithAdress>
  <DomainObject.Predmet.StrankaFormatedWithAdressOIB>
    <izvorni_sadrzaj> FINA Regionalni centar Zagreb, OIB 85821130368, Trg svibanjskih žrtava 1995. 1, 10000 Zagreb; Vjerovnici; SLAVICA NAMJEŠTAJ društvo s ograničenom odgovornošću za trgovinu i usluge u stečaju, OIB 51961115713, Dr. Andrije Mohorovičića 2, 10410 Velika Gorica</izvorni_sadrzaj>
    <derivirana_varijabla naziv="DomainObject.Predmet.StrankaFormatedWithAdressOIB_1"> FINA Regionalni centar Zagreb, OIB 85821130368, Trg svibanjskih žrtava 1995. 1, 10000 Zagreb; Vjerovnici; SLAVICA NAMJEŠTAJ društvo s ograničenom odgovornošću za trgovinu i usluge u stečaju, OIB 51961115713, Dr. Andrije Mohorovičića 2, 10410 Velika Gorica</derivirana_varijabla>
  </DomainObject.Predmet.StrankaFormatedWithAdressOIB>
  <DomainObject.Predmet.StrankaWithAdress>
    <izvorni_sadrzaj>FINA Regionalni centar Zagreb Trg svibanjskih žrtava 1995. 1,10000 Zagreb,Vjerovnici ,SLAVICA NAMJEŠTAJ društvo s ograničenom odgovornošću za trgovinu i usluge u stečaju Dr. Andrije Mohorovičića 2,10410 Velika Gorica</izvorni_sadrzaj>
    <derivirana_varijabla naziv="DomainObject.Predmet.StrankaWithAdress_1">FINA Regionalni centar Zagreb Trg svibanjskih žrtava 1995. 1,10000 Zagreb,Vjerovnici ,SLAVICA NAMJEŠTAJ društvo s ograničenom odgovornošću za trgovinu i usluge u stečaju Dr. Andrije Mohorovičića 2,10410 Velika Gorica</derivirana_varijabla>
  </DomainObject.Predmet.StrankaWithAdress>
  <DomainObject.Predmet.StrankaWithAdressOIB>
    <izvorni_sadrzaj>FINA Regionalni centar Zagreb, OIB 85821130368, Trg svibanjskih žrtava 1995. 1,10000 Zagreb,Vjerovnici,SLAVICA NAMJEŠTAJ društvo s ograničenom odgovornošću za trgovinu i usluge u stečaju, OIB 51961115713, Dr. Andrije Mohorovičića 2,10410 Velika Gorica</izvorni_sadrzaj>
    <derivirana_varijabla naziv="DomainObject.Predmet.StrankaWithAdressOIB_1">FINA Regionalni centar Zagreb, OIB 85821130368, Trg svibanjskih žrtava 1995. 1,10000 Zagreb,Vjerovnici,SLAVICA NAMJEŠTAJ društvo s ograničenom odgovornošću za trgovinu i usluge u stečaju, OIB 51961115713, Dr. Andrije Mohorovičića 2,10410 Velika Gorica</derivirana_varijabla>
  </DomainObject.Predmet.StrankaWithAdressOIB>
  <DomainObject.Predmet.StrankaNazivFormated>
    <izvorni_sadrzaj>FINA Regionalni centar Zagreb,Vjerovnici,SLAVICA NAMJEŠTAJ društvo s ograničenom odgovornošću za trgovinu i usluge u stečaju</izvorni_sadrzaj>
    <derivirana_varijabla naziv="DomainObject.Predmet.StrankaNazivFormated_1">FINA Regionalni centar Zagreb,Vjerovnici,SLAVICA NAMJEŠTAJ društvo s ograničenom odgovornošću za trgovinu i usluge u stečaju</derivirana_varijabla>
  </DomainObject.Predmet.StrankaNazivFormated>
  <DomainObject.Predmet.StrankaNazivFormatedOIB>
    <izvorni_sadrzaj>FINA Regionalni centar Zagreb, OIB 85821130368,Vjerovnici,SLAVICA NAMJEŠTAJ društvo s ograničenom odgovornošću za trgovinu i usluge u stečaju, OIB 51961115713</izvorni_sadrzaj>
    <derivirana_varijabla naziv="DomainObject.Predmet.StrankaNazivFormatedOIB_1">FINA Regionalni centar Zagreb, OIB 85821130368,Vjerovnici,SLAVICA NAMJEŠTAJ društvo s ograničenom odgovornošću za trgovinu i usluge u stečaju, OIB 51961115713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Vjerovnici</item>
      <item>SLAVICA NAMJEŠTAJ društvo s ograničenom odgovornošću za trgovinu i usluge u stečaju</item>
    </izvorni_sadrzaj>
    <derivirana_varijabla naziv="DomainObject.Predmet.StrankaListFormated_1">
      <item>FINA Regionalni centar Zagreb</item>
      <item>Vjerovnici</item>
      <item>SLAVICA NAMJEŠTAJ društvo s ograničenom odgovornošću za trgovinu i usluge u stečaju</item>
    </derivirana_varijabla>
  </DomainObject.Predmet.StrankaListFormated>
  <DomainObject.Predmet.StrankaListFormatedOIB>
    <izvorni_sadrzaj>
      <item>FINA Regionalni centar Zagreb, OIB 85821130368</item>
      <item>Vjerovnici</item>
      <item>SLAVICA NAMJEŠTAJ društvo s ograničenom odgovornošću za trgovinu i usluge u stečaju, OIB 51961115713</item>
    </izvorni_sadrzaj>
    <derivirana_varijabla naziv="DomainObject.Predmet.StrankaListFormatedOIB_1">
      <item>FINA Regionalni centar Zagreb, OIB 85821130368</item>
      <item>Vjerovnici</item>
      <item>SLAVICA NAMJEŠTAJ društvo s ograničenom odgovornošću za trgovinu i usluge u stečaju, OIB 51961115713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SLAVICA NAMJEŠTAJ društvo s ograničenom odgovornošću za trgovinu i usluge u stečaju, Dr. Andrije Mohorovičića 2, 10410 Velika Gorica</item>
    </izvorni_sadrzaj>
    <derivirana_varijabla naziv="DomainObject.Predmet.StrankaListFormatedWithAdress_1">
      <item>FINA Regionalni centar Zagreb, Trg svibanjskih žrtava 1995. 1, 10000 Zagreb</item>
      <item>Vjerovnici</item>
      <item>SLAVICA NAMJEŠTAJ društvo s ograničenom odgovornošću za trgovinu i usluge u stečaju, Dr. Andrije Mohorovičića 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SLAVICA NAMJEŠTAJ društvo s ograničenom odgovornošću za trgovinu i usluge u stečaju, OIB 51961115713, Dr. Andrije Mohorovičića 2, 10410 Velika Gorica</item>
    </izvorni_sadrzaj>
    <derivirana_varijabla naziv="DomainObject.Predmet.StrankaListFormatedWithAdressOIB_1">
      <item>FINA Regionalni centar Zagreb, OIB 85821130368, Trg svibanjskih žrtava 1995. 1, 10000 Zagreb</item>
      <item>Vjerovnici</item>
      <item>SLAVICA NAMJEŠTAJ društvo s ograničenom odgovornošću za trgovinu i usluge u stečaju, OIB 51961115713, Dr. Andrije Mohorovičića 2, 10410 Velika Gorica</item>
    </derivirana_varijabla>
  </DomainObject.Predmet.StrankaListFormatedWithAdressOIB>
  <DomainObject.Predmet.StrankaListNazivFormated>
    <izvorni_sadrzaj>
      <item>FINA Regionalni centar Zagreb</item>
      <item>Vjerovnici</item>
      <item>SLAVICA NAMJEŠTAJ društvo s ograničenom odgovornošću za trgovinu i usluge u stečaju</item>
    </izvorni_sadrzaj>
    <derivirana_varijabla naziv="DomainObject.Predmet.StrankaListNazivFormated_1">
      <item>FINA Regionalni centar Zagreb</item>
      <item>Vjerovnici</item>
      <item>SLAVICA NAMJEŠTAJ društvo s ograničenom odgovornošću za trgovinu i usluge u stečaju</item>
    </derivirana_varijabla>
  </DomainObject.Predmet.StrankaListNazivFormated>
  <DomainObject.Predmet.StrankaListNazivFormatedOIB>
    <izvorni_sadrzaj>
      <item>FINA Regionalni centar Zagreb, OIB 85821130368</item>
      <item>Vjerovnici</item>
      <item>SLAVICA NAMJEŠTAJ društvo s ograničenom odgovornošću za trgovinu i usluge u stečaju, OIB 51961115713</item>
    </izvorni_sadrzaj>
    <derivirana_varijabla naziv="DomainObject.Predmet.StrankaListNazivFormatedOIB_1">
      <item>FINA Regionalni centar Zagreb, OIB 85821130368</item>
      <item>Vjerovnici</item>
      <item>SLAVICA NAMJEŠTAJ društvo s ograničenom odgovornošću za trgovinu i usluge u stečaju, OIB 51961115713</item>
    </derivirana_varijabla>
  </DomainObject.Predmet.StrankaListNazivFormatedOIB>
  <DomainObject.Predmet.ProtuStrankaListFormated>
    <izvorni_sadrzaj>
      <item>MEŠTAR - ZDENAC d.o.o. zastupanog po punomoćniku Ljiljana Studeni; Todor Mitić</item>
    </izvorni_sadrzaj>
    <derivirana_varijabla naziv="DomainObject.Predmet.ProtuStrankaListFormated_1">
      <item>MEŠTAR - ZDENAC d.o.o. zastupanog po punomoćniku Ljiljana Studeni; Todor Mitić</item>
    </derivirana_varijabla>
  </DomainObject.Predmet.ProtuStrankaListFormated>
  <DomainObject.Predmet.ProtuStrankaListFormatedOIB>
    <izvorni_sadrzaj>
      <item>MEŠTAR - ZDENAC d.o.o., OIB 11244120045 zastupanog po punomoćniku Ljiljana Studeni; Todor Mitić</item>
    </izvorni_sadrzaj>
    <derivirana_varijabla naziv="DomainObject.Predmet.ProtuStrankaListFormatedOIB_1">
      <item>MEŠTAR - ZDENAC d.o.o., OIB 11244120045 zastupanog po punomoćniku Ljiljana Studeni; Todor Mitić</item>
    </derivirana_varijabla>
  </DomainObject.Predmet.ProtuStrankaListFormatedOIB>
  <DomainObject.Predmet.ProtuStrankaListFormatedWithAdress>
    <izvorni_sadrzaj>
      <item>MEŠTAR - ZDENAC d.o.o., Trnsko 42/a, 10000 Zagreb zastupanog po punomoćniku Ljiljana Studeni; Todor Mitić</item>
    </izvorni_sadrzaj>
    <derivirana_varijabla naziv="DomainObject.Predmet.ProtuStrankaListFormatedWithAdress_1">
      <item>MEŠTAR - ZDENAC d.o.o., Trnsko 42/a, 10000 Zagreb zastupanog po punomoćniku Ljiljana Studeni; Todor Mitić</item>
    </derivirana_varijabla>
  </DomainObject.Predmet.ProtuStrankaListFormatedWithAdress>
  <DomainObject.Predmet.ProtuStrankaListFormatedWithAdressOIB>
    <izvorni_sadrzaj>
      <item>MEŠTAR - ZDENAC d.o.o., OIB 11244120045, Trnsko 42/a, 10000 Zagreb zastupanog po punomoćniku Ljiljana Studeni; Todor Mitić</item>
    </izvorni_sadrzaj>
    <derivirana_varijabla naziv="DomainObject.Predmet.ProtuStrankaListFormatedWithAdressOIB_1">
      <item>MEŠTAR - ZDENAC d.o.o., OIB 11244120045, Trnsko 42/a, 10000 Zagreb zastupanog po punomoćniku Ljiljana Studeni; Todor Mitić</item>
    </derivirana_varijabla>
  </DomainObject.Predmet.ProtuStrankaListFormatedWithAdressOIB>
  <DomainObject.Predmet.ProtuStrankaListNazivFormated>
    <izvorni_sadrzaj>
      <item>MEŠTAR - ZDENAC d.o.o.</item>
    </izvorni_sadrzaj>
    <derivirana_varijabla naziv="DomainObject.Predmet.ProtuStrankaListNazivFormated_1">
      <item>MEŠTAR - ZDENAC d.o.o.</item>
    </derivirana_varijabla>
  </DomainObject.Predmet.ProtuStrankaListNazivFormated>
  <DomainObject.Predmet.ProtuStrankaListNazivFormatedOIB>
    <izvorni_sadrzaj>
      <item>MEŠTAR - ZDENAC d.o.o., OIB 11244120045</item>
    </izvorni_sadrzaj>
    <derivirana_varijabla naziv="DomainObject.Predmet.ProtuStrankaListNazivFormatedOIB_1">
      <item>MEŠTAR - ZDENAC d.o.o., OIB 11244120045</item>
    </derivirana_varijabla>
  </DomainObject.Predmet.ProtuStrankaListNazivFormatedOIB>
  <DomainObject.Predmet.OstaliListFormated>
    <izvorni_sadrzaj>
      <item>Ljiljana Studeni punomoćnica sudionika u postupku MEŠTAR - ZDENAC d.o.o.</item>
      <item>Todor Mitić punomoćnik sudionika u postupku MEŠTAR - ZDENAC d.o.o.</item>
    </izvorni_sadrzaj>
    <derivirana_varijabla naziv="DomainObject.Predmet.OstaliListFormated_1">
      <item>Ljiljana Studeni punomoćnica sudionika u postupku MEŠTAR - ZDENAC d.o.o.</item>
      <item>Todor Mitić punomoćnik sudionika u postupku MEŠTAR - ZDENAC d.o.o.</item>
    </derivirana_varijabla>
  </DomainObject.Predmet.OstaliListFormated>
  <DomainObject.Predmet.OstaliListFormatedOIB>
    <izvorni_sadrzaj>
      <item>Ljiljana Studeni, OIB 42632635852 punomoćnica sudionika u postupku MEŠTAR - ZDENAC d.o.o.</item>
      <item>Todor Mitić, OIB 06393283941 punomoćnik sudionika u postupku MEŠTAR - ZDENAC d.o.o.</item>
    </izvorni_sadrzaj>
    <derivirana_varijabla naziv="DomainObject.Predmet.OstaliListFormatedOIB_1">
      <item>Ljiljana Studeni, OIB 42632635852 punomoćnica sudionika u postupku MEŠTAR - ZDENAC d.o.o.</item>
      <item>Todor Mitić, OIB 06393283941 punomoćnik sudionika u postupku MEŠTAR - ZDENAC d.o.o.</item>
    </derivirana_varijabla>
  </DomainObject.Predmet.OstaliListFormatedOIB>
  <DomainObject.Predmet.OstaliListFormatedWithAdress>
    <izvorni_sadrzaj>
      <item>Ljiljana Studeni, Tina Ujevića 5, 10000 Zagreb punomoćnica sudionika u postupku MEŠTAR - ZDENAC d.o.o.</item>
      <item>Todor Mitić, Trnsko 42a, 10000 Zagreb punomoćnik sudionika u postupku MEŠTAR - ZDENAC d.o.o.</item>
    </izvorni_sadrzaj>
    <derivirana_varijabla naziv="DomainObject.Predmet.OstaliListFormatedWithAdress_1">
      <item>Ljiljana Studeni, Tina Ujevića 5, 10000 Zagreb punomoćnica sudionika u postupku MEŠTAR - ZDENAC d.o.o.</item>
      <item>Todor Mitić, Trnsko 42a, 10000 Zagreb punomoćnik sudionika u postupku MEŠTAR - ZDENAC d.o.o.</item>
    </derivirana_varijabla>
  </DomainObject.Predmet.OstaliListFormatedWithAdress>
  <DomainObject.Predmet.OstaliListFormatedWithAdressOIB>
    <izvorni_sadrzaj>
      <item>Ljiljana Studeni, OIB 42632635852, Tina Ujevića 5, 10000 Zagreb punomoćnica sudionika u postupku MEŠTAR - ZDENAC d.o.o.</item>
      <item>Todor Mitić, OIB 06393283941, Trnsko 42a, 10000 Zagreb punomoćnik sudionika u postupku MEŠTAR - ZDENAC d.o.o.</item>
    </izvorni_sadrzaj>
    <derivirana_varijabla naziv="DomainObject.Predmet.OstaliListFormatedWithAdressOIB_1">
      <item>Ljiljana Studeni, OIB 42632635852, Tina Ujevića 5, 10000 Zagreb punomoćnica sudionika u postupku MEŠTAR - ZDENAC d.o.o.</item>
      <item>Todor Mitić, OIB 06393283941, Trnsko 42a, 10000 Zagreb punomoćnik sudionika u postupku MEŠTAR - ZDENAC d.o.o.</item>
    </derivirana_varijabla>
  </DomainObject.Predmet.OstaliListFormatedWithAdressOIB>
  <DomainObject.Predmet.OstaliListNazivFormated>
    <izvorni_sadrzaj>
      <item>Ljiljana Studeni</item>
      <item>Todor Mitić</item>
    </izvorni_sadrzaj>
    <derivirana_varijabla naziv="DomainObject.Predmet.OstaliListNazivFormated_1">
      <item>Ljiljana Studeni</item>
      <item>Todor Mitić</item>
    </derivirana_varijabla>
  </DomainObject.Predmet.OstaliListNazivFormated>
  <DomainObject.Predmet.OstaliListNazivFormatedOIB>
    <izvorni_sadrzaj>
      <item>Ljiljana Studeni, OIB 42632635852</item>
      <item>Todor Mitić, OIB 06393283941</item>
    </izvorni_sadrzaj>
    <derivirana_varijabla naziv="DomainObject.Predmet.OstaliListNazivFormatedOIB_1">
      <item>Ljiljana Studeni, OIB 42632635852</item>
      <item>Todor Mitić, OIB 06393283941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MEŠTAR - ZDENAC d.o.o.</izvorni_sadrzaj>
    <derivirana_varijabla naziv="DomainObject.Predmet.ProtustrankaIDrugi_1">MEŠTAR - ZDENAC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MEŠTAR - ZDENAC d.o.o., OIB 11244120045, Trnsko 42/a, 10000 Zagreb</izvorni_sadrzaj>
    <derivirana_varijabla naziv="DomainObject.Predmet.ProtustrankaIDrugiAdressOIB_1">MEŠTAR - ZDENAC d.o.o., OIB 11244120045, Trnsko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MEŠTAR - ZDENAC d.o.o.</item>
      <item>FINA Regionalni centar Zagreb</item>
      <item>Ljiljana Studeni</item>
      <item>Todor Mitić</item>
      <item>Vjerovnici</item>
      <item>SLAVICA NAMJEŠTAJ društvo s ograničenom odgovornošću za trgovinu i usluge u stečaju</item>
    </izvorni_sadrzaj>
    <derivirana_varijabla naziv="DomainObject.Predmet.SudioniciListNaziv_1">
      <item>MEŠTAR - ZDENAC d.o.o.</item>
      <item>FINA Regionalni centar Zagreb</item>
      <item>Ljiljana Studeni</item>
      <item>Todor Mitić</item>
      <item>Vjerovnici</item>
      <item>SLAVICA NAMJEŠTAJ društvo s ograničenom odgovornošću za trgovinu i usluge u stečaju</item>
    </derivirana_varijabla>
  </DomainObject.Predmet.SudioniciListNaziv>
  <DomainObject.Predmet.SudioniciListAdressOIB>
    <izvorni_sadrzaj>
      <item>MEŠTAR - ZDENAC d.o.o., OIB 11244120045, Trnsko 42/a,10000 Zagreb</item>
      <item>FINA Regionalni centar Zagreb, OIB 85821130368, Trg svibanjskih žrtava 1995. 1,10000 Zagreb</item>
      <item>Ljiljana Studeni, OIB 42632635852, Tina Ujevića 5,10000 Zagreb</item>
      <item>Todor Mitić, OIB 06393283941, Trnsko 42a,10000 Zagreb</item>
      <item>Vjerovnici</item>
      <item>SLAVICA NAMJEŠTAJ društvo s ograničenom odgovornošću za trgovinu i usluge u stečaju, OIB 51961115713, Dr. Andrije Mohorovičića 2,10410 Velika Gorica</item>
    </izvorni_sadrzaj>
    <derivirana_varijabla naziv="DomainObject.Predmet.SudioniciListAdressOIB_1">
      <item>MEŠTAR - ZDENAC d.o.o., OIB 11244120045, Trnsko 42/a,10000 Zagreb</item>
      <item>FINA Regionalni centar Zagreb, OIB 85821130368, Trg svibanjskih žrtava 1995. 1,10000 Zagreb</item>
      <item>Ljiljana Studeni, OIB 42632635852, Tina Ujevića 5,10000 Zagreb</item>
      <item>Todor Mitić, OIB 06393283941, Trnsko 42a,10000 Zagreb</item>
      <item>Vjerovnici</item>
      <item>SLAVICA NAMJEŠTAJ društvo s ograničenom odgovornošću za trgovinu i usluge u stečaju, OIB 51961115713, Dr. Andrije Mohorovičića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11244120045</item>
      <item>, OIB 85821130368</item>
      <item>, OIB 42632635852</item>
      <item>, OIB 06393283941</item>
      <item>, OIB null</item>
      <item>, OIB 51961115713</item>
    </izvorni_sadrzaj>
    <derivirana_varijabla naziv="DomainObject.Predmet.SudioniciListNazivOIB_1">
      <item>, OIB 11244120045</item>
      <item>, OIB 85821130368</item>
      <item>, OIB 42632635852</item>
      <item>, OIB 06393283941</item>
      <item>, OIB null</item>
      <item>, OIB 51961115713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2016.</izvorni_sadrzaj>
    <derivirana_varijabla naziv="DomainObject.Predmet.DatumZadnjeOdrzaneSudskeRadnje_1">14. rujna 2016.</derivirana_varijabla>
  </DomainObject.Predmet.DatumZadnjeOdrzaneSudskeRadnje>
  <DomainObject.PredzadnjaOdlukaIzPredmeta.DatumDonosenjaOdluke>
    <izvorni_sadrzaj>20. srpnja 2016.</izvorni_sadrzaj>
    <derivirana_varijabla naziv="DomainObject.PredzadnjaOdlukaIzPredmeta.DatumDonosenjaOdluke_1">20. srpnja 2016.</derivirana_varijabla>
  </DomainObject.PredzadnjaOdlukaIzPredmeta.DatumDonosenjaOdluke>
  <DomainObject.PredzadnjaOdlukaIzPredmeta.Oznaka>
    <izvorni_sadrzaj>St-4016/2016-17</izvorni_sadrzaj>
    <derivirana_varijabla naziv="DomainObject.PredzadnjaOdlukaIzPredmeta.Oznaka_1">St-4016/2016-17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1098</properties:Words>
  <properties:Characters>6126</properties:Characters>
  <properties:Lines>130</properties:Lines>
  <properties:Paragraphs>32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2018-10-05T12:12:00Z</dcterms:created>
  <dc:creator>gzubak</dc:creator>
  <cp:lastModifiedBy>Dijana Hadžić</cp:lastModifiedBy>
  <cp:lastPrinted>2018-10-09T08:41:00Z</cp:lastPrinted>
  <dcterms:modified xmlns:xsi="http://www.w3.org/2001/XMLSchema-instance" xsi:type="dcterms:W3CDTF">2018-10-09T08:41:00Z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