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3c11" w14:paraId="4493c1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64097F">
        <w:t>7814</w:t>
      </w:r>
      <w:r w:rsidR="00C74015">
        <w:t>/</w:t>
      </w:r>
      <w:r w:rsidR="00B05E19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FC07AE">
        <w:t>28.siječnj</w:t>
      </w:r>
      <w:r w:rsidR="00AC4528">
        <w:t>a</w:t>
      </w:r>
      <w:r w:rsidR="00FC07AE">
        <w:t xml:space="preserve"> 2016</w:t>
      </w:r>
      <w:r w:rsidR="00590AEF">
        <w:t>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64097F">
        <w:t xml:space="preserve">METALI I SKELNE KONSTRUKCIJE d.o.o., </w:t>
      </w:r>
      <w:proofErr w:type="spellStart"/>
      <w:r w:rsidR="007C3420">
        <w:t>Č</w:t>
      </w:r>
      <w:r w:rsidR="0064097F">
        <w:t>orova</w:t>
      </w:r>
      <w:proofErr w:type="spellEnd"/>
      <w:r w:rsidR="0064097F">
        <w:t xml:space="preserve"> 29, Zagreb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64097F">
        <w:t>61421070850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05145C">
        <w:t xml:space="preserve"> </w:t>
      </w:r>
      <w:r w:rsidR="0064097F">
        <w:t>115.444,89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FC07AE">
        <w:t>28.siječnj</w:t>
      </w:r>
      <w:r w:rsidR="008155EE">
        <w:t>a</w:t>
      </w:r>
      <w:r w:rsidR="00FC07AE">
        <w:t xml:space="preserve"> 2016</w:t>
      </w:r>
      <w:r w:rsidR="00590AEF">
        <w:t>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6A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6A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145C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667AA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C655F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E2713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4097F"/>
    <w:rsid w:val="00657B8E"/>
    <w:rsid w:val="00687B52"/>
    <w:rsid w:val="006A2E6D"/>
    <w:rsid w:val="006A4158"/>
    <w:rsid w:val="006B6B52"/>
    <w:rsid w:val="006F523A"/>
    <w:rsid w:val="00716DF7"/>
    <w:rsid w:val="00745DB1"/>
    <w:rsid w:val="00790E7D"/>
    <w:rsid w:val="007B5AFD"/>
    <w:rsid w:val="007C3420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944C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866A4"/>
    <w:rsid w:val="00B91784"/>
    <w:rsid w:val="00BD2EC6"/>
    <w:rsid w:val="00BE2159"/>
    <w:rsid w:val="00C6421F"/>
    <w:rsid w:val="00C70B80"/>
    <w:rsid w:val="00C74015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66384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4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4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4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4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7814</izvorni_sadrzaj>
    <derivirana_varijabla naziv="DomainObject.Predmet.Broj_1">7814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St-7814/2015</izvorni_sadrzaj>
    <derivirana_varijabla naziv="DomainObject.Predmet.OznakaBroj_1">St-7814/2015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 I SKELNE KONSTRUKCIJE d.o.o.</izvorni_sadrzaj>
    <derivirana_varijabla naziv="DomainObject.Predmet.ProtustrankaFormated_1">  METALI I SKELNE KONSTRUKCIJE d.o.o.</derivirana_varijabla>
  </DomainObject.Predmet.ProtustrankaFormated>
  <DomainObject.Predmet.ProtustrankaFormatedOIB>
    <izvorni_sadrzaj>  METALI I SKELNE KONSTRUKCIJE d.o.o., OIB 61421070850</izvorni_sadrzaj>
    <derivirana_varijabla naziv="DomainObject.Predmet.ProtustrankaFormatedOIB_1">  METALI I SKELNE KONSTRUKCIJE d.o.o., OIB 61421070850</derivirana_varijabla>
  </DomainObject.Predmet.ProtustrankaFormatedOIB>
  <DomainObject.Predmet.ProtustrankaFormatedWithAdress>
    <izvorni_sadrzaj> METALI I SKELNE KONSTRUKCIJE d.o.o., Čorova 29, 10000 Zagreb</izvorni_sadrzaj>
    <derivirana_varijabla naziv="DomainObject.Predmet.ProtustrankaFormatedWithAdress_1"> METALI I SKELNE KONSTRUKCIJE d.o.o., Čorova 29, 10000 Zagreb</derivirana_varijabla>
  </DomainObject.Predmet.ProtustrankaFormatedWithAdress>
  <DomainObject.Predmet.ProtustrankaFormatedWithAdressOIB>
    <izvorni_sadrzaj> METALI I SKELNE KONSTRUKCIJE d.o.o., OIB 61421070850, Čorova 29, 10000 Zagreb</izvorni_sadrzaj>
    <derivirana_varijabla naziv="DomainObject.Predmet.ProtustrankaFormatedWithAdressOIB_1"> METALI I SKELNE KONSTRUKCIJE d.o.o., OIB 61421070850, Čorova 29, 10000 Zagreb</derivirana_varijabla>
  </DomainObject.Predmet.ProtustrankaFormatedWithAdressOIB>
  <DomainObject.Predmet.ProtustrankaWithAdress>
    <izvorni_sadrzaj>METALI I SKELNE KONSTRUKCIJE d.o.o. Čorova 29, 10000 Zagreb</izvorni_sadrzaj>
    <derivirana_varijabla naziv="DomainObject.Predmet.ProtustrankaWithAdress_1">METALI I SKELNE KONSTRUKCIJE d.o.o. Čorova 29, 10000 Zagreb</derivirana_varijabla>
  </DomainObject.Predmet.ProtustrankaWithAdress>
  <DomainObject.Predmet.ProtustrankaWithAdressOIB>
    <izvorni_sadrzaj>METALI I SKELNE KONSTRUKCIJE d.o.o., OIB 61421070850, Čorova 29, 10000 Zagreb</izvorni_sadrzaj>
    <derivirana_varijabla naziv="DomainObject.Predmet.ProtustrankaWithAdressOIB_1">METALI I SKELNE KONSTRUKCIJE d.o.o., OIB 61421070850, Čorova 29, 10000 Zagreb</derivirana_varijabla>
  </DomainObject.Predmet.ProtustrankaWithAdressOIB>
  <DomainObject.Predmet.ProtustrankaNazivFormated>
    <izvorni_sadrzaj>METALI I SKELNE KONSTRUKCIJE d.o.o.</izvorni_sadrzaj>
    <derivirana_varijabla naziv="DomainObject.Predmet.ProtustrankaNazivFormated_1">METALI I SKELNE KONSTRUKCIJE d.o.o.</derivirana_varijabla>
  </DomainObject.Predmet.ProtustrankaNazivFormated>
  <DomainObject.Predmet.ProtustrankaNazivFormatedOIB>
    <izvorni_sadrzaj>METALI I SKELNE KONSTRUKCIJE d.o.o., OIB 61421070850</izvorni_sadrzaj>
    <derivirana_varijabla naziv="DomainObject.Predmet.ProtustrankaNazivFormatedOIB_1">METALI I SKELNE KONSTRUKCIJE d.o.o., OIB 61421070850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METALI I SKELNE KONSTRUKCIJE d.o.o.</item>
    </izvorni_sadrzaj>
    <derivirana_varijabla naziv="DomainObject.Predmet.ProtuStrankaListFormated_1">
      <item>METALI I SKELNE KONSTRUKCIJE d.o.o.</item>
    </derivirana_varijabla>
  </DomainObject.Predmet.ProtuStrankaListFormated>
  <DomainObject.Predmet.ProtuStrankaListFormatedOIB>
    <izvorni_sadrzaj>
      <item>METALI I SKELNE KONSTRUKCIJE d.o.o., OIB 61421070850</item>
    </izvorni_sadrzaj>
    <derivirana_varijabla naziv="DomainObject.Predmet.ProtuStrankaListFormatedOIB_1">
      <item>METALI I SKELNE KONSTRUKCIJE d.o.o., OIB 61421070850</item>
    </derivirana_varijabla>
  </DomainObject.Predmet.ProtuStrankaListFormatedOIB>
  <DomainObject.Predmet.ProtuStrankaListFormatedWithAdress>
    <izvorni_sadrzaj>
      <item>METALI I SKELNE KONSTRUKCIJE d.o.o., Čorova 29, 10000 Zagreb</item>
    </izvorni_sadrzaj>
    <derivirana_varijabla naziv="DomainObject.Predmet.ProtuStrankaListFormatedWithAdress_1">
      <item>METALI I SKELNE KONSTRUKCIJE d.o.o., Čorova 29, 10000 Zagreb</item>
    </derivirana_varijabla>
  </DomainObject.Predmet.ProtuStrankaListFormatedWithAdress>
  <DomainObject.Predmet.ProtuStrankaListFormatedWithAdressOIB>
    <izvorni_sadrzaj>
      <item>METALI I SKELNE KONSTRUKCIJE d.o.o., OIB 61421070850, Čorova 29, 10000 Zagreb</item>
    </izvorni_sadrzaj>
    <derivirana_varijabla naziv="DomainObject.Predmet.ProtuStrankaListFormatedWithAdressOIB_1">
      <item>METALI I SKELNE KONSTRUKCIJE d.o.o., OIB 61421070850, Čorova 29, 10000 Zagreb</item>
    </derivirana_varijabla>
  </DomainObject.Predmet.ProtuStrankaListFormatedWithAdressOIB>
  <DomainObject.Predmet.ProtuStrankaListNazivFormated>
    <izvorni_sadrzaj>
      <item>METALI I SKELNE KONSTRUKCIJE d.o.o.</item>
    </izvorni_sadrzaj>
    <derivirana_varijabla naziv="DomainObject.Predmet.ProtuStrankaListNazivFormated_1">
      <item>METALI I SKELNE KONSTRUKCIJE d.o.o.</item>
    </derivirana_varijabla>
  </DomainObject.Predmet.ProtuStrankaListNazivFormated>
  <DomainObject.Predmet.ProtuStrankaListNazivFormatedOIB>
    <izvorni_sadrzaj>
      <item>METALI I SKELNE KONSTRUKCIJE d.o.o., OIB 61421070850</item>
    </izvorni_sadrzaj>
    <derivirana_varijabla naziv="DomainObject.Predmet.ProtuStrankaListNazivFormatedOIB_1">
      <item>METALI I SKELNE KONSTRUKCIJE d.o.o., OIB 61421070850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METALI I SKELNE KONSTRUKCIJE d.o.o.</izvorni_sadrzaj>
    <derivirana_varijabla naziv="DomainObject.Predmet.ProtustrankaIDrugi_1">METALI I SKELNE KONSTRUKCIJE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METALI I SKELNE KONSTRUKCIJE d.o.o., OIB 61421070850, Čorova 29, 10000 Zagreb</izvorni_sadrzaj>
    <derivirana_varijabla naziv="DomainObject.Predmet.ProtustrankaIDrugiAdressOIB_1">METALI I SKELNE KONSTRUKCIJE d.o.o., OIB 61421070850, Čorova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METALI I SKELNE KONSTRUKCIJE d.o.o.</item>
    </izvorni_sadrzaj>
    <derivirana_varijabla naziv="DomainObject.Predmet.SudioniciListNaziv_1">
      <item>FINA Regionalni centar Zagreb</item>
      <item>METALI I SKELNE KONSTRUKCIJE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METALI I SKELNE KONSTRUKCIJE d.o.o., OIB 61421070850, Čorova 29,10000 Zagreb</item>
    </izvorni_sadrzaj>
    <derivirana_varijabla naziv="DomainObject.Predmet.SudioniciListAdressOIB_1">
      <item>FINA Regionalni centar Zagreb, OIB 85821130368, Trg svibanjskih žrtava 1995. 1,10000 Zagreb</item>
      <item>METALI I SKELNE KONSTRUKCIJE d.o.o., OIB 61421070850, Čorova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61421070850</item>
    </izvorni_sadrzaj>
    <derivirana_varijabla naziv="DomainObject.Predmet.SudioniciListNazivOIB_1">
      <item>, OIB 85821130368</item>
      <item>, OIB 61421070850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1318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2016-01-28T20:18:00Z</dcterms:created>
  <dc:creator>ilukac</dc:creator>
  <cp:lastModifiedBy>Marina Gojić</cp:lastModifiedBy>
  <cp:lastPrinted>2016-01-28T10:34:00Z</cp:lastPrinted>
  <dcterms:modified xmlns:xsi="http://www.w3.org/2001/XMLSchema-instance" xsi:type="dcterms:W3CDTF">2016-01-28T10:34:00Z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