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6d8cd" w14:paraId="776d8cd" w:rsidRDefault="003A6631" w:rsidP="003A6631" w:rsidR="003A663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6631" w:rsidP="003A6631" w:rsidR="003A6631" w:rsidRPr="00EB7DE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EB7DE8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3A6631" w:rsidP="003A6631" w:rsidR="003A663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EB7DE8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3A6631" w:rsidP="003A6631" w:rsidR="003A663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A6631" w:rsidP="003A6631" w:rsidR="003A6631" w:rsidRPr="00EB7DE8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3A6631" w:rsidP="003A6631" w:rsidR="003A663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A6631" w:rsidP="003A6631" w:rsidR="003A6631" w:rsidRPr="005D578C">
      <w:pPr>
        <w:jc w:val="center"/>
        <w:rPr>
          <w:rFonts w:cs="Times New Roman" w:eastAsia="Times New Roman"/>
          <w:szCs w:val="24"/>
        </w:rPr>
      </w:pPr>
    </w:p>
    <w:p w:rsidRDefault="003A6631" w:rsidP="003A6631" w:rsidR="003A663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A6631" w:rsidP="003A6631" w:rsidR="003A6631" w:rsidRPr="005D578C">
      <w:pPr>
        <w:rPr>
          <w:rFonts w:cs="Times New Roman" w:eastAsia="Times New Roman"/>
          <w:szCs w:val="24"/>
        </w:rPr>
      </w:pPr>
    </w:p>
    <w:p w:rsidRDefault="003A6631" w:rsidP="003A6631" w:rsidR="003A663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POSLOV</w:t>
      </w:r>
      <w:r w:rsidR="002B56E1">
        <w:rPr>
          <w:rFonts w:cs="Times New Roman" w:eastAsia="Times New Roman"/>
          <w:szCs w:val="24"/>
        </w:rPr>
        <w:t>NA RAZMJENA d. o. o. Pula, Mars</w:t>
      </w:r>
      <w:r>
        <w:rPr>
          <w:rFonts w:cs="Times New Roman" w:eastAsia="Times New Roman"/>
          <w:szCs w:val="24"/>
        </w:rPr>
        <w:t>ovog polja 10, OIB 31084812119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130038368,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EB7DE8">
        <w:rPr>
          <w:rFonts w:cs="Times New Roman" w:eastAsia="Times New Roman"/>
          <w:szCs w:val="24"/>
        </w:rPr>
        <w:t>22</w:t>
      </w:r>
      <w:r>
        <w:rPr>
          <w:rFonts w:cs="Times New Roman" w:eastAsia="Times New Roman"/>
          <w:szCs w:val="24"/>
        </w:rPr>
        <w:t>. ožujka 2016.</w:t>
      </w:r>
    </w:p>
    <w:p w:rsidRDefault="003A6631" w:rsidP="003A6631" w:rsidR="003A6631" w:rsidRPr="005D578C">
      <w:pPr>
        <w:rPr>
          <w:rFonts w:cs="Times New Roman" w:eastAsia="Times New Roman"/>
          <w:szCs w:val="24"/>
        </w:rPr>
      </w:pPr>
    </w:p>
    <w:p w:rsidRDefault="003A6631" w:rsidP="003A6631" w:rsidR="003A663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A6631" w:rsidP="003A6631" w:rsidR="003A6631" w:rsidRPr="005D578C">
      <w:pPr>
        <w:rPr>
          <w:rFonts w:cs="Times New Roman" w:eastAsia="Times New Roman"/>
          <w:szCs w:val="24"/>
        </w:rPr>
      </w:pPr>
    </w:p>
    <w:p w:rsidRDefault="003A6631" w:rsidP="003A6631" w:rsidR="003A663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POSLOV</w:t>
      </w:r>
      <w:r w:rsidR="002B56E1">
        <w:rPr>
          <w:rFonts w:cs="Times New Roman" w:eastAsia="Times New Roman"/>
          <w:szCs w:val="24"/>
        </w:rPr>
        <w:t>NA RAZMJENA d. o. o. Pula, Mars</w:t>
      </w:r>
      <w:r>
        <w:rPr>
          <w:rFonts w:cs="Times New Roman" w:eastAsia="Times New Roman"/>
          <w:szCs w:val="24"/>
        </w:rPr>
        <w:t>ovog polja 10, OIB 31084812119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130038368,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17.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3A6631" w:rsidP="003A6631" w:rsidR="003A6631" w:rsidRPr="005D578C">
      <w:pPr>
        <w:rPr>
          <w:rFonts w:cs="Times New Roman" w:eastAsia="Times New Roman"/>
          <w:szCs w:val="24"/>
        </w:rPr>
      </w:pPr>
    </w:p>
    <w:p w:rsidRDefault="003A6631" w:rsidP="003A6631" w:rsidR="003A663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3A6631" w:rsidP="003A6631" w:rsidR="003A6631">
      <w:pPr>
        <w:rPr>
          <w:rFonts w:cs="Times New Roman" w:eastAsia="Times New Roman"/>
          <w:szCs w:val="20"/>
        </w:rPr>
      </w:pPr>
    </w:p>
    <w:p w:rsidRDefault="003A6631" w:rsidP="003A6631" w:rsidR="003A663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POSLOV</w:t>
      </w:r>
      <w:r w:rsidR="002B56E1">
        <w:rPr>
          <w:rFonts w:cs="Times New Roman" w:eastAsia="Times New Roman"/>
          <w:szCs w:val="24"/>
        </w:rPr>
        <w:t>NA RAZMJENA d. o. o. Pula, Mars</w:t>
      </w:r>
      <w:r>
        <w:rPr>
          <w:rFonts w:cs="Times New Roman" w:eastAsia="Times New Roman"/>
          <w:szCs w:val="24"/>
        </w:rPr>
        <w:t>ovog polja 10, OIB 31084812119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130038368.</w:t>
      </w:r>
    </w:p>
    <w:p w:rsidRDefault="003A6631" w:rsidP="003A6631" w:rsidR="003A6631">
      <w:pPr>
        <w:ind w:firstLine="709"/>
        <w:rPr>
          <w:rFonts w:cs="Times New Roman" w:eastAsia="Times New Roman"/>
          <w:szCs w:val="24"/>
        </w:rPr>
      </w:pPr>
    </w:p>
    <w:p w:rsidRDefault="003A6631" w:rsidP="003A6631" w:rsidR="003A663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POSLOV</w:t>
      </w:r>
      <w:r w:rsidR="002B56E1">
        <w:rPr>
          <w:rFonts w:cs="Times New Roman" w:eastAsia="Times New Roman"/>
          <w:szCs w:val="24"/>
        </w:rPr>
        <w:t>NA RAZMJENA d. o. o. Pula, Mars</w:t>
      </w:r>
      <w:r>
        <w:rPr>
          <w:rFonts w:cs="Times New Roman" w:eastAsia="Times New Roman"/>
          <w:szCs w:val="24"/>
        </w:rPr>
        <w:t>ovog polja 10, OIB 31084812119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130038368.</w:t>
      </w:r>
    </w:p>
    <w:p w:rsidRDefault="003A6631" w:rsidP="003A6631" w:rsidR="003A6631">
      <w:pPr>
        <w:rPr>
          <w:rFonts w:cs="Times New Roman" w:eastAsia="Times New Roman"/>
          <w:szCs w:val="24"/>
        </w:rPr>
      </w:pPr>
    </w:p>
    <w:p w:rsidRDefault="003A6631" w:rsidP="003A6631" w:rsidR="003A6631" w:rsidRPr="005D578C">
      <w:pPr>
        <w:rPr>
          <w:rFonts w:cs="Times New Roman" w:eastAsia="Times New Roman"/>
          <w:szCs w:val="24"/>
        </w:rPr>
      </w:pPr>
    </w:p>
    <w:p w:rsidRDefault="003A6631" w:rsidP="003A6631" w:rsidR="003A663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A6631" w:rsidP="003A6631" w:rsidR="003A6631">
      <w:pPr>
        <w:ind w:firstLine="708"/>
        <w:rPr>
          <w:rFonts w:cs="Times New Roman" w:eastAsia="Times New Roman"/>
          <w:szCs w:val="24"/>
        </w:rPr>
      </w:pPr>
    </w:p>
    <w:p w:rsidRDefault="003A6631" w:rsidP="003A6631" w:rsidR="003A663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POSLOVNA RAZMJENA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St-925/2015-3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A6631" w:rsidP="003A6631" w:rsidR="003A663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A6631" w:rsidP="003A6631" w:rsidR="003A6631" w:rsidRPr="005D578C">
      <w:pPr>
        <w:rPr>
          <w:rFonts w:cs="Times New Roman" w:eastAsia="Times New Roman"/>
          <w:szCs w:val="24"/>
        </w:rPr>
      </w:pPr>
    </w:p>
    <w:p w:rsidRDefault="003A6631" w:rsidP="003A6631" w:rsidR="003A663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EB7DE8">
        <w:rPr>
          <w:rFonts w:cs="Times New Roman" w:eastAsia="Times New Roman"/>
          <w:szCs w:val="24"/>
        </w:rPr>
        <w:t>22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A6631" w:rsidP="003A6631" w:rsidR="003A6631">
      <w:pPr>
        <w:rPr>
          <w:rFonts w:cs="Times New Roman" w:eastAsia="Times New Roman"/>
          <w:szCs w:val="24"/>
        </w:rPr>
      </w:pPr>
    </w:p>
    <w:p w:rsidRDefault="003A6631" w:rsidP="003A6631" w:rsidR="003A663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3A6631" w:rsidP="003A6631" w:rsidR="003A663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B61B4F">
        <w:rPr>
          <w:rFonts w:cs="Times New Roman" w:eastAsia="Times New Roman"/>
          <w:szCs w:val="24"/>
        </w:rPr>
        <w:t>, v. r.</w:t>
      </w:r>
    </w:p>
    <w:p w:rsidRDefault="003A6631" w:rsidP="003A6631" w:rsidR="003A6631">
      <w:pPr>
        <w:jc w:val="left"/>
        <w:rPr>
          <w:rFonts w:cs="Times New Roman" w:eastAsia="Times New Roman"/>
          <w:szCs w:val="24"/>
        </w:rPr>
      </w:pPr>
    </w:p>
    <w:p w:rsidRDefault="003A6631" w:rsidP="003A6631" w:rsidR="003A6631" w:rsidRPr="005D578C">
      <w:pPr>
        <w:jc w:val="left"/>
        <w:rPr>
          <w:rFonts w:cs="Times New Roman" w:eastAsia="Times New Roman"/>
          <w:szCs w:val="24"/>
        </w:rPr>
      </w:pPr>
    </w:p>
    <w:p w:rsidRDefault="003A6631" w:rsidP="003A6631" w:rsidR="003A663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A6631" w:rsidP="003A6631" w:rsidR="003A6631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3A6631" w:rsidP="003A6631" w:rsidR="003A663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3A6631" w:rsidP="003A6631" w:rsidR="003A6631">
      <w:pPr>
        <w:rPr>
          <w:rFonts w:cs="Times New Roman" w:eastAsia="Times New Roman"/>
          <w:szCs w:val="24"/>
        </w:rPr>
      </w:pPr>
    </w:p>
    <w:p w:rsidRDefault="003A6631" w:rsidP="003A6631" w:rsidR="003A6631" w:rsidRPr="005D578C">
      <w:pPr>
        <w:rPr>
          <w:rFonts w:cs="Times New Roman" w:eastAsia="Times New Roman"/>
          <w:szCs w:val="24"/>
        </w:rPr>
      </w:pPr>
    </w:p>
    <w:p w:rsidRDefault="003A6631" w:rsidP="003A6631" w:rsidR="003A663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A6631" w:rsidP="003A6631" w:rsidR="003A663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A6631" w:rsidP="003A6631" w:rsidR="003A663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POSLOV</w:t>
      </w:r>
      <w:r w:rsidR="002B56E1">
        <w:rPr>
          <w:rFonts w:cs="Times New Roman" w:eastAsia="Times New Roman"/>
          <w:szCs w:val="24"/>
        </w:rPr>
        <w:t>NA RAZMJENA d. o. o. Pula, Mars</w:t>
      </w:r>
      <w:r>
        <w:rPr>
          <w:rFonts w:cs="Times New Roman" w:eastAsia="Times New Roman"/>
          <w:szCs w:val="24"/>
        </w:rPr>
        <w:t>ovog polja 10,</w:t>
      </w:r>
    </w:p>
    <w:p w:rsidRDefault="003A6631" w:rsidP="003A6631" w:rsidR="003A663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Zlatko Turkalj, Pula, Ližnjamoro 27, </w:t>
      </w:r>
    </w:p>
    <w:p w:rsidRDefault="003A6631" w:rsidP="003A6631" w:rsidR="003A663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3A6631" w:rsidP="003A6631" w:rsidR="003A663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A6631" w:rsidP="003A6631" w:rsidR="003A663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3A6631" w:rsidP="003A6631" w:rsidR="003A663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3A6631" w:rsidP="003A6631" w:rsidR="003A663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3A6631" w:rsidP="003A6631" w:rsidR="003A663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3A6631" w:rsidP="003A6631" w:rsidR="003A6631"/>
    <w:p w:rsidRDefault="003A6631" w:rsidP="003A6631" w:rsidR="003A6631"/>
    <w:p w:rsidRDefault="003A6631" w:rsidP="003A6631" w:rsidR="003A6631"/>
    <w:p w:rsidRDefault="003A6631" w:rsidP="003A6631" w:rsidR="003A6631"/>
    <w:p w:rsidRDefault="003A6631" w:rsidP="003A6631" w:rsidR="003A6631"/>
    <w:p w:rsidRDefault="00B61B4F" w:rsidR="00387208"/>
    <w:sectPr w:rsidSect="00A75449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6631" w:rsidP="003A6631" w:rsidR="003A6631">
      <w:r>
        <w:separator/>
      </w:r>
    </w:p>
  </w:endnote>
  <w:endnote w:id="0" w:type="continuationSeparator">
    <w:p w:rsidRDefault="003A6631" w:rsidP="003A6631" w:rsidR="003A66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6631" w:rsidP="003A6631" w:rsidR="003A6631">
      <w:r>
        <w:separator/>
      </w:r>
    </w:p>
  </w:footnote>
  <w:footnote w:id="0" w:type="continuationSeparator">
    <w:p w:rsidRDefault="003A6631" w:rsidP="003A6631" w:rsidR="003A66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631" w:rsidP="00A75449" w:rsidR="00A7544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61B4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St-925/2015-5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631" w:rsidP="00A75449" w:rsidR="00A75449" w:rsidRPr="00A074C3">
    <w:pPr>
      <w:pStyle w:val="Zaglavlje"/>
      <w:jc w:val="right"/>
      <w:rPr>
        <w:szCs w:val="24"/>
      </w:rPr>
    </w:pPr>
    <w:r>
      <w:rPr>
        <w:szCs w:val="24"/>
      </w:rPr>
      <w:t>8 St-925/2015-5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3457"/>
    <w:rsid w:val="00053457"/>
    <w:rsid w:val="00134D16"/>
    <w:rsid w:val="002B56E1"/>
    <w:rsid w:val="003A6631"/>
    <w:rsid w:val="0075528E"/>
    <w:rsid w:val="0079403F"/>
    <w:rsid w:val="00B61B4F"/>
    <w:rsid w:val="00EB7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663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A663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A663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A66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663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66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A663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1B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B4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61B4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61B4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61B4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663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A663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A663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A66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663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66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A663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1B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B4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61B4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61B4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61B4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</izvorni_sadrzaj>
    <derivirana_varijabla naziv="DomainObject.Predmet.Broj_1">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St-925/2015</izvorni_sadrzaj>
    <derivirana_varijabla naziv="DomainObject.Predmet.OznakaBroj_1">St-925/2015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POSLOVNA RAZMJENA d.o.o. PULA</izvorni_sadrzaj>
    <derivirana_varijabla naziv="DomainObject.Predmet.ProtustrankaFormated_1">  POSLOVNA RAZMJENA d.o.o. PULA</derivirana_varijabla>
  </DomainObject.Predmet.ProtustrankaFormated>
  <DomainObject.Predmet.ProtustrankaFormatedOIB>
    <izvorni_sadrzaj>  POSLOVNA RAZMJENA d.o.o. PULA, OIB 31084812119</izvorni_sadrzaj>
    <derivirana_varijabla naziv="DomainObject.Predmet.ProtustrankaFormatedOIB_1">  POSLOVNA RAZMJENA d.o.o. PULA, OIB 31084812119</derivirana_varijabla>
  </DomainObject.Predmet.ProtustrankaFormatedOIB>
  <DomainObject.Predmet.ProtustrankaFormatedWithAdress>
    <izvorni_sadrzaj> POSLOVNA RAZMJENA d.o.o. PULA, Marsovog polja 10, 52100 Pula</izvorni_sadrzaj>
    <derivirana_varijabla naziv="DomainObject.Predmet.ProtustrankaFormatedWithAdress_1"> POSLOVNA RAZMJENA d.o.o. PULA, Marsovog polja 10, 52100 Pula</derivirana_varijabla>
  </DomainObject.Predmet.ProtustrankaFormatedWithAdress>
  <DomainObject.Predmet.ProtustrankaFormatedWithAdressOIB>
    <izvorni_sadrzaj> POSLOVNA RAZMJENA d.o.o. PULA, OIB 31084812119, Marsovog polja 10, 52100 Pula</izvorni_sadrzaj>
    <derivirana_varijabla naziv="DomainObject.Predmet.ProtustrankaFormatedWithAdressOIB_1"> POSLOVNA RAZMJENA d.o.o. PULA, OIB 31084812119, Marsovog polja 10, 52100 Pula</derivirana_varijabla>
  </DomainObject.Predmet.ProtustrankaFormatedWithAdressOIB>
  <DomainObject.Predmet.ProtustrankaWithAdress>
    <izvorni_sadrzaj>POSLOVNA RAZMJENA d.o.o. PULA Marsovog polja 10, 52100 Pula</izvorni_sadrzaj>
    <derivirana_varijabla naziv="DomainObject.Predmet.ProtustrankaWithAdress_1">POSLOVNA RAZMJENA d.o.o. PULA Marsovog polja 10, 52100 Pula</derivirana_varijabla>
  </DomainObject.Predmet.ProtustrankaWithAdress>
  <DomainObject.Predmet.ProtustrankaWithAdressOIB>
    <izvorni_sadrzaj>POSLOVNA RAZMJENA d.o.o. PULA, OIB 31084812119, Marsovog polja 10, 52100 Pula</izvorni_sadrzaj>
    <derivirana_varijabla naziv="DomainObject.Predmet.ProtustrankaWithAdressOIB_1">POSLOVNA RAZMJENA d.o.o. PULA, OIB 31084812119, Marsovog polja 10, 52100 Pula</derivirana_varijabla>
  </DomainObject.Predmet.ProtustrankaWithAdressOIB>
  <DomainObject.Predmet.ProtustrankaNazivFormated>
    <izvorni_sadrzaj>POSLOVNA RAZMJENA d.o.o. PULA</izvorni_sadrzaj>
    <derivirana_varijabla naziv="DomainObject.Predmet.ProtustrankaNazivFormated_1">POSLOVNA RAZMJENA d.o.o. PULA</derivirana_varijabla>
  </DomainObject.Predmet.ProtustrankaNazivFormated>
  <DomainObject.Predmet.ProtustrankaNazivFormatedOIB>
    <izvorni_sadrzaj>POSLOVNA RAZMJENA d.o.o. PULA, OIB 31084812119</izvorni_sadrzaj>
    <derivirana_varijabla naziv="DomainObject.Predmet.ProtustrankaNazivFormatedOIB_1">POSLOVNA RAZMJENA d.o.o. PULA, OIB 31084812119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11532.87</izvorni_sadrzaj>
    <derivirana_varijabla naziv="DomainObject.Predmet.TrenutnaVrijednost_1">11532.87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POSLOVNA RAZMJENA d.o.o. PULA</item>
    </izvorni_sadrzaj>
    <derivirana_varijabla naziv="DomainObject.Predmet.ProtuStrankaListFormated_1">
      <item>POSLOVNA RAZMJENA d.o.o. PULA</item>
    </derivirana_varijabla>
  </DomainObject.Predmet.ProtuStrankaListFormated>
  <DomainObject.Predmet.ProtuStrankaListFormatedOIB>
    <izvorni_sadrzaj>
      <item>POSLOVNA RAZMJENA d.o.o. PULA, OIB 31084812119</item>
    </izvorni_sadrzaj>
    <derivirana_varijabla naziv="DomainObject.Predmet.ProtuStrankaListFormatedOIB_1">
      <item>POSLOVNA RAZMJENA d.o.o. PULA, OIB 31084812119</item>
    </derivirana_varijabla>
  </DomainObject.Predmet.ProtuStrankaListFormatedOIB>
  <DomainObject.Predmet.ProtuStrankaListFormatedWithAdress>
    <izvorni_sadrzaj>
      <item>POSLOVNA RAZMJENA d.o.o. PULA, Marsovog polja 10, 52100 Pula</item>
    </izvorni_sadrzaj>
    <derivirana_varijabla naziv="DomainObject.Predmet.ProtuStrankaListFormatedWithAdress_1">
      <item>POSLOVNA RAZMJENA d.o.o. PULA, Marsovog polja 10, 52100 Pula</item>
    </derivirana_varijabla>
  </DomainObject.Predmet.ProtuStrankaListFormatedWithAdress>
  <DomainObject.Predmet.ProtuStrankaListFormatedWithAdressOIB>
    <izvorni_sadrzaj>
      <item>POSLOVNA RAZMJENA d.o.o. PULA, OIB 31084812119, Marsovog polja 10, 52100 Pula</item>
    </izvorni_sadrzaj>
    <derivirana_varijabla naziv="DomainObject.Predmet.ProtuStrankaListFormatedWithAdressOIB_1">
      <item>POSLOVNA RAZMJENA d.o.o. PULA, OIB 31084812119, Marsovog polja 10, 52100 Pula</item>
    </derivirana_varijabla>
  </DomainObject.Predmet.ProtuStrankaListFormatedWithAdressOIB>
  <DomainObject.Predmet.ProtuStrankaListNazivFormated>
    <izvorni_sadrzaj>
      <item>POSLOVNA RAZMJENA d.o.o. PULA</item>
    </izvorni_sadrzaj>
    <derivirana_varijabla naziv="DomainObject.Predmet.ProtuStrankaListNazivFormated_1">
      <item>POSLOVNA RAZMJENA d.o.o. PULA</item>
    </derivirana_varijabla>
  </DomainObject.Predmet.ProtuStrankaListNazivFormated>
  <DomainObject.Predmet.ProtuStrankaListNazivFormatedOIB>
    <izvorni_sadrzaj>
      <item>POSLOVNA RAZMJENA d.o.o. PULA, OIB 31084812119</item>
    </izvorni_sadrzaj>
    <derivirana_varijabla naziv="DomainObject.Predmet.ProtuStrankaListNazivFormatedOIB_1">
      <item>POSLOVNA RAZMJENA d.o.o. PULA, OIB 31084812119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POSLOVNA RAZMJENA d.o.o. PULA</izvorni_sadrzaj>
    <derivirana_varijabla naziv="DomainObject.Predmet.ProtustrankaIDrugi_1">POSLOVNA RAZMJENA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POSLOVNA RAZMJENA d.o.o. PULA, OIB 31084812119, Marsovog polja 10, 52100 Pula</izvorni_sadrzaj>
    <derivirana_varijabla naziv="DomainObject.Predmet.ProtustrankaIDrugiAdressOIB_1">POSLOVNA RAZMJENA d.o.o. PULA, OIB 31084812119, Marsovog polja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POSLOVNA RAZMJENA d.o.o. PULA</item>
    </izvorni_sadrzaj>
    <derivirana_varijabla naziv="DomainObject.Predmet.SudioniciListNaziv_1">
      <item>FINANCIJSKA AGENCIJA, RC RIJEKA, PODRUŽNICA PULA, PULA</item>
      <item>POSLOVNA RAZMJENA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POSLOVNA RAZMJENA d.o.o. PULA, OIB 31084812119, Marsovog polja 10,52100 Pula</item>
    </izvorni_sadrzaj>
    <derivirana_varijabla naziv="DomainObject.Predmet.SudioniciListAdressOIB_1">
      <item>FINANCIJSKA AGENCIJA, RC RIJEKA, PODRUŽNICA PULA, PULA, OIB 85821130368, Ulica grada Vukovara 70,Zagreb</item>
      <item>POSLOVNA RAZMJENA d.o.o. PULA, OIB 31084812119, Marsovog polja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31084812119</item>
    </izvorni_sadrzaj>
    <derivirana_varijabla naziv="DomainObject.Predmet.SudioniciListNazivOIB_1">
      <item>, OIB 85821130368</item>
      <item>, OIB 31084812119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3075</properties:Characters>
  <properties:Lines>82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2016-03-15T11:12:00Z</dcterms:created>
  <dc:creator>Mihaela Kaligari</dc:creator>
  <dc:description/>
  <cp:keywords/>
  <cp:lastModifiedBy>Jasmina Matika</cp:lastModifiedBy>
  <cp:lastPrinted>2016-03-22T08:08:00Z</cp:lastPrinted>
  <dcterms:modified xmlns:xsi="http://www.w3.org/2001/XMLSchema-instance" xsi:type="dcterms:W3CDTF">2016-03-22T10:48:00Z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