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6457" w14:paraId="5046457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9A45A9">
        <w:t>23</w:t>
      </w:r>
      <w:r w:rsidR="00B941F5">
        <w:t>29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E3CD9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>stečajnog postupka nad dužnikom ART LOGOS d.o.o., OIB: 21951679315, Zagreb, Ilica 92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</w:t>
      </w:r>
      <w:r w:rsidR="003E7010">
        <w:rPr>
          <w:lang w:val="pt-BR"/>
        </w:rPr>
        <w:t>9</w:t>
      </w:r>
      <w:r w:rsidR="00E466D0">
        <w:rPr>
          <w:lang w:val="pt-BR"/>
        </w:rPr>
        <w:t xml:space="preserve">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DE3CD9" w:rsidRPr="00DE3CD9">
        <w:rPr>
          <w:lang w:val="pt-BR"/>
        </w:rPr>
        <w:t>ART LOGOS d.o.o., OIB: 21951679315, Zagreb, Ilica 92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55783">
        <w:t>23</w:t>
      </w:r>
      <w:r w:rsidR="00DE3CD9">
        <w:t>29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DE3CD9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DE3CD9" w:rsidRPr="00DE3CD9">
        <w:rPr>
          <w:lang w:val="pt-BR"/>
        </w:rPr>
        <w:t>ART LOGOS d.o.o., OIB: 21951679315, Zagreb, Ilica 92</w:t>
      </w:r>
      <w:r w:rsidR="00DE3CD9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DE3CD9">
        <w:t>779</w:t>
      </w:r>
      <w:r w:rsidRPr="00BC2D3A">
        <w:t xml:space="preserve"> dana, u ukupnom iznosu od </w:t>
      </w:r>
      <w:r w:rsidR="00DE3CD9">
        <w:rPr>
          <w:lang w:val="pl-PL"/>
        </w:rPr>
        <w:t>30.937,50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t xml:space="preserve">Sud je rješenjem od </w:t>
      </w:r>
      <w:r w:rsidR="00255783">
        <w:t>23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</w:t>
      </w:r>
      <w:r w:rsidR="003943BD">
        <w:t>9</w:t>
      </w:r>
      <w:r w:rsidR="000A206E">
        <w:t>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</w:t>
      </w:r>
      <w:r w:rsidR="003943BD">
        <w:t>9</w:t>
      </w:r>
      <w:r w:rsidR="000A206E">
        <w:t>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08742D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08742D" w:rsidP="004F5146" w:rsidR="0008742D">
      <w:pPr>
        <w:jc w:val="right"/>
      </w:pPr>
      <w:r>
        <w:t>za točnost otpravka-ovlašteni službenik</w:t>
      </w:r>
    </w:p>
    <w:p w:rsidRDefault="0008742D" w:rsidP="004F5146" w:rsidR="0008742D">
      <w:pPr>
        <w:jc w:val="right"/>
      </w:pPr>
      <w:r>
        <w:t xml:space="preserve">Mirjana Gašparić </w:t>
      </w:r>
    </w:p>
    <w:p w:rsidRDefault="00856259" w:rsidP="0008742D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08742D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F6536D">
          <w:rPr>
            <w:sz w:val="24"/>
          </w:rPr>
          <w:t>23</w:t>
        </w:r>
        <w:r w:rsidR="00DE3CD9">
          <w:rPr>
            <w:sz w:val="24"/>
          </w:rPr>
          <w:t>29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742D"/>
    <w:rsid w:val="000A206E"/>
    <w:rsid w:val="000B22E7"/>
    <w:rsid w:val="000B5C4E"/>
    <w:rsid w:val="000B7D73"/>
    <w:rsid w:val="000C1F96"/>
    <w:rsid w:val="000C3FC6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5783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43BD"/>
    <w:rsid w:val="00396794"/>
    <w:rsid w:val="003D0115"/>
    <w:rsid w:val="003D1F88"/>
    <w:rsid w:val="003E7010"/>
    <w:rsid w:val="003F3702"/>
    <w:rsid w:val="00404B33"/>
    <w:rsid w:val="00412D47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41A92"/>
    <w:rsid w:val="00754CF2"/>
    <w:rsid w:val="007A193D"/>
    <w:rsid w:val="007B068E"/>
    <w:rsid w:val="007E6A6F"/>
    <w:rsid w:val="007F5CFB"/>
    <w:rsid w:val="00856259"/>
    <w:rsid w:val="00864C88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A45A9"/>
    <w:rsid w:val="009B1748"/>
    <w:rsid w:val="009B3D51"/>
    <w:rsid w:val="009F12DD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A177A"/>
    <w:rsid w:val="00DE0F86"/>
    <w:rsid w:val="00DE3CD9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6536D"/>
    <w:rsid w:val="00F86657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7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4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42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4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4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7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42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42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42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42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2329</izvorni_sadrzaj>
    <derivirana_varijabla naziv="DomainObject.Predmet.Broj_1">2329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St-2329/2016</izvorni_sadrzaj>
    <derivirana_varijabla naziv="DomainObject.Predmet.OznakaBroj_1">St-2329/2016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LOGOS d.o.o. za izdavačku djelatnost i usluge zastupanog po punomoćniku Ljiljana Lež-Drnjević</izvorni_sadrzaj>
    <derivirana_varijabla naziv="DomainObject.Predmet.ProtustrankaFormated_1">  ART LOGOS d.o.o. za izdavačku djelatnost i usluge zastupanog po punomoćniku Ljiljana Lež-Drnjević</derivirana_varijabla>
  </DomainObject.Predmet.ProtustrankaFormated>
  <DomainObject.Predmet.ProtustrankaFormatedOIB>
    <izvorni_sadrzaj>  ART LOGOS d.o.o. za izdavačku djelatnost i usluge, OIB 21951679315 zastupanog po punomoćniku Ljiljana Lež-Drnjević</izvorni_sadrzaj>
    <derivirana_varijabla naziv="DomainObject.Predmet.ProtustrankaFormatedOIB_1">  ART LOGOS d.o.o. za izdavačku djelatnost i usluge, OIB 21951679315 zastupanog po punomoćniku Ljiljana Lež-Drnjević</derivirana_varijabla>
  </DomainObject.Predmet.ProtustrankaFormatedOIB>
  <DomainObject.Predmet.ProtustrankaFormatedWithAdress>
    <izvorni_sadrzaj> ART LOGOS d.o.o. za izdavačku djelatnost i usluge, Ilica 92, 10000 Zagreb zastupanog po punomoćniku Ljiljana Lež-Drnjević</izvorni_sadrzaj>
    <derivirana_varijabla naziv="DomainObject.Predmet.ProtustrankaFormatedWithAdress_1"> ART LOGOS d.o.o. za izdavačku djelatnost i usluge, Ilica 92, 10000 Zagreb zastupanog po punomoćniku Ljiljana Lež-Drnjević</derivirana_varijabla>
  </DomainObject.Predmet.ProtustrankaFormatedWithAdress>
  <DomainObject.Predmet.ProtustrankaFormatedWithAdressOIB>
    <izvorni_sadrzaj> ART LOGOS d.o.o. za izdavačku djelatnost i usluge, OIB 21951679315, Ilica 92, 10000 Zagreb zastupanog po punomoćniku Ljiljana Lež-Drnjević</izvorni_sadrzaj>
    <derivirana_varijabla naziv="DomainObject.Predmet.ProtustrankaFormatedWithAdressOIB_1"> ART LOGOS d.o.o. za izdavačku djelatnost i usluge, OIB 21951679315, Ilica 92, 10000 Zagreb zastupanog po punomoćniku Ljiljana Lež-Drnjević</derivirana_varijabla>
  </DomainObject.Predmet.ProtustrankaFormatedWithAdressOIB>
  <DomainObject.Predmet.ProtustrankaWithAdress>
    <izvorni_sadrzaj>ART LOGOS d.o.o. za izdavačku djelatnost i usluge Ilica 92, 10000 Zagreb</izvorni_sadrzaj>
    <derivirana_varijabla naziv="DomainObject.Predmet.ProtustrankaWithAdress_1">ART LOGOS d.o.o. za izdavačku djelatnost i usluge Ilica 92, 10000 Zagreb</derivirana_varijabla>
  </DomainObject.Predmet.ProtustrankaWithAdress>
  <DomainObject.Predmet.ProtustrankaWithAdressOIB>
    <izvorni_sadrzaj>ART LOGOS d.o.o. za izdavačku djelatnost i usluge, OIB 21951679315, Ilica 92, 10000 Zagreb</izvorni_sadrzaj>
    <derivirana_varijabla naziv="DomainObject.Predmet.ProtustrankaWithAdressOIB_1">ART LOGOS d.o.o. za izdavačku djelatnost i usluge, OIB 21951679315, Ilica 92, 10000 Zagreb</derivirana_varijabla>
  </DomainObject.Predmet.ProtustrankaWithAdressOIB>
  <DomainObject.Predmet.ProtustrankaNazivFormated>
    <izvorni_sadrzaj>ART LOGOS d.o.o. za izdavačku djelatnost i usluge</izvorni_sadrzaj>
    <derivirana_varijabla naziv="DomainObject.Predmet.ProtustrankaNazivFormated_1">ART LOGOS d.o.o. za izdavačku djelatnost i usluge</derivirana_varijabla>
  </DomainObject.Predmet.ProtustrankaNazivFormated>
  <DomainObject.Predmet.ProtustrankaNazivFormatedOIB>
    <izvorni_sadrzaj>ART LOGOS d.o.o. za izdavačku djelatnost i usluge, OIB 21951679315</izvorni_sadrzaj>
    <derivirana_varijabla naziv="DomainObject.Predmet.ProtustrankaNazivFormatedOIB_1">ART LOGOS d.o.o. za izdavačku djelatnost i usluge, OIB 21951679315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Ljiljana Lež-Drnjević</izvorni_sadrzaj>
    <derivirana_varijabla naziv="DomainObject.Predmet.StrankaFormated_1">  FINA Regionalni centar Zagreb; Ljiljana Lež-Drnjević</derivirana_varijabla>
  </DomainObject.Predmet.StrankaFormated>
  <DomainObject.Predmet.StrankaFormatedOIB>
    <izvorni_sadrzaj>  FINA Regionalni centar Zagreb, OIB 85821130368; Ljiljana Lež-Drnjević, OIB 66173211071</izvorni_sadrzaj>
    <derivirana_varijabla naziv="DomainObject.Predmet.StrankaFormatedOIB_1">  FINA Regionalni centar Zagreb, OIB 85821130368; Ljiljana Lež-Drnjević, OIB 66173211071</derivirana_varijabla>
  </DomainObject.Predmet.StrankaFormatedOIB>
  <DomainObject.Predmet.StrankaFormatedWithAdress>
    <izvorni_sadrzaj> FINA Regionalni centar Zagreb, Trg svibanjskih žrtava 1995. 1, 10000 Zagreb; Ljiljana Lež-Drnjević, Ilica 92, 10000 Zagreb</izvorni_sadrzaj>
    <derivirana_varijabla naziv="DomainObject.Predmet.StrankaFormatedWithAdress_1"> FINA Regionalni centar Zagreb, Trg svibanjskih žrtava 1995. 1, 10000 Zagreb; Ljiljana Lež-Drnjević, Ilica 92, 10000 Zagreb</derivirana_varijabla>
  </DomainObject.Predmet.StrankaFormatedWithAdress>
  <DomainObject.Predmet.StrankaFormatedWithAdressOIB>
    <izvorni_sadrzaj> FINA Regionalni centar Zagreb, OIB 85821130368, Trg svibanjskih žrtava 1995. 1, 10000 Zagreb; Ljiljana Lež-Drnjević, OIB 66173211071, Ilica 92, 10000 Zagreb</izvorni_sadrzaj>
    <derivirana_varijabla naziv="DomainObject.Predmet.StrankaFormatedWithAdressOIB_1"> FINA Regionalni centar Zagreb, OIB 85821130368, Trg svibanjskih žrtava 1995. 1, 10000 Zagreb; Ljiljana Lež-Drnjević, OIB 66173211071, Ilica 92, 10000 Zagreb</derivirana_varijabla>
  </DomainObject.Predmet.StrankaFormatedWithAdressOIB>
  <DomainObject.Predmet.StrankaWithAdress>
    <izvorni_sadrzaj>FINA Regionalni centar Zagreb Trg svibanjskih žrtava 1995. 1,10000 Zagreb,Ljiljana Lež-Drnjević Ilica 92,10000 Zagreb</izvorni_sadrzaj>
    <derivirana_varijabla naziv="DomainObject.Predmet.StrankaWithAdress_1">FINA Regionalni centar Zagreb Trg svibanjskih žrtava 1995. 1,10000 Zagreb,Ljiljana Lež-Drnjević Ilica 92,10000 Zagreb</derivirana_varijabla>
  </DomainObject.Predmet.StrankaWithAdress>
  <DomainObject.Predmet.StrankaWithAdressOIB>
    <izvorni_sadrzaj>FINA Regionalni centar Zagreb, OIB 85821130368, Trg svibanjskih žrtava 1995. 1,10000 Zagreb,Ljiljana Lež-Drnjević, OIB 66173211071, Ilica 92,10000 Zagreb</izvorni_sadrzaj>
    <derivirana_varijabla naziv="DomainObject.Predmet.StrankaWithAdressOIB_1">FINA Regionalni centar Zagreb, OIB 85821130368, Trg svibanjskih žrtava 1995. 1,10000 Zagreb,Ljiljana Lež-Drnjević, OIB 66173211071, Ilica 92,10000 Zagreb</derivirana_varijabla>
  </DomainObject.Predmet.StrankaWithAdressOIB>
  <DomainObject.Predmet.StrankaNazivFormated>
    <izvorni_sadrzaj>FINA Regionalni centar Zagreb,Ljiljana Lež-Drnjević</izvorni_sadrzaj>
    <derivirana_varijabla naziv="DomainObject.Predmet.StrankaNazivFormated_1">FINA Regionalni centar Zagreb,Ljiljana Lež-Drnjević</derivirana_varijabla>
  </DomainObject.Predmet.StrankaNazivFormated>
  <DomainObject.Predmet.StrankaNazivFormatedOIB>
    <izvorni_sadrzaj>FINA Regionalni centar Zagreb, OIB 85821130368,Ljiljana Lež-Drnjević, OIB 66173211071</izvorni_sadrzaj>
    <derivirana_varijabla naziv="DomainObject.Predmet.StrankaNazivFormatedOIB_1">FINA Regionalni centar Zagreb, OIB 85821130368,Ljiljana Lež-Drnjević, OIB 66173211071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Ljiljana Lež-Drnjević</item>
    </izvorni_sadrzaj>
    <derivirana_varijabla naziv="DomainObject.Predmet.StrankaListFormated_1">
      <item>FINA Regionalni centar Zagreb</item>
      <item>Ljiljana Lež-Drnjević</item>
    </derivirana_varijabla>
  </DomainObject.Predmet.StrankaListFormated>
  <DomainObject.Predmet.StrankaListFormatedOIB>
    <izvorni_sadrzaj>
      <item>FINA Regionalni centar Zagreb, OIB 85821130368</item>
      <item>Ljiljana Lež-Drnjević, OIB 66173211071</item>
    </izvorni_sadrzaj>
    <derivirana_varijabla naziv="DomainObject.Predmet.StrankaListFormatedOIB_1">
      <item>FINA Regionalni centar Zagreb, OIB 85821130368</item>
      <item>Ljiljana Lež-Drnjević, OIB 66173211071</item>
    </derivirana_varijabla>
  </DomainObject.Predmet.StrankaListFormatedOIB>
  <DomainObject.Predmet.StrankaListFormatedWithAdress>
    <izvorni_sadrzaj>
      <item>FINA Regionalni centar Zagreb, Trg svibanjskih žrtava 1995. 1, 10000 Zagreb</item>
      <item>Ljiljana Lež-Drnjević, Ilica 92, 10000 Zagreb</item>
    </izvorni_sadrzaj>
    <derivirana_varijabla naziv="DomainObject.Predmet.StrankaListFormatedWithAdress_1">
      <item>FINA Regionalni centar Zagreb, Trg svibanjskih žrtava 1995. 1, 10000 Zagreb</item>
      <item>Ljiljana Lež-Drnjević, Ilica 92,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Ljiljana Lež-Drnjević, OIB 66173211071, Ilica 92, 10000 Zagreb</item>
    </izvorni_sadrzaj>
    <derivirana_varijabla naziv="DomainObject.Predmet.StrankaListFormatedWithAdressOIB_1">
      <item>FINA Regionalni centar Zagreb, OIB 85821130368, Trg svibanjskih žrtava 1995. 1, 10000 Zagreb</item>
      <item>Ljiljana Lež-Drnjević, OIB 66173211071, Ilica 92, 10000 Zagreb</item>
    </derivirana_varijabla>
  </DomainObject.Predmet.StrankaListFormatedWithAdressOIB>
  <DomainObject.Predmet.StrankaListNazivFormated>
    <izvorni_sadrzaj>
      <item>FINA Regionalni centar Zagreb</item>
      <item>Ljiljana Lež-Drnjević</item>
    </izvorni_sadrzaj>
    <derivirana_varijabla naziv="DomainObject.Predmet.StrankaListNazivFormated_1">
      <item>FINA Regionalni centar Zagreb</item>
      <item>Ljiljana Lež-Drnjević</item>
    </derivirana_varijabla>
  </DomainObject.Predmet.StrankaListNazivFormated>
  <DomainObject.Predmet.StrankaListNazivFormatedOIB>
    <izvorni_sadrzaj>
      <item>FINA Regionalni centar Zagreb, OIB 85821130368</item>
      <item>Ljiljana Lež-Drnjević, OIB 66173211071</item>
    </izvorni_sadrzaj>
    <derivirana_varijabla naziv="DomainObject.Predmet.StrankaListNazivFormatedOIB_1">
      <item>FINA Regionalni centar Zagreb, OIB 85821130368</item>
      <item>Ljiljana Lež-Drnjević, OIB 66173211071</item>
    </derivirana_varijabla>
  </DomainObject.Predmet.StrankaListNazivFormatedOIB>
  <DomainObject.Predmet.ProtuStrankaListFormated>
    <izvorni_sadrzaj>
      <item>ART LOGOS d.o.o. za izdavačku djelatnost i usluge zastupanog po punomoćniku Ljiljana Lež-Drnjević</item>
    </izvorni_sadrzaj>
    <derivirana_varijabla naziv="DomainObject.Predmet.ProtuStrankaListFormated_1">
      <item>ART LOGOS d.o.o. za izdavačku djelatnost i usluge zastupanog po punomoćniku Ljiljana Lež-Drnjević</item>
    </derivirana_varijabla>
  </DomainObject.Predmet.ProtuStrankaListFormated>
  <DomainObject.Predmet.ProtuStrankaListFormatedOIB>
    <izvorni_sadrzaj>
      <item>ART LOGOS d.o.o. za izdavačku djelatnost i usluge, OIB 21951679315 zastupanog po punomoćniku Ljiljana Lež-Drnjević</item>
    </izvorni_sadrzaj>
    <derivirana_varijabla naziv="DomainObject.Predmet.ProtuStrankaListFormatedOIB_1">
      <item>ART LOGOS d.o.o. za izdavačku djelatnost i usluge, OIB 21951679315 zastupanog po punomoćniku Ljiljana Lež-Drnjević</item>
    </derivirana_varijabla>
  </DomainObject.Predmet.ProtuStrankaListFormatedOIB>
  <DomainObject.Predmet.ProtuStrankaListFormatedWithAdress>
    <izvorni_sadrzaj>
      <item>ART LOGOS d.o.o. za izdavačku djelatnost i usluge, Ilica 92, 10000 Zagreb zastupanog po punomoćniku Ljiljana Lež-Drnjević</item>
    </izvorni_sadrzaj>
    <derivirana_varijabla naziv="DomainObject.Predmet.ProtuStrankaListFormatedWithAdress_1">
      <item>ART LOGOS d.o.o. za izdavačku djelatnost i usluge, Ilica 92, 10000 Zagreb zastupanog po punomoćniku Ljiljana Lež-Drnjević</item>
    </derivirana_varijabla>
  </DomainObject.Predmet.ProtuStrankaListFormatedWithAdress>
  <DomainObject.Predmet.ProtuStrankaListFormatedWithAdressOIB>
    <izvorni_sadrzaj>
      <item>ART LOGOS d.o.o. za izdavačku djelatnost i usluge, OIB 21951679315, Ilica 92, 10000 Zagreb zastupanog po punomoćniku Ljiljana Lež-Drnjević</item>
    </izvorni_sadrzaj>
    <derivirana_varijabla naziv="DomainObject.Predmet.ProtuStrankaListFormatedWithAdressOIB_1">
      <item>ART LOGOS d.o.o. za izdavačku djelatnost i usluge, OIB 21951679315, Ilica 92, 10000 Zagreb zastupanog po punomoćniku Ljiljana Lež-Drnjević</item>
    </derivirana_varijabla>
  </DomainObject.Predmet.ProtuStrankaListFormatedWithAdressOIB>
  <DomainObject.Predmet.ProtuStrankaListNazivFormated>
    <izvorni_sadrzaj>
      <item>ART LOGOS d.o.o. za izdavačku djelatnost i usluge</item>
    </izvorni_sadrzaj>
    <derivirana_varijabla naziv="DomainObject.Predmet.ProtuStrankaListNazivFormated_1">
      <item>ART LOGOS d.o.o. za izdavačku djelatnost i usluge</item>
    </derivirana_varijabla>
  </DomainObject.Predmet.ProtuStrankaListNazivFormated>
  <DomainObject.Predmet.ProtuStrankaListNazivFormatedOIB>
    <izvorni_sadrzaj>
      <item>ART LOGOS d.o.o. za izdavačku djelatnost i usluge, OIB 21951679315</item>
    </izvorni_sadrzaj>
    <derivirana_varijabla naziv="DomainObject.Predmet.ProtuStrankaListNazivFormatedOIB_1">
      <item>ART LOGOS d.o.o. za izdavačku djelatnost i usluge, OIB 21951679315</item>
    </derivirana_varijabla>
  </DomainObject.Predmet.ProtuStrankaListNazivFormatedOIB>
  <DomainObject.Predmet.OstaliListFormated>
    <izvorni_sadrzaj>
      <item>Ljiljana Lež-Drnjević punomoćnik sudionika u postupku ART LOGOS d.o.o. za izdavačku djelatnost i usluge</item>
    </izvorni_sadrzaj>
    <derivirana_varijabla naziv="DomainObject.Predmet.OstaliListFormated_1">
      <item>Ljiljana Lež-Drnjević punomoćnik sudionika u postupku ART LOGOS d.o.o. za izdavačku djelatnost i usluge</item>
    </derivirana_varijabla>
  </DomainObject.Predmet.OstaliListFormated>
  <DomainObject.Predmet.OstaliListFormatedOIB>
    <izvorni_sadrzaj>
      <item>Ljiljana Lež-Drnjević, OIB 66173211071 punomoćnik sudionika u postupku ART LOGOS d.o.o. za izdavačku djelatnost i usluge</item>
    </izvorni_sadrzaj>
    <derivirana_varijabla naziv="DomainObject.Predmet.OstaliListFormatedOIB_1">
      <item>Ljiljana Lež-Drnjević, OIB 66173211071 punomoćnik sudionika u postupku ART LOGOS d.o.o. za izdavačku djelatnost i usluge</item>
    </derivirana_varijabla>
  </DomainObject.Predmet.OstaliListFormatedOIB>
  <DomainObject.Predmet.OstaliListFormatedWithAdress>
    <izvorni_sadrzaj>
      <item>Ljiljana Lež-Drnjević, Ilica 92, 10000 Zagreb punomoćnik sudionika u postupku ART LOGOS d.o.o. za izdavačku djelatnost i usluge</item>
    </izvorni_sadrzaj>
    <derivirana_varijabla naziv="DomainObject.Predmet.OstaliListFormatedWithAdress_1">
      <item>Ljiljana Lež-Drnjević, Ilica 92, 10000 Zagreb punomoćnik sudionika u postupku ART LOGOS d.o.o. za izdavačku djelatnost i usluge</item>
    </derivirana_varijabla>
  </DomainObject.Predmet.OstaliListFormatedWithAdress>
  <DomainObject.Predmet.OstaliListFormatedWithAdressOIB>
    <izvorni_sadrzaj>
      <item>Ljiljana Lež-Drnjević, OIB 66173211071, Ilica 92, 10000 Zagreb punomoćnik sudionika u postupku ART LOGOS d.o.o. za izdavačku djelatnost i usluge</item>
    </izvorni_sadrzaj>
    <derivirana_varijabla naziv="DomainObject.Predmet.OstaliListFormatedWithAdressOIB_1">
      <item>Ljiljana Lež-Drnjević, OIB 66173211071, Ilica 92, 10000 Zagreb punomoćnik sudionika u postupku ART LOGOS d.o.o. za izdavačku djelatnost i usluge</item>
    </derivirana_varijabla>
  </DomainObject.Predmet.OstaliListFormatedWithAdressOIB>
  <DomainObject.Predmet.OstaliListNazivFormated>
    <izvorni_sadrzaj>
      <item>Ljiljana Lež-Drnjević</item>
    </izvorni_sadrzaj>
    <derivirana_varijabla naziv="DomainObject.Predmet.OstaliListNazivFormated_1">
      <item>Ljiljana Lež-Drnjević</item>
    </derivirana_varijabla>
  </DomainObject.Predmet.OstaliListNazivFormated>
  <DomainObject.Predmet.OstaliListNazivFormatedOIB>
    <izvorni_sadrzaj>
      <item>Ljiljana Lež-Drnjević, OIB 66173211071</item>
    </izvorni_sadrzaj>
    <derivirana_varijabla naziv="DomainObject.Predmet.OstaliListNazivFormatedOIB_1">
      <item>Ljiljana Lež-Drnjević, OIB 66173211071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 LOGOS d.o.o. za izdavačku djelatnost i usluge</izvorni_sadrzaj>
    <derivirana_varijabla naziv="DomainObject.Predmet.ProtustrankaIDrugi_1">ART LOGOS d.o.o. za izdavačku djelatnost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 LOGOS d.o.o. za izdavačku djelatnost i usluge, OIB 21951679315, Ilica 92, 10000 Zagreb</izvorni_sadrzaj>
    <derivirana_varijabla naziv="DomainObject.Predmet.ProtustrankaIDrugiAdressOIB_1">ART LOGOS d.o.o. za izdavačku djelatnost i usluge, OIB 21951679315, Ilica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 LOGOS d.o.o. za izdavačku djelatnost i usluge</item>
      <item>Ljiljana Lež-Drnjević</item>
      <item>Ljiljana Lež-Drnjević</item>
    </izvorni_sadrzaj>
    <derivirana_varijabla naziv="DomainObject.Predmet.SudioniciListNaziv_1">
      <item>FINA Regionalni centar Zagreb</item>
      <item>ART LOGOS d.o.o. za izdavačku djelatnost i usluge</item>
      <item>Ljiljana Lež-Drnjević</item>
      <item>Ljiljana Lež-Drnjević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ART LOGOS d.o.o. za izdavačku djelatnost i usluge, OIB 21951679315, Ilica 92,10000 Zagreb</item>
      <item>Ljiljana Lež-Drnjević, OIB 66173211071, Ilica 92,10000 Zagreb</item>
      <item>Ljiljana Lež-Drnjević, OIB 66173211071, Ilica 92,10000 Zagreb</item>
    </izvorni_sadrzaj>
    <derivirana_varijabla naziv="DomainObject.Predmet.SudioniciListAdressOIB_1">
      <item>FINA Regionalni centar Zagreb, OIB 85821130368, Trg svibanjskih žrtava 1995. 1,10000 Zagreb</item>
      <item>ART LOGOS d.o.o. za izdavačku djelatnost i usluge, OIB 21951679315, Ilica 92,10000 Zagreb</item>
      <item>Ljiljana Lež-Drnjević, OIB 66173211071, Ilica 92,10000 Zagreb</item>
      <item>Ljiljana Lež-Drnjević, OIB 66173211071, Ilica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21951679315</item>
      <item>, OIB 66173211071</item>
      <item>, OIB 66173211071</item>
    </izvorni_sadrzaj>
    <derivirana_varijabla naziv="DomainObject.Predmet.SudioniciListNazivOIB_1">
      <item>, OIB 85821130368</item>
      <item>, OIB 21951679315</item>
      <item>, OIB 66173211071</item>
      <item>, OIB 66173211071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610B4-F372-466F-A00F-2A6F33E09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3963</properties:Characters>
  <properties:Lines>84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2017-09-19T09:53:00Z</dcterms:created>
  <dc:creator>gzubak</dc:creator>
  <cp:lastModifiedBy>Mirjana Gašparić</cp:lastModifiedBy>
  <cp:lastPrinted>2017-09-19T09:57:00Z</cp:lastPrinted>
  <dcterms:modified xmlns:xsi="http://www.w3.org/2001/XMLSchema-instance" xsi:type="dcterms:W3CDTF">2017-09-19T09:58:00Z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